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6E2EA" w14:textId="04C1CFEE" w:rsidR="007876E5" w:rsidRDefault="00633C62" w:rsidP="00477B5A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B79E8BA" wp14:editId="4BC4E9D6">
                <wp:simplePos x="0" y="0"/>
                <wp:positionH relativeFrom="margin">
                  <wp:posOffset>3686182</wp:posOffset>
                </wp:positionH>
                <wp:positionV relativeFrom="paragraph">
                  <wp:posOffset>44450</wp:posOffset>
                </wp:positionV>
                <wp:extent cx="2842260" cy="3048000"/>
                <wp:effectExtent l="0" t="0" r="1524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E0FA8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…………………………………………............................................................................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4B6244" w14:textId="77777777" w:rsidR="00F61818" w:rsidRPr="00870C85" w:rsidRDefault="00F61818" w:rsidP="00417EA7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iala prenumelui tatălui: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4505BA6C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7CD947C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Ș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coala de provenien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ă: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</w:t>
                            </w:r>
                          </w:p>
                          <w:p w14:paraId="74C604F4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</w:t>
                            </w:r>
                          </w:p>
                          <w:p w14:paraId="6BB8EF69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0C58934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Centrul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olimpiadă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52D65AF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9A2C396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Localitatea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5436499A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1B2794E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Jude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ul: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E46F70" w14:textId="77777777" w:rsidR="00F61818" w:rsidRPr="00870C85" w:rsidRDefault="00F6181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1311"/>
                            </w:tblGrid>
                            <w:tr w:rsidR="00F61818" w:rsidRPr="00870C85" w14:paraId="657C14E5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34940E2E" w14:textId="77777777" w:rsidR="00F61818" w:rsidRPr="00870C85" w:rsidRDefault="00F61818" w:rsidP="00870C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Nume şi prenume asistent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EF0C32B" w14:textId="77777777" w:rsidR="00F61818" w:rsidRPr="00870C85" w:rsidRDefault="00F61818" w:rsidP="002D7323">
                                  <w:pPr>
                                    <w:spacing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F61818" w:rsidRPr="00870C85" w14:paraId="66D36334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43A91F2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5FDDB50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5A9469D0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5691A53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C7D362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2F5BA63F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0AAC2802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0987873B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1A1C7D5B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A05811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703771FA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01D783" w14:textId="77777777" w:rsidR="00F61818" w:rsidRPr="00870C85" w:rsidRDefault="00F61818" w:rsidP="005868EC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9E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0.25pt;margin-top:3.5pt;width:223.8pt;height:240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">
                <v:textbox>
                  <w:txbxContent>
                    <w:p w14:paraId="221E0FA8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…………………………………………............................................................................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4B6244" w14:textId="77777777" w:rsidR="00F61818" w:rsidRPr="00870C85" w:rsidRDefault="00F61818" w:rsidP="00417EA7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iala prenumelui tatălui: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4505BA6C" w14:textId="77777777" w:rsidR="00F61818" w:rsidRPr="00870C85" w:rsidRDefault="00F61818" w:rsidP="00417EA7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07CD947C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Ș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coala de provenien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ă: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</w:t>
                      </w:r>
                    </w:p>
                    <w:p w14:paraId="74C604F4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</w:t>
                      </w:r>
                    </w:p>
                    <w:p w14:paraId="6BB8EF69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30C58934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Centrul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olimpiadă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</w:p>
                    <w:p w14:paraId="252D65AF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9A2C396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Localitatea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5436499A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41B2794E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Jude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ul: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E46F70" w14:textId="77777777" w:rsidR="00F61818" w:rsidRPr="00870C85" w:rsidRDefault="00F61818" w:rsidP="002D7323">
                      <w:pPr>
                        <w:spacing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1311"/>
                      </w:tblGrid>
                      <w:tr w:rsidR="00F61818" w:rsidRPr="00870C85" w14:paraId="657C14E5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34940E2E" w14:textId="77777777" w:rsidR="00F61818" w:rsidRPr="00870C85" w:rsidRDefault="00F61818" w:rsidP="00870C85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Nume şi prenume asistent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14:paraId="2EF0C32B" w14:textId="77777777" w:rsidR="00F61818" w:rsidRPr="00870C85" w:rsidRDefault="00F6181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Semnătura</w:t>
                            </w:r>
                          </w:p>
                        </w:tc>
                      </w:tr>
                      <w:tr w:rsidR="00F61818" w:rsidRPr="00870C85" w14:paraId="66D36334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43A91F2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5FDDB50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5A9469D0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5691A53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2C7D362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2F5BA63F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0AAC2802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0987873B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1A1C7D5B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A05811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703771FA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201D783" w14:textId="77777777" w:rsidR="00F61818" w:rsidRPr="00870C85" w:rsidRDefault="00F61818" w:rsidP="005868EC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2A5AFE" w14:textId="4C9B8172" w:rsidR="00477B5A" w:rsidRPr="00B01CC5" w:rsidRDefault="00477B5A" w:rsidP="00477B5A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71F190A5" w14:textId="77777777" w:rsidR="005E2995" w:rsidRPr="003F03BA" w:rsidRDefault="00B96F2D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3F03BA">
        <w:rPr>
          <w:rFonts w:ascii="Arial" w:hAnsi="Arial" w:cs="Arial"/>
          <w:b/>
          <w:sz w:val="22"/>
          <w:szCs w:val="22"/>
          <w:lang w:val="ro-RO"/>
        </w:rPr>
        <w:t>Prezenta lucrare conține ______ pagini</w:t>
      </w:r>
    </w:p>
    <w:p w14:paraId="5B4709FE" w14:textId="77777777" w:rsidR="005E2995" w:rsidRPr="00B01CC5" w:rsidRDefault="005E2995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4F573F72" w14:textId="77777777" w:rsidR="005E2995" w:rsidRPr="00B01CC5" w:rsidRDefault="005E2995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6129E103" w14:textId="77777777" w:rsidR="005E2995" w:rsidRPr="00B01CC5" w:rsidRDefault="005E2995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1EAA1FCF" w14:textId="77777777" w:rsidR="005E2995" w:rsidRPr="00B01CC5" w:rsidRDefault="005E2995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7F931B5E" w14:textId="7843DF4A" w:rsidR="00FB5148" w:rsidRPr="00B01CC5" w:rsidRDefault="00FB5148" w:rsidP="00FA2117">
      <w:pPr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E</w:t>
      </w:r>
      <w:r w:rsidR="0084109D" w:rsidRPr="00B01CC5">
        <w:rPr>
          <w:rFonts w:ascii="Arial" w:hAnsi="Arial" w:cs="Arial"/>
          <w:b/>
          <w:lang w:val="uk-UA"/>
        </w:rPr>
        <w:t>TAPA JUDEȚEANĂ</w:t>
      </w:r>
      <w:r w:rsidR="004604B0" w:rsidRPr="00B01CC5">
        <w:rPr>
          <w:rFonts w:ascii="Arial" w:hAnsi="Arial" w:cs="Arial"/>
          <w:b/>
          <w:lang w:val="uk-UA"/>
        </w:rPr>
        <w:t>/SECTOARELOR MUNICIPIULUI BUCUREȘTI</w:t>
      </w:r>
      <w:r w:rsidR="0084109D" w:rsidRPr="00B01CC5">
        <w:rPr>
          <w:rFonts w:ascii="Arial" w:hAnsi="Arial" w:cs="Arial"/>
          <w:b/>
          <w:lang w:val="uk-UA"/>
        </w:rPr>
        <w:t xml:space="preserve"> A OLIMPIADELOR NAȚIONALE ȘCOLARE - 202</w:t>
      </w:r>
      <w:r w:rsidR="0097506F">
        <w:rPr>
          <w:rFonts w:ascii="Arial" w:hAnsi="Arial" w:cs="Arial"/>
          <w:b/>
          <w:lang w:val="uk-UA"/>
        </w:rPr>
        <w:t>6</w:t>
      </w:r>
    </w:p>
    <w:p w14:paraId="498DD6D0" w14:textId="29C2BC68" w:rsidR="005E2995" w:rsidRPr="00B01CC5" w:rsidRDefault="005E2995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2EC2B182" w14:textId="77777777" w:rsidR="00A01CDA" w:rsidRPr="00B01CC5" w:rsidRDefault="00A01CDA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6176D888" w14:textId="77777777" w:rsidR="00FB5148" w:rsidRPr="003F03BA" w:rsidRDefault="0084109D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ro-RO"/>
        </w:rPr>
      </w:pPr>
      <w:r w:rsidRPr="003F03BA">
        <w:rPr>
          <w:rFonts w:ascii="Arial" w:hAnsi="Arial" w:cs="Arial"/>
          <w:b/>
          <w:bCs/>
          <w:lang w:val="ro-RO"/>
        </w:rPr>
        <w:t>Proba scrisă</w:t>
      </w:r>
    </w:p>
    <w:p w14:paraId="275DB39F" w14:textId="7E2085E4" w:rsidR="005E2995" w:rsidRPr="00B01CC5" w:rsidRDefault="005E2995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40BD6879" w14:textId="77777777" w:rsidR="00A01CDA" w:rsidRPr="00B01CC5" w:rsidRDefault="00A01CDA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0A1CDDCC" w14:textId="798A5B29" w:rsidR="00E1582D" w:rsidRPr="00B01CC5" w:rsidRDefault="009709F6" w:rsidP="00FA2117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 xml:space="preserve">LIMBA ȘI LITERATURA </w:t>
      </w:r>
      <w:r w:rsidR="00A01CDA" w:rsidRPr="00B01CC5">
        <w:rPr>
          <w:rFonts w:ascii="Arial" w:hAnsi="Arial" w:cs="Arial"/>
          <w:b/>
          <w:lang w:val="uk-UA"/>
        </w:rPr>
        <w:t>UCRAINEAN</w:t>
      </w:r>
      <w:r w:rsidR="002460F1" w:rsidRPr="00B01CC5">
        <w:rPr>
          <w:rFonts w:ascii="Arial" w:hAnsi="Arial" w:cs="Arial"/>
          <w:b/>
          <w:lang w:val="uk-UA"/>
        </w:rPr>
        <w:t>Ă MATERNĂ</w:t>
      </w:r>
    </w:p>
    <w:p w14:paraId="107584D9" w14:textId="50233D9D" w:rsidR="005E2995" w:rsidRPr="00B01CC5" w:rsidRDefault="002460F1" w:rsidP="00FA2117">
      <w:pPr>
        <w:tabs>
          <w:tab w:val="right" w:pos="10065"/>
        </w:tabs>
        <w:spacing w:line="240" w:lineRule="auto"/>
        <w:ind w:right="4976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 xml:space="preserve">      </w:t>
      </w:r>
      <w:r w:rsidR="0078381D" w:rsidRPr="00B01CC5">
        <w:rPr>
          <w:rFonts w:ascii="Arial" w:hAnsi="Arial" w:cs="Arial"/>
          <w:b/>
          <w:lang w:val="uk-UA"/>
        </w:rPr>
        <w:t xml:space="preserve"> </w:t>
      </w:r>
      <w:r w:rsidR="00D76090" w:rsidRPr="00B01CC5">
        <w:rPr>
          <w:rFonts w:ascii="Arial" w:hAnsi="Arial" w:cs="Arial"/>
          <w:b/>
          <w:lang w:val="uk-UA"/>
        </w:rPr>
        <w:t xml:space="preserve">                     </w:t>
      </w:r>
      <w:r w:rsidR="00FA2117">
        <w:rPr>
          <w:rFonts w:ascii="Arial" w:hAnsi="Arial" w:cs="Arial"/>
          <w:b/>
          <w:lang w:val="ro-RO"/>
        </w:rPr>
        <w:t xml:space="preserve"> </w:t>
      </w:r>
      <w:r w:rsidR="00D76090" w:rsidRPr="00B01CC5">
        <w:rPr>
          <w:rFonts w:ascii="Arial" w:hAnsi="Arial" w:cs="Arial"/>
          <w:b/>
          <w:lang w:val="uk-UA"/>
        </w:rPr>
        <w:t xml:space="preserve"> </w:t>
      </w:r>
      <w:r w:rsidR="00D76090" w:rsidRPr="003F03BA">
        <w:rPr>
          <w:rFonts w:ascii="Arial" w:hAnsi="Arial" w:cs="Arial"/>
          <w:b/>
          <w:lang w:val="ro-RO"/>
        </w:rPr>
        <w:t>Clasa</w:t>
      </w:r>
      <w:r w:rsidR="00D76090" w:rsidRPr="00B01CC5">
        <w:rPr>
          <w:rFonts w:ascii="Arial" w:hAnsi="Arial" w:cs="Arial"/>
          <w:b/>
          <w:lang w:val="uk-UA"/>
        </w:rPr>
        <w:t xml:space="preserve"> a </w:t>
      </w:r>
      <w:r w:rsidR="00B4503F">
        <w:rPr>
          <w:rFonts w:ascii="Arial" w:hAnsi="Arial" w:cs="Arial"/>
          <w:b/>
          <w:lang w:val="ro-RO"/>
        </w:rPr>
        <w:t>IX</w:t>
      </w:r>
      <w:r w:rsidRPr="00B01CC5">
        <w:rPr>
          <w:rFonts w:ascii="Arial" w:hAnsi="Arial" w:cs="Arial"/>
          <w:b/>
          <w:lang w:val="uk-UA"/>
        </w:rPr>
        <w:t>-a</w:t>
      </w:r>
    </w:p>
    <w:p w14:paraId="077632FB" w14:textId="77777777" w:rsidR="00522989" w:rsidRPr="00B01CC5" w:rsidRDefault="00522989" w:rsidP="000B7172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5C8E78DC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bookmarkStart w:id="0" w:name="_GoBack"/>
      <w:bookmarkEnd w:id="0"/>
    </w:p>
    <w:p w14:paraId="60BF7A2B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2CBEB331" w14:textId="77777777" w:rsidR="00870C85" w:rsidRPr="00B01CC5" w:rsidRDefault="00870C85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AED2409" w14:textId="54019135" w:rsidR="0084109D" w:rsidRPr="00B01CC5" w:rsidRDefault="0084109D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5B2C85A7" w14:textId="77777777" w:rsidR="007E2530" w:rsidRPr="00B01CC5" w:rsidRDefault="007E2530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668C40D0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D9F59B5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5626E6" w:rsidRPr="00B01CC5" w14:paraId="6683C184" w14:textId="77777777" w:rsidTr="00E81DD5">
        <w:trPr>
          <w:jc w:val="center"/>
        </w:trPr>
        <w:tc>
          <w:tcPr>
            <w:tcW w:w="426" w:type="dxa"/>
            <w:vAlign w:val="center"/>
          </w:tcPr>
          <w:p w14:paraId="55414F0B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A</w:t>
            </w:r>
          </w:p>
        </w:tc>
        <w:tc>
          <w:tcPr>
            <w:tcW w:w="1969" w:type="dxa"/>
            <w:vAlign w:val="center"/>
          </w:tcPr>
          <w:p w14:paraId="45822E1D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2E2FF590" w14:textId="14203A12" w:rsidR="00870C85" w:rsidRPr="00B01CC5" w:rsidRDefault="006C639C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(CIFRE ŞI LITERE)</w:t>
            </w:r>
          </w:p>
        </w:tc>
        <w:tc>
          <w:tcPr>
            <w:tcW w:w="3480" w:type="dxa"/>
            <w:vAlign w:val="center"/>
          </w:tcPr>
          <w:p w14:paraId="00EC65C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0809AD0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63EE92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0DB4875D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7A3D1A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2AFA2D5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770675B4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DE80A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BFAC06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6B6F5974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1B9C124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2E33716C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069312EE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349EE01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63C8962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9ADAF8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9C7A3B7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AE05E99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3C99F97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A04E515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D54B1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7E4B5B2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3732CA05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7CF9B5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7F84711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6F26AA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CF140AF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870C85" w:rsidRPr="00B01CC5" w14:paraId="1FCCFAB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2BF3EE03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47FEA7A8" w14:textId="196321E3" w:rsidR="00870C85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C54677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FINAL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120" w:type="dxa"/>
            <w:vAlign w:val="center"/>
          </w:tcPr>
          <w:p w14:paraId="0F72A536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3C38BF8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818F071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15BA1166" w14:textId="73A8D7A3" w:rsidR="00870C85" w:rsidRPr="00B01CC5" w:rsidRDefault="00870C85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2F65735D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4BED36F6" w14:textId="77777777" w:rsidTr="00E81DD5">
        <w:trPr>
          <w:jc w:val="center"/>
        </w:trPr>
        <w:tc>
          <w:tcPr>
            <w:tcW w:w="426" w:type="dxa"/>
            <w:vAlign w:val="center"/>
          </w:tcPr>
          <w:p w14:paraId="1E3A3945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B</w:t>
            </w:r>
          </w:p>
        </w:tc>
        <w:tc>
          <w:tcPr>
            <w:tcW w:w="1969" w:type="dxa"/>
            <w:vAlign w:val="center"/>
          </w:tcPr>
          <w:p w14:paraId="3AB3BCEC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1C636DB2" w14:textId="5C492536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2D7415D7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59769A3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36072A44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50F4556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662676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826247F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1A5317EC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0C96EE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AB0A0A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19A8729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5E3DB6B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7165765A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5C7A5C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D45D7F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B7C10B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6AE3EDE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04016B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5B38C99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24258C9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F8E7F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B8700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74CA36A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5AE9654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5C9D987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1BAACEB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2C7E3B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977E30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7436A42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7225E243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660C7E" w14:textId="6A42758C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0FFA03D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571D5DA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7B25CD0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6F43A775" w14:textId="47461217" w:rsidR="00477B5A" w:rsidRPr="00B01CC5" w:rsidRDefault="00477B5A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6630E51A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350E3B58" w14:textId="77777777" w:rsidTr="00E81DD5">
        <w:trPr>
          <w:jc w:val="center"/>
        </w:trPr>
        <w:tc>
          <w:tcPr>
            <w:tcW w:w="426" w:type="dxa"/>
            <w:vAlign w:val="center"/>
          </w:tcPr>
          <w:p w14:paraId="117C1E2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</w:t>
            </w:r>
          </w:p>
        </w:tc>
        <w:tc>
          <w:tcPr>
            <w:tcW w:w="1969" w:type="dxa"/>
            <w:vAlign w:val="center"/>
          </w:tcPr>
          <w:p w14:paraId="619C9DBF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505C8659" w14:textId="2242CEB5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089AD5A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37025E6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0EC51E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036EF59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7E077CB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047E826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61A1BCD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4D759E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4A1DA0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3E063C3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0689263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568CC435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714FFB1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2461B4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34CA29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003A7B33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10400CA1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4313464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6EB380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75FF8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C79F6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E25D698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5E950C0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6FB1A60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3A2F8EB8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830B6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5836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61A23D07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1CA6588B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49F7F60" w14:textId="7C359B71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65E64629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E1E8D40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051DC1D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280C3346" w14:textId="77777777" w:rsidR="005868EC" w:rsidRPr="00B01CC5" w:rsidRDefault="005868E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</w:p>
    <w:p w14:paraId="7717D653" w14:textId="77777777" w:rsidR="005868EC" w:rsidRPr="00B01CC5" w:rsidRDefault="005868EC">
      <w:pPr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  <w:r w:rsidRPr="00B01CC5">
        <w:rPr>
          <w:rFonts w:ascii="Arial" w:hAnsi="Arial" w:cs="Arial"/>
          <w:sz w:val="22"/>
          <w:szCs w:val="22"/>
          <w:lang w:val="uk-UA"/>
        </w:rPr>
        <w:br w:type="page"/>
      </w:r>
    </w:p>
    <w:p w14:paraId="68861C72" w14:textId="77777777" w:rsidR="00FB5148" w:rsidRPr="00B01CC5" w:rsidRDefault="00E106D1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sz w:val="22"/>
          <w:szCs w:val="22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F8808E0" wp14:editId="2CEDBC03">
                <wp:simplePos x="0" y="0"/>
                <wp:positionH relativeFrom="column">
                  <wp:posOffset>23567</wp:posOffset>
                </wp:positionH>
                <wp:positionV relativeFrom="paragraph">
                  <wp:posOffset>22297</wp:posOffset>
                </wp:positionV>
                <wp:extent cx="6529688" cy="3048000"/>
                <wp:effectExtent l="0" t="0" r="0" b="19050"/>
                <wp:wrapNone/>
                <wp:docPr id="4" name="Grupa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9688" cy="3048000"/>
                          <a:chOff x="-79048" y="0"/>
                          <a:chExt cx="6529688" cy="3048000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79048" y="0"/>
                            <a:ext cx="2910840" cy="3048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D77173" w14:textId="77777777" w:rsidR="00F61818" w:rsidRPr="00870C85" w:rsidRDefault="00F61818" w:rsidP="00477B5A">
                              <w:pPr>
                                <w:spacing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Casetă text 3"/>
                        <wps:cNvSpPr txBox="1"/>
                        <wps:spPr>
                          <a:xfrm>
                            <a:off x="3122605" y="1054100"/>
                            <a:ext cx="3328035" cy="1397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2A0" w14:textId="30354FA8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70"/>
                                  <w:tab w:val="right" w:pos="10065"/>
                                </w:tabs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  <w:t>Toate subiectele sunt obligatorii.</w:t>
                              </w:r>
                            </w:p>
                            <w:p w14:paraId="4F7BED95" w14:textId="77777777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spacing w:line="480" w:lineRule="auto"/>
                                <w:ind w:left="270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Se acordă zece puncte din oficiu.</w:t>
                              </w:r>
                            </w:p>
                            <w:p w14:paraId="2748520A" w14:textId="512B75AD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Timpul de lucru efectiv este de </w:t>
                              </w:r>
                              <w:r w:rsidR="00633C6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3</w:t>
                              </w: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 ore.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808E0" id="Grupare 4" o:spid="_x0000_s1027" style="position:absolute;margin-left:1.85pt;margin-top:1.75pt;width:514.15pt;height:240pt;z-index:251647488;mso-width-relative:margin;mso-height-relative:margin" coordorigin="-790" coordsize="65296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">
                <v:shape id="_x0000_s1028" type="#_x0000_t202" style="position:absolute;left:-790;width:29107;height:30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" fillcolor="black [3213]">
                  <v:textbox>
                    <w:txbxContent>
                      <w:p w14:paraId="6FD77173" w14:textId="77777777" w:rsidR="00F61818" w:rsidRPr="00870C85" w:rsidRDefault="00F61818" w:rsidP="00477B5A">
                        <w:pPr>
                          <w:spacing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Casetă text 3" o:spid="_x0000_s1029" type="#_x0000_t202" style="position:absolute;left:31226;top:10541;width:33280;height:13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7F02A0" w14:textId="30354FA8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270"/>
                            <w:tab w:val="right" w:pos="10065"/>
                          </w:tabs>
                          <w:spacing w:line="480" w:lineRule="auto"/>
                          <w:ind w:left="270"/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  <w:t>Toate subiectele sunt obligatorii.</w:t>
                        </w:r>
                      </w:p>
                      <w:p w14:paraId="4F7BED95" w14:textId="77777777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480" w:lineRule="auto"/>
                          <w:ind w:left="270"/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Se acordă zece puncte din oficiu.</w:t>
                        </w:r>
                      </w:p>
                      <w:p w14:paraId="2748520A" w14:textId="512B75AD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/>
                          <w:rPr>
                            <w:rFonts w:ascii="Arial" w:hAnsi="Arial" w:cs="Arial"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Timpul de lucru efectiv este de </w:t>
                        </w:r>
                        <w:r w:rsidR="00633C62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3</w:t>
                        </w: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 ore.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582D" w:rsidRPr="00B01CC5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14:paraId="7BFE29A3" w14:textId="77777777" w:rsidR="005E2995" w:rsidRPr="00B01CC5" w:rsidRDefault="005E299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090457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9C55B12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343728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D8E106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E17BAA0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F5F4DFE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63FAFC9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44799C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9E3F08A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88FB8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C9D1C9D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25F7BF1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4229C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7ED20D7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B5B2E2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406505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1448F4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E38FAFF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01E2DBA" w14:textId="77777777" w:rsidR="00CF5525" w:rsidRPr="00B01CC5" w:rsidRDefault="00CF5525" w:rsidP="00BF24C1">
      <w:pPr>
        <w:tabs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30CD206C" w14:textId="74D86446" w:rsidR="00CF5525" w:rsidRPr="00B01CC5" w:rsidRDefault="005E607C" w:rsidP="008158FF">
      <w:pPr>
        <w:tabs>
          <w:tab w:val="right" w:pos="10466"/>
        </w:tabs>
        <w:spacing w:line="240" w:lineRule="auto"/>
        <w:rPr>
          <w:rFonts w:ascii="Arial" w:hAnsi="Arial" w:cs="Arial"/>
          <w:b/>
          <w:bCs/>
          <w:sz w:val="22"/>
          <w:szCs w:val="22"/>
          <w:u w:val="single"/>
          <w:lang w:val="uk-UA"/>
        </w:rPr>
      </w:pPr>
      <w:r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>І</w:t>
      </w:r>
      <w:r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. </w:t>
      </w:r>
      <w:r w:rsidR="001F248D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Частина</w:t>
      </w:r>
      <w:r w:rsidR="00CF5525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ab/>
      </w:r>
      <w:r w:rsidR="00300ECC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(</w:t>
      </w:r>
      <w:r w:rsidR="001C1188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3</w:t>
      </w:r>
      <w:r w:rsidR="00C73479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0</w:t>
      </w:r>
      <w:r w:rsidR="00CF5525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 </w:t>
      </w:r>
      <w:r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балів</w:t>
      </w:r>
      <w:r w:rsidR="00300ECC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E2B72" w:rsidRPr="00B01CC5" w14:paraId="2B45E76D" w14:textId="77777777" w:rsidTr="00980F40">
        <w:tc>
          <w:tcPr>
            <w:tcW w:w="10456" w:type="dxa"/>
            <w:shd w:val="clear" w:color="auto" w:fill="D9D9D9" w:themeFill="background1" w:themeFillShade="D9"/>
          </w:tcPr>
          <w:p w14:paraId="018A440A" w14:textId="77777777" w:rsidR="00B01CC5" w:rsidRPr="00B01CC5" w:rsidRDefault="00B01CC5" w:rsidP="005E607C">
            <w:pPr>
              <w:spacing w:line="240" w:lineRule="auto"/>
              <w:rPr>
                <w:rFonts w:ascii="Arial" w:hAnsi="Arial" w:cs="Arial"/>
                <w:b/>
                <w:sz w:val="4"/>
                <w:szCs w:val="22"/>
                <w:lang w:val="uk-UA"/>
              </w:rPr>
            </w:pPr>
          </w:p>
          <w:p w14:paraId="15E88BDB" w14:textId="77777777" w:rsidR="00EE2B72" w:rsidRDefault="005E607C" w:rsidP="005E607C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Прочитайте уважно наступний текст</w:t>
            </w:r>
            <w:r w:rsidR="00EE2B72"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14:paraId="01DA3593" w14:textId="738379E7" w:rsidR="00B01CC5" w:rsidRPr="00B01CC5" w:rsidRDefault="00B01CC5" w:rsidP="005E607C">
            <w:pPr>
              <w:spacing w:line="240" w:lineRule="auto"/>
              <w:rPr>
                <w:rFonts w:ascii="Arial" w:eastAsia="Times New Roman" w:hAnsi="Arial" w:cs="Arial"/>
                <w:sz w:val="2"/>
                <w:szCs w:val="22"/>
                <w:lang w:val="uk-UA" w:eastAsia="ro-RO"/>
              </w:rPr>
            </w:pPr>
          </w:p>
        </w:tc>
      </w:tr>
    </w:tbl>
    <w:p w14:paraId="47B9EBDE" w14:textId="780014FE" w:rsidR="00555B30" w:rsidRDefault="000F72FE" w:rsidP="00893EB9">
      <w:pPr>
        <w:autoSpaceDE w:val="0"/>
        <w:autoSpaceDN w:val="0"/>
        <w:adjustRightInd w:val="0"/>
        <w:spacing w:line="240" w:lineRule="auto"/>
        <w:jc w:val="left"/>
        <w:rPr>
          <w:rFonts w:ascii="Arial" w:eastAsia="Times New Roman" w:hAnsi="Arial" w:cs="Arial"/>
          <w:color w:val="000000"/>
          <w:lang w:val="uk-UA" w:eastAsia="ro-RO"/>
        </w:rPr>
      </w:pPr>
      <w:r w:rsidRPr="00B01CC5">
        <w:rPr>
          <w:rFonts w:ascii="Arial" w:eastAsia="Times New Roman" w:hAnsi="Arial" w:cs="Arial"/>
          <w:color w:val="000000"/>
          <w:lang w:val="uk-UA" w:eastAsia="ro-RO"/>
        </w:rPr>
        <w:t xml:space="preserve"> </w:t>
      </w:r>
    </w:p>
    <w:p w14:paraId="36324C76" w14:textId="77777777" w:rsidR="00BE220B" w:rsidRPr="00893EB9" w:rsidRDefault="00BE220B" w:rsidP="00893EB9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8"/>
          <w:lang w:val="uk-UA"/>
        </w:rPr>
      </w:pPr>
    </w:p>
    <w:p w14:paraId="43173B2E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«</w:t>
      </w: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Реве та стогне Дніпр широкий,</w:t>
      </w:r>
    </w:p>
    <w:p w14:paraId="6D463F28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Сердитий вітер завива,</w:t>
      </w:r>
    </w:p>
    <w:p w14:paraId="3AF1CD81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Додолу верби гне високі,</w:t>
      </w:r>
    </w:p>
    <w:p w14:paraId="69659DF6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Горами хвилю підійма.</w:t>
      </w:r>
    </w:p>
    <w:p w14:paraId="7A69C6DF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І блідний місяць на ту пору</w:t>
      </w:r>
    </w:p>
    <w:p w14:paraId="46FF576A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Із хмари де-де виглядав,</w:t>
      </w:r>
    </w:p>
    <w:p w14:paraId="4CC967D5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Неначе човен в синім морі,</w:t>
      </w:r>
    </w:p>
    <w:p w14:paraId="65A1268D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То виринав, то потопав.</w:t>
      </w:r>
    </w:p>
    <w:p w14:paraId="7250D6B2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Ще треті півні не співали,</w:t>
      </w:r>
    </w:p>
    <w:p w14:paraId="224964F3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Ніхто нігде не гомонів,</w:t>
      </w:r>
    </w:p>
    <w:p w14:paraId="74B28289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Сичі в гаю перекликались,</w:t>
      </w:r>
    </w:p>
    <w:p w14:paraId="7F46ADD0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Та ясен раз у раз скрипів.</w:t>
      </w:r>
    </w:p>
    <w:p w14:paraId="55870211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В таку добу під горою,</w:t>
      </w:r>
    </w:p>
    <w:p w14:paraId="3767299B" w14:textId="77777777" w:rsidR="0097506F" w:rsidRPr="0097506F" w:rsidRDefault="0097506F" w:rsidP="00BE220B">
      <w:pPr>
        <w:spacing w:line="276" w:lineRule="auto"/>
        <w:ind w:left="225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Біля того гаю,</w:t>
      </w:r>
    </w:p>
    <w:p w14:paraId="0BB3FA93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 чорніє над водою,</w:t>
      </w:r>
    </w:p>
    <w:p w14:paraId="12A09606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Щось біле блукає.</w:t>
      </w:r>
    </w:p>
    <w:p w14:paraId="35A815A2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Може, вийшла русалонька</w:t>
      </w:r>
    </w:p>
    <w:p w14:paraId="0C52BD33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Матері шукати,</w:t>
      </w:r>
    </w:p>
    <w:p w14:paraId="5D30FCBB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А може, жде козаченька,</w:t>
      </w:r>
    </w:p>
    <w:p w14:paraId="3B5C7C68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Щоб залоскотати.</w:t>
      </w:r>
    </w:p>
    <w:p w14:paraId="661D7FE4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Не русалонька блукає:</w:t>
      </w:r>
    </w:p>
    <w:p w14:paraId="14C02D11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То дівчина ходить,</w:t>
      </w:r>
    </w:p>
    <w:p w14:paraId="2B8D937C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Й сама не зна (бо причинна),</w:t>
      </w:r>
    </w:p>
    <w:p w14:paraId="715FB943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 такеє робить.</w:t>
      </w:r>
    </w:p>
    <w:p w14:paraId="0053288B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Так ворожка поробила,</w:t>
      </w:r>
    </w:p>
    <w:p w14:paraId="114710E0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Щоб менше скучала,</w:t>
      </w:r>
    </w:p>
    <w:p w14:paraId="6E5F1393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Щоб, бач, ходя опівночі,</w:t>
      </w:r>
    </w:p>
    <w:p w14:paraId="507EF16F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Спала й виглядала</w:t>
      </w:r>
    </w:p>
    <w:p w14:paraId="3101051E" w14:textId="77777777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Козаченька молодого,</w:t>
      </w:r>
    </w:p>
    <w:p w14:paraId="0F2E28EB" w14:textId="60EC3011" w:rsidR="0097506F" w:rsidRPr="0097506F" w:rsidRDefault="0097506F" w:rsidP="00B85302">
      <w:pPr>
        <w:spacing w:line="276" w:lineRule="auto"/>
        <w:ind w:left="3960" w:right="476" w:firstLine="63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 торік покинув</w:t>
      </w:r>
      <w:r w:rsidRPr="0097506F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»</w:t>
      </w:r>
      <w:r w:rsidR="00845691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.</w:t>
      </w:r>
      <w:r w:rsidRPr="0097506F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 xml:space="preserve"> </w:t>
      </w:r>
    </w:p>
    <w:p w14:paraId="5535C361" w14:textId="3430CCD4" w:rsidR="00CF7600" w:rsidRPr="00893EB9" w:rsidRDefault="0097506F" w:rsidP="00B85302">
      <w:pPr>
        <w:spacing w:line="276" w:lineRule="auto"/>
        <w:ind w:left="2880" w:right="476" w:firstLine="630"/>
        <w:jc w:val="right"/>
        <w:rPr>
          <w:rFonts w:ascii="Arial" w:hAnsi="Arial" w:cs="Arial"/>
          <w:color w:val="000000" w:themeColor="text1"/>
          <w:sz w:val="22"/>
          <w:lang w:val="uk-UA"/>
        </w:rPr>
      </w:pPr>
      <w:r w:rsidRPr="0097506F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(</w:t>
      </w:r>
      <w:r w:rsidR="00AA1D86" w:rsidRPr="0097506F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«</w:t>
      </w:r>
      <w:r w:rsidRPr="0097506F">
        <w:rPr>
          <w:rFonts w:ascii="Arial" w:eastAsia="Times New Roman" w:hAnsi="Arial" w:cs="Arial"/>
          <w:b/>
          <w:bCs/>
          <w:i/>
          <w:color w:val="000000"/>
          <w:sz w:val="22"/>
          <w:szCs w:val="20"/>
          <w:lang w:val="uk-UA" w:eastAsia="ro-RO"/>
        </w:rPr>
        <w:t>Причинна</w:t>
      </w:r>
      <w:r w:rsidR="00AA1D86" w:rsidRPr="0097506F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»</w:t>
      </w:r>
      <w:r w:rsidRPr="0097506F">
        <w:rPr>
          <w:rFonts w:ascii="Arial" w:eastAsia="Times New Roman" w:hAnsi="Arial" w:cs="Arial"/>
          <w:b/>
          <w:bCs/>
          <w:color w:val="000000"/>
          <w:sz w:val="22"/>
          <w:szCs w:val="20"/>
          <w:lang w:val="uk-UA" w:eastAsia="ro-RO"/>
        </w:rPr>
        <w:t xml:space="preserve"> </w:t>
      </w:r>
      <w:r w:rsidRPr="0097506F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– </w:t>
      </w:r>
      <w:r w:rsidRPr="0097506F">
        <w:rPr>
          <w:rFonts w:ascii="Arial" w:eastAsia="Times New Roman" w:hAnsi="Arial" w:cs="Arial"/>
          <w:i/>
          <w:iCs/>
          <w:color w:val="000000"/>
          <w:sz w:val="22"/>
          <w:szCs w:val="20"/>
          <w:lang w:val="uk-UA" w:eastAsia="ro-RO"/>
        </w:rPr>
        <w:t>Тарас Шевченко</w:t>
      </w:r>
      <w:r w:rsidRPr="0097506F">
        <w:rPr>
          <w:rFonts w:ascii="Arial" w:eastAsia="Times New Roman" w:hAnsi="Arial" w:cs="Arial"/>
          <w:b/>
          <w:bCs/>
          <w:color w:val="000000"/>
          <w:sz w:val="22"/>
          <w:szCs w:val="20"/>
          <w:lang w:val="uk-UA" w:eastAsia="ro-RO"/>
        </w:rPr>
        <w:t>)</w:t>
      </w:r>
    </w:p>
    <w:p w14:paraId="4BD5901C" w14:textId="77777777" w:rsidR="00555B30" w:rsidRPr="00CF7600" w:rsidRDefault="00555B30" w:rsidP="00B85302">
      <w:pPr>
        <w:spacing w:line="240" w:lineRule="auto"/>
        <w:ind w:left="2880" w:right="476" w:firstLine="630"/>
        <w:jc w:val="lef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pPr w:leftFromText="180" w:rightFromText="180" w:vertAnchor="text" w:horzAnchor="margin" w:tblpY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17A77" w14:paraId="48D57C16" w14:textId="77777777" w:rsidTr="007A212F">
        <w:trPr>
          <w:trHeight w:val="274"/>
        </w:trPr>
        <w:tc>
          <w:tcPr>
            <w:tcW w:w="10456" w:type="dxa"/>
            <w:shd w:val="clear" w:color="auto" w:fill="D9D9D9" w:themeFill="background1" w:themeFillShade="D9"/>
          </w:tcPr>
          <w:p w14:paraId="6250979E" w14:textId="4FFFF79D" w:rsidR="00F17A77" w:rsidRPr="00F17A77" w:rsidRDefault="007B529D" w:rsidP="007A212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lang w:val="uk-UA"/>
              </w:rPr>
            </w:pPr>
            <w:r w:rsidRPr="007B529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lastRenderedPageBreak/>
              <w:t>На основі поданого тексту виконайте такі завдання:</w:t>
            </w:r>
          </w:p>
        </w:tc>
      </w:tr>
    </w:tbl>
    <w:p w14:paraId="388EAD60" w14:textId="67E2A9DD" w:rsidR="001F248D" w:rsidRDefault="001F248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D9B66A3" w14:textId="25B522CA" w:rsidR="00B85302" w:rsidRDefault="00B85302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10464B1" w14:textId="77777777" w:rsidR="00B85302" w:rsidRDefault="00B85302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893EB9" w14:paraId="614CD30F" w14:textId="77777777" w:rsidTr="00893EB9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29E0143" w14:textId="43858F43" w:rsidR="00893EB9" w:rsidRPr="00E261D0" w:rsidRDefault="00A8080E" w:rsidP="00C10AA8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7668D77F" wp14:editId="423CD4AE">
                      <wp:simplePos x="0" y="0"/>
                      <wp:positionH relativeFrom="column">
                        <wp:posOffset>5810250</wp:posOffset>
                      </wp:positionH>
                      <wp:positionV relativeFrom="paragraph">
                        <wp:posOffset>10160</wp:posOffset>
                      </wp:positionV>
                      <wp:extent cx="755015" cy="266700"/>
                      <wp:effectExtent l="0" t="0" r="0" b="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01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9C5B01" w14:textId="3915F4CC" w:rsidR="00350760" w:rsidRPr="007F43A7" w:rsidRDefault="00A8080E" w:rsidP="0035076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6</w:t>
                                  </w:r>
                                  <w:r w:rsidR="00350760"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68D77F" id="Text Box 2" o:spid="_x0000_s1030" type="#_x0000_t202" style="position:absolute;left:0;text-align:left;margin-left:457.5pt;margin-top:.8pt;width:59.45pt;height:2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" filled="f" stroked="f">
                      <v:textbox>
                        <w:txbxContent>
                          <w:p w14:paraId="2A9C5B01" w14:textId="3915F4CC" w:rsidR="00350760" w:rsidRPr="007F43A7" w:rsidRDefault="00A8080E" w:rsidP="0035076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6</w:t>
                            </w:r>
                            <w:r w:rsidR="00350760"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5E6E3F" w14:textId="77777777" w:rsidR="00AA1D86" w:rsidRDefault="0097506F" w:rsidP="0097506F">
            <w:pPr>
              <w:pStyle w:val="ListParagraph"/>
              <w:numPr>
                <w:ilvl w:val="0"/>
                <w:numId w:val="36"/>
              </w:numPr>
              <w:ind w:right="1615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97506F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До якого літературного жанру належить текст? </w:t>
            </w:r>
          </w:p>
          <w:p w14:paraId="50C3974B" w14:textId="4F2EBEE6" w:rsidR="00350760" w:rsidRPr="00350760" w:rsidRDefault="0097506F" w:rsidP="00AA1D86">
            <w:pPr>
              <w:pStyle w:val="ListParagraph"/>
              <w:ind w:right="1615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97506F">
              <w:rPr>
                <w:rFonts w:ascii="Arial" w:hAnsi="Arial" w:cs="Arial"/>
                <w:b/>
                <w:color w:val="000000" w:themeColor="text1"/>
                <w:lang w:val="uk-UA"/>
              </w:rPr>
              <w:t>Подайте дві характерні риси визначеного жанру</w:t>
            </w:r>
            <w:r>
              <w:rPr>
                <w:rFonts w:ascii="Arial" w:hAnsi="Arial" w:cs="Arial"/>
                <w:b/>
                <w:color w:val="000000" w:themeColor="text1"/>
                <w:lang w:val="uk-UA"/>
              </w:rPr>
              <w:t>.</w:t>
            </w:r>
          </w:p>
          <w:p w14:paraId="32577C6B" w14:textId="71FD3DAA" w:rsidR="00893EB9" w:rsidRPr="00893EB9" w:rsidRDefault="00893EB9" w:rsidP="00893EB9">
            <w:pPr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93EB9" w14:paraId="3BC3B61E" w14:textId="77777777" w:rsidTr="00893EB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5B49DD82" w14:textId="23F092DF" w:rsidR="00893EB9" w:rsidRPr="00F17A77" w:rsidRDefault="00893EB9" w:rsidP="00C10AA8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F6AD128" w14:textId="77777777" w:rsidR="00893EB9" w:rsidRDefault="00893EB9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7E2DE87" w14:textId="77777777" w:rsidR="00893EB9" w:rsidRDefault="00893EB9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54E02AFA" w14:textId="6403289E" w:rsidR="00893EB9" w:rsidRDefault="00893EB9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2CE59F9E" w14:textId="1093BAE8" w:rsidR="00893EB9" w:rsidRDefault="00893EB9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0E762209" w14:textId="7495B089" w:rsidR="00350760" w:rsidRDefault="00A8080E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02E6028" wp14:editId="6807855F">
                <wp:simplePos x="0" y="0"/>
                <wp:positionH relativeFrom="column">
                  <wp:posOffset>5953125</wp:posOffset>
                </wp:positionH>
                <wp:positionV relativeFrom="paragraph">
                  <wp:posOffset>60325</wp:posOffset>
                </wp:positionV>
                <wp:extent cx="681990" cy="336331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" cy="3363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31E11" w14:textId="67B49E89" w:rsidR="00F61818" w:rsidRPr="0097506F" w:rsidRDefault="00F6181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A8080E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97506F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E6028" id="_x0000_s1031" type="#_x0000_t202" style="position:absolute;left:0;text-align:left;margin-left:468.75pt;margin-top:4.75pt;width:53.7pt;height:26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" filled="f" stroked="f">
                <v:textbox>
                  <w:txbxContent>
                    <w:p w14:paraId="04C31E11" w14:textId="67B49E89" w:rsidR="00F61818" w:rsidRPr="0097506F" w:rsidRDefault="00F61818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A8080E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4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97506F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6D5C901A" w14:textId="77777777" w:rsidTr="00CC7EE9">
        <w:trPr>
          <w:trHeight w:val="480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731E0B4E" w14:textId="6AA5C579" w:rsidR="00220D09" w:rsidRPr="00893EB9" w:rsidRDefault="00220D09" w:rsidP="00893EB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61E23D4F" w14:textId="7BFB8865" w:rsidR="00220D09" w:rsidRPr="008F2144" w:rsidRDefault="005E13D4" w:rsidP="00350760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right="1975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5E13D4">
              <w:rPr>
                <w:rFonts w:ascii="Arial" w:hAnsi="Arial" w:cs="Arial"/>
                <w:b/>
                <w:noProof/>
                <w:lang w:val="sk-SK"/>
              </w:rPr>
              <w:t xml:space="preserve">Випишіть з тексту </w:t>
            </w:r>
            <w:r w:rsidRPr="005E13D4">
              <w:rPr>
                <w:rFonts w:ascii="Arial" w:hAnsi="Arial" w:cs="Arial"/>
                <w:b/>
                <w:bCs/>
                <w:noProof/>
                <w:lang w:val="sk-SK"/>
              </w:rPr>
              <w:t>два різні види художніх засобів</w:t>
            </w:r>
            <w:r w:rsidRPr="005E13D4">
              <w:rPr>
                <w:rFonts w:ascii="Arial" w:hAnsi="Arial" w:cs="Arial"/>
                <w:b/>
                <w:noProof/>
                <w:lang w:val="sk-SK"/>
              </w:rPr>
              <w:t>.</w:t>
            </w:r>
          </w:p>
          <w:p w14:paraId="36EE41BC" w14:textId="6A824D05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4416A21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311283D" w14:textId="58A13B52" w:rsidR="00E261D0" w:rsidRPr="00350760" w:rsidRDefault="00E261D0" w:rsidP="00893EB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C90F47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CC7EE9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6C43B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893EB9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35076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</w:t>
            </w:r>
          </w:p>
        </w:tc>
      </w:tr>
    </w:tbl>
    <w:p w14:paraId="3C9ABD17" w14:textId="7466E06E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9BCBF18" w14:textId="6ED59A58" w:rsidR="00350760" w:rsidRDefault="0035076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38F0DA5" w14:textId="77777777" w:rsidR="00350760" w:rsidRDefault="0035076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37919D59" w14:textId="77777777" w:rsidTr="00CC7EE9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AA4B9AE" w14:textId="0F03A8C3" w:rsidR="00220D09" w:rsidRDefault="00A8080E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670D4879" wp14:editId="0EE0FE73">
                      <wp:simplePos x="0" y="0"/>
                      <wp:positionH relativeFrom="column">
                        <wp:posOffset>5758180</wp:posOffset>
                      </wp:positionH>
                      <wp:positionV relativeFrom="paragraph">
                        <wp:posOffset>21590</wp:posOffset>
                      </wp:positionV>
                      <wp:extent cx="784225" cy="266700"/>
                      <wp:effectExtent l="0" t="0" r="0" b="0"/>
                      <wp:wrapNone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422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ACC61D" w14:textId="6F5F8FD9" w:rsidR="00F61818" w:rsidRPr="007F43A7" w:rsidRDefault="00F61818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A8080E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A8080E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D4879" id="_x0000_s1032" type="#_x0000_t202" style="position:absolute;left:0;text-align:left;margin-left:453.4pt;margin-top:1.7pt;width:61.75pt;height:2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" filled="f" stroked="f">
                      <v:textbox>
                        <w:txbxContent>
                          <w:p w14:paraId="51ACC61D" w14:textId="6F5F8FD9" w:rsidR="00F61818" w:rsidRPr="007F43A7" w:rsidRDefault="00F6181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A8080E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A8080E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A76C5CF" w14:textId="7E40979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98F858C" w14:textId="425D5927" w:rsidR="00E261D0" w:rsidRPr="008F2144" w:rsidRDefault="000D15FA" w:rsidP="000D15FA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0D15FA">
              <w:rPr>
                <w:rFonts w:ascii="Arial" w:hAnsi="Arial" w:cs="Arial"/>
                <w:b/>
                <w:noProof/>
                <w:lang w:val="uk-UA"/>
              </w:rPr>
              <w:t>Знай</w:t>
            </w:r>
            <w:r>
              <w:rPr>
                <w:rFonts w:ascii="Arial" w:hAnsi="Arial" w:cs="Arial"/>
                <w:b/>
                <w:noProof/>
                <w:lang w:val="uk-UA"/>
              </w:rPr>
              <w:t>діть антоніми до наведених слів</w:t>
            </w:r>
            <w:r w:rsidR="00555B30" w:rsidRPr="00555B30">
              <w:rPr>
                <w:rFonts w:ascii="Arial" w:hAnsi="Arial" w:cs="Arial"/>
                <w:b/>
                <w:noProof/>
                <w:lang w:val="uk-UA"/>
              </w:rPr>
              <w:t>:</w:t>
            </w:r>
            <w:r w:rsidR="00E261D0" w:rsidRPr="00AA1D86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28503C26" w14:textId="77777777" w:rsid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202FC30" w14:textId="06954A4E" w:rsidR="00220D09" w:rsidRPr="00E261D0" w:rsidRDefault="00220D09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9143FC4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82BF569" w14:textId="3B0AE31E" w:rsidR="006C43B8" w:rsidRPr="0097506F" w:rsidRDefault="0097506F" w:rsidP="006C43B8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43" w:hanging="153"/>
              <w:rPr>
                <w:rFonts w:ascii="Arial" w:hAnsi="Arial" w:cs="Arial"/>
                <w:color w:val="000000" w:themeColor="text1"/>
                <w:lang w:val="ro-RO"/>
              </w:rPr>
            </w:pPr>
            <w:r w:rsidRPr="0097506F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рев</w:t>
            </w:r>
            <w:r w:rsidR="005E13D4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е</w:t>
            </w:r>
            <w:r w:rsidR="006C43B8" w:rsidRPr="0097506F">
              <w:rPr>
                <w:rFonts w:ascii="Arial" w:hAnsi="Arial" w:cs="Arial"/>
                <w:b/>
                <w:lang w:val="ro-RO"/>
              </w:rPr>
              <w:t>:</w:t>
            </w:r>
            <w:r w:rsidR="00E261D0" w:rsidRPr="0097506F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lang w:val="uk-UA"/>
              </w:rPr>
              <w:t>__</w:t>
            </w:r>
            <w:r w:rsidR="00E261D0" w:rsidRPr="0097506F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</w:t>
            </w:r>
          </w:p>
          <w:p w14:paraId="4F1FB4F4" w14:textId="3EBF28F1" w:rsidR="006C43B8" w:rsidRPr="0097506F" w:rsidRDefault="0097506F" w:rsidP="006C43B8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43" w:hanging="153"/>
              <w:rPr>
                <w:rFonts w:ascii="Arial" w:hAnsi="Arial" w:cs="Arial"/>
                <w:color w:val="000000" w:themeColor="text1"/>
                <w:lang w:val="ro-RO"/>
              </w:rPr>
            </w:pPr>
            <w:r w:rsidRPr="0097506F">
              <w:rPr>
                <w:rFonts w:ascii="Arial" w:eastAsia="Times New Roman" w:hAnsi="Arial" w:cs="Arial"/>
                <w:b/>
                <w:noProof/>
                <w:lang w:val="uk-UA"/>
              </w:rPr>
              <w:t>сердитий</w:t>
            </w:r>
            <w:r w:rsidR="006C43B8" w:rsidRPr="0097506F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E261D0" w:rsidRPr="0097506F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lang w:val="uk-UA"/>
              </w:rPr>
              <w:t>__</w:t>
            </w:r>
            <w:r w:rsidR="00E261D0" w:rsidRPr="0097506F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</w:t>
            </w:r>
            <w:r w:rsidR="006C43B8" w:rsidRPr="0097506F">
              <w:rPr>
                <w:rFonts w:ascii="Arial" w:hAnsi="Arial" w:cs="Arial"/>
                <w:color w:val="D9D9D9" w:themeColor="background1" w:themeShade="D9"/>
                <w:lang w:val="ro-RO"/>
              </w:rPr>
              <w:t>_</w:t>
            </w:r>
          </w:p>
          <w:p w14:paraId="684E25FD" w14:textId="4B821FF2" w:rsidR="00E261D0" w:rsidRPr="006C43B8" w:rsidRDefault="0097506F" w:rsidP="0097506F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43" w:hanging="153"/>
              <w:rPr>
                <w:rFonts w:ascii="Arial" w:hAnsi="Arial" w:cs="Arial"/>
                <w:color w:val="000000" w:themeColor="text1"/>
                <w:lang w:val="ro-RO"/>
              </w:rPr>
            </w:pPr>
            <w:r w:rsidRPr="0097506F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молодого</w:t>
            </w:r>
            <w:r w:rsidR="006C43B8" w:rsidRPr="0097506F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E261D0" w:rsidRPr="0097506F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________________________________________________________________________</w:t>
            </w:r>
          </w:p>
        </w:tc>
      </w:tr>
    </w:tbl>
    <w:p w14:paraId="7731DE9D" w14:textId="30F20DD9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109FA39" w14:textId="0FA633D7" w:rsidR="00350760" w:rsidRDefault="0035076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61F8529" w14:textId="77777777" w:rsidR="00350760" w:rsidRDefault="0035076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061C6A2" w14:textId="320B8DBD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350760" w14:paraId="5BF87B3C" w14:textId="77777777" w:rsidTr="00F14AB9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92F541F" w14:textId="7ABDFB89" w:rsidR="00350760" w:rsidRPr="00893EB9" w:rsidRDefault="00350760" w:rsidP="00F14AB9">
            <w:pPr>
              <w:spacing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2205BA10" wp14:editId="1FF90366">
                      <wp:simplePos x="0" y="0"/>
                      <wp:positionH relativeFrom="column">
                        <wp:posOffset>5760720</wp:posOffset>
                      </wp:positionH>
                      <wp:positionV relativeFrom="paragraph">
                        <wp:posOffset>-16510</wp:posOffset>
                      </wp:positionV>
                      <wp:extent cx="795655" cy="266700"/>
                      <wp:effectExtent l="0" t="0" r="0" b="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565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46506A" w14:textId="3CA172E7" w:rsidR="00350760" w:rsidRPr="0097506F" w:rsidRDefault="00A8080E" w:rsidP="0035076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97506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10</w:t>
                                  </w:r>
                                  <w:r w:rsidR="00350760"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97506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5BA10" id="_x0000_s1033" type="#_x0000_t202" style="position:absolute;left:0;text-align:left;margin-left:453.6pt;margin-top:-1.3pt;width:62.65pt;height:2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" filled="f" stroked="f">
                      <v:textbox>
                        <w:txbxContent>
                          <w:p w14:paraId="2E46506A" w14:textId="3CA172E7" w:rsidR="00350760" w:rsidRPr="0097506F" w:rsidRDefault="00A8080E" w:rsidP="0035076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97506F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10</w:t>
                            </w:r>
                            <w:r w:rsidR="00350760"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97506F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9962AD" w14:textId="246FECC0" w:rsidR="00350760" w:rsidRPr="0097506F" w:rsidRDefault="0097506F" w:rsidP="0097506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97506F">
              <w:rPr>
                <w:rFonts w:ascii="Arial" w:hAnsi="Arial" w:cs="Arial"/>
                <w:b/>
                <w:szCs w:val="20"/>
                <w:lang w:val="uk-UA"/>
              </w:rPr>
              <w:t>Прокоментуйте вищеподаний текст.  (15-20 рядочків)</w:t>
            </w:r>
          </w:p>
          <w:p w14:paraId="55C75AF0" w14:textId="578FB180" w:rsidR="0097506F" w:rsidRPr="00350760" w:rsidRDefault="0097506F" w:rsidP="0097506F">
            <w:pPr>
              <w:pStyle w:val="ListParagraph"/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</w:tc>
      </w:tr>
      <w:tr w:rsidR="00350760" w14:paraId="1D4D93BE" w14:textId="77777777" w:rsidTr="00F14AB9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669C82AA" w14:textId="0E693D27" w:rsidR="00350760" w:rsidRPr="00F17A77" w:rsidRDefault="00350760" w:rsidP="0035076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85302" w:rsidRPr="00B85302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1B2C3493" w14:textId="512C0F67" w:rsidR="00350760" w:rsidRDefault="0035076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6E0669" w14:paraId="5F76E027" w14:textId="77777777" w:rsidTr="00FF4966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6BE631B" w14:textId="77777777" w:rsidR="006E0669" w:rsidRPr="00893EB9" w:rsidRDefault="006E0669" w:rsidP="00FF4966">
            <w:pPr>
              <w:spacing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361951FB" wp14:editId="6EC92FC8">
                      <wp:simplePos x="0" y="0"/>
                      <wp:positionH relativeFrom="column">
                        <wp:posOffset>5870575</wp:posOffset>
                      </wp:positionH>
                      <wp:positionV relativeFrom="paragraph">
                        <wp:posOffset>17780</wp:posOffset>
                      </wp:positionV>
                      <wp:extent cx="685800" cy="266700"/>
                      <wp:effectExtent l="0" t="0" r="0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F38086" w14:textId="2AA81AD5" w:rsidR="006E0669" w:rsidRPr="006E0669" w:rsidRDefault="006E0669" w:rsidP="006E0669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4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951FB" id="_x0000_s1034" type="#_x0000_t202" style="position:absolute;left:0;text-align:left;margin-left:462.25pt;margin-top:1.4pt;width:54pt;height:2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" filled="f" stroked="f">
                      <v:textbox>
                        <w:txbxContent>
                          <w:p w14:paraId="3FF38086" w14:textId="2AA81AD5" w:rsidR="006E0669" w:rsidRPr="006E0669" w:rsidRDefault="006E0669" w:rsidP="006E0669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ECE856" w14:textId="179A39EF" w:rsidR="006E0669" w:rsidRPr="006E0669" w:rsidRDefault="006E0669" w:rsidP="006E0669">
            <w:pPr>
              <w:pStyle w:val="ListParagraph"/>
              <w:numPr>
                <w:ilvl w:val="0"/>
                <w:numId w:val="36"/>
              </w:numPr>
              <w:spacing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6E0669">
              <w:rPr>
                <w:rFonts w:ascii="Arial" w:hAnsi="Arial" w:cs="Arial"/>
                <w:b/>
                <w:szCs w:val="20"/>
                <w:lang w:val="uk-UA"/>
              </w:rPr>
              <w:t>Склад</w:t>
            </w:r>
            <w:r w:rsidR="000D15FA">
              <w:rPr>
                <w:rFonts w:ascii="Arial" w:hAnsi="Arial" w:cs="Arial"/>
                <w:b/>
                <w:szCs w:val="20"/>
                <w:lang w:val="uk-UA"/>
              </w:rPr>
              <w:t>іть</w:t>
            </w:r>
            <w:r w:rsidRPr="006E0669">
              <w:rPr>
                <w:rFonts w:ascii="Arial" w:hAnsi="Arial" w:cs="Arial"/>
                <w:b/>
                <w:szCs w:val="20"/>
                <w:lang w:val="uk-UA"/>
              </w:rPr>
              <w:t xml:space="preserve"> по два речення з омонімами: місяць, коса.</w:t>
            </w:r>
          </w:p>
          <w:p w14:paraId="7B9A09CC" w14:textId="77777777" w:rsidR="006E0669" w:rsidRPr="00350760" w:rsidRDefault="006E0669" w:rsidP="00FF4966">
            <w:pPr>
              <w:pStyle w:val="ListParagraph"/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</w:tc>
      </w:tr>
      <w:tr w:rsidR="006E0669" w14:paraId="104159A9" w14:textId="77777777" w:rsidTr="00FF4966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6E821A8C" w14:textId="77777777" w:rsidR="006E0669" w:rsidRPr="00F17A77" w:rsidRDefault="006E0669" w:rsidP="00FF4966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257B54A" w14:textId="08A7737F" w:rsidR="00350760" w:rsidRDefault="0035076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B06957F" w14:textId="104A21FF" w:rsidR="00350760" w:rsidRDefault="0035076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63F3C" w14:paraId="1649D1E5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112A13E4" w14:textId="1B92FAD1" w:rsidR="00863F3C" w:rsidRPr="00863F3C" w:rsidRDefault="00863F3C" w:rsidP="008D4EF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lastRenderedPageBreak/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</w:t>
            </w:r>
            <w:r w:rsidR="008D4EFC"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3B79B813" w14:textId="5FC94630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7969A78" w14:textId="09A368B1" w:rsidR="00D9473A" w:rsidRDefault="00D9473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CF3F689" w14:textId="11EC2CA4" w:rsidR="00D9473A" w:rsidRDefault="00D9473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C79424E" w14:textId="17A4CA52" w:rsidR="00D9473A" w:rsidRDefault="00D9473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7F274B2" w14:textId="77777777" w:rsidR="00D9473A" w:rsidRDefault="00D9473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B6C5619" w14:textId="77777777" w:rsidR="00302785" w:rsidRPr="00893EB9" w:rsidRDefault="008F2144" w:rsidP="006C43B8">
      <w:pPr>
        <w:spacing w:line="240" w:lineRule="auto"/>
        <w:ind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  <w:r w:rsidRPr="008F2144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 </w:t>
      </w:r>
    </w:p>
    <w:p w14:paraId="0E67546C" w14:textId="4E922BB1" w:rsidR="00D9473A" w:rsidRDefault="006F1A2C" w:rsidP="000D15FA">
      <w:pPr>
        <w:pStyle w:val="ListParagraph"/>
        <w:numPr>
          <w:ilvl w:val="0"/>
          <w:numId w:val="39"/>
        </w:numPr>
        <w:spacing w:line="240" w:lineRule="auto"/>
        <w:ind w:right="1556"/>
        <w:rPr>
          <w:rFonts w:ascii="Arial" w:hAnsi="Arial" w:cs="Arial"/>
          <w:color w:val="000000" w:themeColor="text1"/>
          <w:lang w:val="uk-UA"/>
        </w:rPr>
      </w:pPr>
      <w:r>
        <w:rPr>
          <w:rFonts w:ascii="Arial" w:hAnsi="Arial" w:cs="Arial"/>
          <w:color w:val="000000" w:themeColor="text1"/>
          <w:lang w:val="uk-UA"/>
        </w:rPr>
        <w:t>В</w:t>
      </w:r>
      <w:r w:rsidR="000D15FA" w:rsidRPr="000D15FA">
        <w:rPr>
          <w:rFonts w:ascii="Arial" w:hAnsi="Arial" w:cs="Arial"/>
          <w:color w:val="000000" w:themeColor="text1"/>
          <w:lang w:val="uk-UA"/>
        </w:rPr>
        <w:t>ас звати Міхаєла / Михайло. Напишіть привітання матері з на</w:t>
      </w:r>
      <w:r w:rsidR="000D15FA">
        <w:rPr>
          <w:rFonts w:ascii="Arial" w:hAnsi="Arial" w:cs="Arial"/>
          <w:color w:val="000000" w:themeColor="text1"/>
          <w:lang w:val="uk-UA"/>
        </w:rPr>
        <w:t>годи Міжнародного жіночого дня</w:t>
      </w:r>
      <w:r>
        <w:rPr>
          <w:rFonts w:ascii="Arial" w:hAnsi="Arial" w:cs="Arial"/>
          <w:color w:val="000000" w:themeColor="text1"/>
          <w:lang w:val="uk-UA"/>
        </w:rPr>
        <w:t>,</w:t>
      </w:r>
      <w:r w:rsidR="000D15FA">
        <w:rPr>
          <w:rFonts w:ascii="Arial" w:hAnsi="Arial" w:cs="Arial"/>
          <w:color w:val="000000" w:themeColor="text1"/>
          <w:lang w:val="uk-UA"/>
        </w:rPr>
        <w:t xml:space="preserve"> </w:t>
      </w:r>
      <w:r w:rsidR="000D15FA" w:rsidRPr="000D15FA">
        <w:rPr>
          <w:rFonts w:ascii="Arial" w:hAnsi="Arial" w:cs="Arial"/>
          <w:color w:val="000000" w:themeColor="text1"/>
          <w:lang w:val="uk-UA"/>
        </w:rPr>
        <w:t>8 Березня.</w:t>
      </w:r>
      <w:r w:rsidR="008F2144" w:rsidRPr="00D9473A">
        <w:rPr>
          <w:rFonts w:ascii="Arial" w:hAnsi="Arial" w:cs="Arial"/>
          <w:color w:val="000000" w:themeColor="text1"/>
          <w:lang w:val="uk-UA"/>
        </w:rPr>
        <w:t xml:space="preserve">         </w:t>
      </w:r>
    </w:p>
    <w:p w14:paraId="1BE455D1" w14:textId="4EA4413B" w:rsidR="008F2144" w:rsidRPr="00D9473A" w:rsidRDefault="008F2144" w:rsidP="00D9473A">
      <w:pPr>
        <w:pStyle w:val="ListParagraph"/>
        <w:spacing w:line="240" w:lineRule="auto"/>
        <w:ind w:left="1350" w:right="1556"/>
        <w:rPr>
          <w:rFonts w:ascii="Arial" w:hAnsi="Arial" w:cs="Arial"/>
          <w:color w:val="000000" w:themeColor="text1"/>
          <w:lang w:val="uk-UA"/>
        </w:rPr>
      </w:pPr>
      <w:r w:rsidRPr="00D9473A">
        <w:rPr>
          <w:rFonts w:ascii="Arial" w:hAnsi="Arial" w:cs="Arial"/>
          <w:color w:val="000000" w:themeColor="text1"/>
          <w:lang w:val="uk-UA"/>
        </w:rPr>
        <w:t xml:space="preserve">                                                                              </w:t>
      </w:r>
    </w:p>
    <w:p w14:paraId="13F87563" w14:textId="77777777" w:rsidR="006C43B8" w:rsidRPr="007A212F" w:rsidRDefault="006C43B8" w:rsidP="007A212F">
      <w:pPr>
        <w:spacing w:line="240" w:lineRule="auto"/>
        <w:ind w:left="90" w:right="206" w:firstLine="360"/>
        <w:rPr>
          <w:rFonts w:ascii="Arial" w:eastAsia="MS Mincho" w:hAnsi="Arial" w:cs="Arial"/>
          <w:b/>
          <w:sz w:val="22"/>
          <w:szCs w:val="20"/>
          <w:lang w:val="uk-UA" w:eastAsia="ja-JP"/>
        </w:rPr>
      </w:pPr>
      <w:r w:rsidRPr="007A212F">
        <w:rPr>
          <w:rFonts w:ascii="Arial" w:eastAsia="MS Mincho" w:hAnsi="Arial" w:cs="Arial"/>
          <w:b/>
          <w:sz w:val="22"/>
          <w:szCs w:val="20"/>
          <w:lang w:val="uk-UA" w:eastAsia="ja-JP"/>
        </w:rPr>
        <w:t>Вимоги:</w:t>
      </w:r>
    </w:p>
    <w:p w14:paraId="3DBC2544" w14:textId="2AE2374B" w:rsidR="006C43B8" w:rsidRPr="0048712A" w:rsidRDefault="00010A18" w:rsidP="00A966A7">
      <w:pPr>
        <w:pStyle w:val="ListParagraph"/>
        <w:numPr>
          <w:ilvl w:val="0"/>
          <w:numId w:val="34"/>
        </w:numPr>
        <w:spacing w:after="0" w:line="240" w:lineRule="auto"/>
        <w:ind w:right="206"/>
        <w:rPr>
          <w:rFonts w:ascii="Arial" w:eastAsia="MS Mincho" w:hAnsi="Arial" w:cs="Arial"/>
          <w:szCs w:val="20"/>
          <w:lang w:val="uk-UA" w:eastAsia="ja-JP"/>
        </w:rPr>
      </w:pPr>
      <w:r w:rsidRPr="0048712A">
        <w:rPr>
          <w:rFonts w:ascii="Arial" w:eastAsia="MS Mincho" w:hAnsi="Arial" w:cs="Arial"/>
          <w:szCs w:val="20"/>
          <w:lang w:val="uk-UA" w:eastAsia="ja-JP"/>
        </w:rPr>
        <w:t>В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>икористання даних, вказаних у сюжеті</w:t>
      </w:r>
      <w:r w:rsidR="00202BFD" w:rsidRPr="0048712A">
        <w:rPr>
          <w:rFonts w:ascii="Arial" w:eastAsia="MS Mincho" w:hAnsi="Arial" w:cs="Arial"/>
          <w:szCs w:val="20"/>
          <w:lang w:val="uk-UA" w:eastAsia="ja-JP"/>
        </w:rPr>
        <w:t xml:space="preserve"> (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>4 бали</w:t>
      </w:r>
      <w:r w:rsidR="00202BFD" w:rsidRPr="0048712A">
        <w:rPr>
          <w:rFonts w:ascii="Arial" w:eastAsia="MS Mincho" w:hAnsi="Arial" w:cs="Arial"/>
          <w:szCs w:val="20"/>
          <w:lang w:val="uk-UA" w:eastAsia="ja-JP"/>
        </w:rPr>
        <w:t>)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;</w:t>
      </w:r>
    </w:p>
    <w:p w14:paraId="75EE746C" w14:textId="53B780F6" w:rsidR="006C43B8" w:rsidRPr="0048712A" w:rsidRDefault="00010A18" w:rsidP="00A966A7">
      <w:pPr>
        <w:pStyle w:val="ListParagraph"/>
        <w:numPr>
          <w:ilvl w:val="0"/>
          <w:numId w:val="34"/>
        </w:numPr>
        <w:spacing w:after="0" w:line="240" w:lineRule="auto"/>
        <w:ind w:right="206"/>
        <w:rPr>
          <w:rFonts w:ascii="Arial" w:eastAsia="MS Mincho" w:hAnsi="Arial" w:cs="Arial"/>
          <w:szCs w:val="20"/>
          <w:lang w:val="uk-UA" w:eastAsia="ja-JP"/>
        </w:rPr>
      </w:pPr>
      <w:r w:rsidRPr="0048712A">
        <w:rPr>
          <w:rFonts w:ascii="Arial" w:eastAsia="MS Mincho" w:hAnsi="Arial" w:cs="Arial"/>
          <w:szCs w:val="20"/>
          <w:lang w:val="uk-UA" w:eastAsia="ja-JP"/>
        </w:rPr>
        <w:t>Д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 xml:space="preserve">отримання норм побудови такого виду тексту 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(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>6 балів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);</w:t>
      </w:r>
    </w:p>
    <w:p w14:paraId="57F54174" w14:textId="69C31012" w:rsidR="006C43B8" w:rsidRPr="0048712A" w:rsidRDefault="00010A18" w:rsidP="00A966A7">
      <w:pPr>
        <w:pStyle w:val="ListParagraph"/>
        <w:numPr>
          <w:ilvl w:val="0"/>
          <w:numId w:val="34"/>
        </w:numPr>
        <w:spacing w:after="0" w:line="240" w:lineRule="auto"/>
        <w:ind w:right="206"/>
        <w:rPr>
          <w:rFonts w:ascii="Arial" w:eastAsia="MS Mincho" w:hAnsi="Arial" w:cs="Arial"/>
          <w:szCs w:val="20"/>
          <w:lang w:val="uk-UA" w:eastAsia="ja-JP"/>
        </w:rPr>
      </w:pPr>
      <w:r w:rsidRPr="0048712A">
        <w:rPr>
          <w:rFonts w:ascii="Arial" w:eastAsia="MS Mincho" w:hAnsi="Arial" w:cs="Arial"/>
          <w:szCs w:val="20"/>
          <w:lang w:val="uk-UA" w:eastAsia="ja-JP"/>
        </w:rPr>
        <w:t>В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 xml:space="preserve">икористання </w:t>
      </w:r>
      <w:r w:rsidR="006F1A2C">
        <w:rPr>
          <w:rFonts w:ascii="Arial" w:eastAsia="MS Mincho" w:hAnsi="Arial" w:cs="Arial"/>
          <w:szCs w:val="20"/>
          <w:lang w:val="uk-UA" w:eastAsia="ja-JP"/>
        </w:rPr>
        <w:t>вказаної термінології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 xml:space="preserve"> 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(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>10 балів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);</w:t>
      </w:r>
    </w:p>
    <w:p w14:paraId="76DCE078" w14:textId="30E0BE1C" w:rsidR="006C43B8" w:rsidRPr="0048712A" w:rsidRDefault="00010A18" w:rsidP="00A966A7">
      <w:pPr>
        <w:pStyle w:val="ListParagraph"/>
        <w:numPr>
          <w:ilvl w:val="0"/>
          <w:numId w:val="34"/>
        </w:numPr>
        <w:spacing w:after="0" w:line="240" w:lineRule="auto"/>
        <w:ind w:right="206"/>
        <w:rPr>
          <w:rFonts w:ascii="Arial" w:eastAsia="MS Mincho" w:hAnsi="Arial" w:cs="Arial"/>
          <w:szCs w:val="20"/>
          <w:lang w:val="uk-UA" w:eastAsia="ja-JP"/>
        </w:rPr>
      </w:pPr>
      <w:r w:rsidRPr="0048712A">
        <w:rPr>
          <w:rFonts w:ascii="Arial" w:eastAsia="MS Mincho" w:hAnsi="Arial" w:cs="Arial"/>
          <w:szCs w:val="20"/>
          <w:lang w:val="uk-UA" w:eastAsia="ja-JP"/>
        </w:rPr>
        <w:t>П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>равопис і логічна послідовність тексту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 xml:space="preserve"> (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>6 балів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);</w:t>
      </w:r>
    </w:p>
    <w:p w14:paraId="038858CC" w14:textId="58131DC0" w:rsidR="006C43B8" w:rsidRPr="0048712A" w:rsidRDefault="00010A18" w:rsidP="00A966A7">
      <w:pPr>
        <w:pStyle w:val="ListParagraph"/>
        <w:numPr>
          <w:ilvl w:val="0"/>
          <w:numId w:val="34"/>
        </w:numPr>
        <w:spacing w:after="0" w:line="240" w:lineRule="auto"/>
        <w:ind w:right="206"/>
        <w:rPr>
          <w:rFonts w:ascii="Times New Roman" w:eastAsia="MS Mincho" w:hAnsi="Times New Roman"/>
          <w:sz w:val="28"/>
          <w:szCs w:val="24"/>
          <w:lang w:val="uk-UA" w:eastAsia="ja-JP"/>
        </w:rPr>
      </w:pPr>
      <w:r w:rsidRPr="0048712A">
        <w:rPr>
          <w:rFonts w:ascii="Arial" w:eastAsia="MS Mincho" w:hAnsi="Arial" w:cs="Arial"/>
          <w:szCs w:val="20"/>
          <w:lang w:val="uk-UA" w:eastAsia="ja-JP"/>
        </w:rPr>
        <w:t>О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 xml:space="preserve">формлення тексту 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(</w:t>
      </w:r>
      <w:r w:rsidR="006C43B8" w:rsidRPr="0048712A">
        <w:rPr>
          <w:rFonts w:ascii="Arial" w:eastAsia="MS Mincho" w:hAnsi="Arial" w:cs="Arial"/>
          <w:szCs w:val="20"/>
          <w:lang w:val="uk-UA" w:eastAsia="ja-JP"/>
        </w:rPr>
        <w:t>4 бали</w:t>
      </w:r>
      <w:r w:rsidR="00A966A7" w:rsidRPr="0048712A">
        <w:rPr>
          <w:rFonts w:ascii="Arial" w:eastAsia="MS Mincho" w:hAnsi="Arial" w:cs="Arial"/>
          <w:szCs w:val="20"/>
          <w:lang w:val="ro-RO" w:eastAsia="ja-JP"/>
        </w:rPr>
        <w:t>).</w:t>
      </w:r>
    </w:p>
    <w:p w14:paraId="05986666" w14:textId="334190D1" w:rsidR="008F2144" w:rsidRPr="0048712A" w:rsidRDefault="008F2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755D6D13" w14:textId="77777777" w:rsidR="00893EB9" w:rsidRDefault="00893EB9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6CE38F3" w14:textId="47003E90" w:rsidR="00BD0C01" w:rsidRDefault="00BD0C01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AC26B0" w14:paraId="3EEFE2E3" w14:textId="77777777" w:rsidTr="00F61818">
        <w:trPr>
          <w:trHeight w:val="3115"/>
        </w:trPr>
        <w:tc>
          <w:tcPr>
            <w:tcW w:w="1043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38AC240D" w14:textId="170D7E80" w:rsidR="00AC26B0" w:rsidRPr="00893EB9" w:rsidRDefault="00AC26B0" w:rsidP="00F61818">
            <w:pPr>
              <w:spacing w:before="240" w:after="240" w:line="48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="00F61818"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 w:rsidR="00F61818"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893EB9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en-US"/>
              </w:rPr>
              <w:t>___________________________________________________________________________________</w:t>
            </w:r>
          </w:p>
        </w:tc>
      </w:tr>
    </w:tbl>
    <w:p w14:paraId="05FAF86C" w14:textId="616CABF0" w:rsidR="00AC26B0" w:rsidRDefault="00AC26B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4F46BF1B" w14:textId="478096F3" w:rsidR="007F16D8" w:rsidRDefault="007F16D8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C26B0" w14:paraId="451DB81A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4ED7BA95" w14:textId="0B99310A" w:rsidR="00AC26B0" w:rsidRPr="00863F3C" w:rsidRDefault="00AC26B0" w:rsidP="00AC26B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0A215B67" w14:textId="5261BE7A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0AD5410A" w14:textId="5C6A7274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7AB5BFC0" w14:textId="77777777" w:rsidR="00800D29" w:rsidRP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2F98A00C" w14:textId="3F79C512" w:rsidR="00FA0153" w:rsidRPr="00FA0153" w:rsidRDefault="00FA0153" w:rsidP="00B65093">
      <w:pPr>
        <w:pStyle w:val="ListParagraph"/>
        <w:numPr>
          <w:ilvl w:val="0"/>
          <w:numId w:val="35"/>
        </w:numPr>
        <w:spacing w:line="276" w:lineRule="auto"/>
        <w:ind w:right="566"/>
        <w:jc w:val="both"/>
        <w:rPr>
          <w:rFonts w:ascii="Arial" w:hAnsi="Arial" w:cs="Arial"/>
          <w:b/>
          <w:color w:val="000000" w:themeColor="text1"/>
          <w:lang w:val="uk-UA"/>
        </w:rPr>
      </w:pPr>
      <w:r w:rsidRPr="00FA0153">
        <w:rPr>
          <w:rFonts w:ascii="Arial" w:hAnsi="Arial" w:cs="Arial"/>
          <w:b/>
          <w:bCs/>
          <w:color w:val="000000" w:themeColor="text1"/>
          <w:lang w:val="sk-SK"/>
        </w:rPr>
        <w:t>На</w:t>
      </w:r>
      <w:r w:rsidR="0018245B">
        <w:rPr>
          <w:rFonts w:ascii="Arial" w:hAnsi="Arial" w:cs="Arial"/>
          <w:b/>
          <w:bCs/>
          <w:color w:val="000000" w:themeColor="text1"/>
          <w:lang w:val="uk-UA"/>
        </w:rPr>
        <w:t xml:space="preserve"> підставі вивченого вірша </w:t>
      </w:r>
      <w:r w:rsidR="0018245B" w:rsidRPr="00FA0153">
        <w:rPr>
          <w:rFonts w:ascii="Arial" w:hAnsi="Arial" w:cs="Arial"/>
          <w:b/>
          <w:bCs/>
          <w:color w:val="000000" w:themeColor="text1"/>
          <w:lang w:val="sk-SK"/>
        </w:rPr>
        <w:t>«</w:t>
      </w:r>
      <w:r w:rsidR="0018245B" w:rsidRPr="00FA0153">
        <w:rPr>
          <w:rFonts w:ascii="Arial" w:hAnsi="Arial" w:cs="Arial"/>
          <w:b/>
          <w:bCs/>
          <w:color w:val="000000" w:themeColor="text1"/>
          <w:lang w:val="uk-UA"/>
        </w:rPr>
        <w:t>Пісня про рушник</w:t>
      </w:r>
      <w:r w:rsidR="0018245B" w:rsidRPr="00FA0153">
        <w:rPr>
          <w:rFonts w:ascii="Arial" w:hAnsi="Arial" w:cs="Arial"/>
          <w:b/>
          <w:bCs/>
          <w:color w:val="000000" w:themeColor="text1"/>
          <w:lang w:val="sk-SK"/>
        </w:rPr>
        <w:t>»</w:t>
      </w:r>
      <w:r w:rsidR="0018245B" w:rsidRPr="00FA0153">
        <w:rPr>
          <w:rFonts w:ascii="Arial" w:hAnsi="Arial" w:cs="Arial"/>
          <w:b/>
          <w:bCs/>
          <w:color w:val="000000" w:themeColor="text1"/>
          <w:lang w:val="uk-UA"/>
        </w:rPr>
        <w:t>, Андрі</w:t>
      </w:r>
      <w:r w:rsidR="0018245B">
        <w:rPr>
          <w:rFonts w:ascii="Arial" w:hAnsi="Arial" w:cs="Arial"/>
          <w:b/>
          <w:bCs/>
          <w:color w:val="000000" w:themeColor="text1"/>
          <w:lang w:val="uk-UA"/>
        </w:rPr>
        <w:t>я</w:t>
      </w:r>
      <w:r w:rsidR="0018245B" w:rsidRPr="00FA0153">
        <w:rPr>
          <w:rFonts w:ascii="Arial" w:hAnsi="Arial" w:cs="Arial"/>
          <w:b/>
          <w:bCs/>
          <w:color w:val="000000" w:themeColor="text1"/>
          <w:lang w:val="uk-UA"/>
        </w:rPr>
        <w:t xml:space="preserve"> Малишк</w:t>
      </w:r>
      <w:r w:rsidR="0018245B">
        <w:rPr>
          <w:rFonts w:ascii="Arial" w:hAnsi="Arial" w:cs="Arial"/>
          <w:b/>
          <w:bCs/>
          <w:color w:val="000000" w:themeColor="text1"/>
          <w:lang w:val="uk-UA"/>
        </w:rPr>
        <w:t>а, на</w:t>
      </w:r>
      <w:r w:rsidRPr="00FA0153">
        <w:rPr>
          <w:rFonts w:ascii="Arial" w:hAnsi="Arial" w:cs="Arial"/>
          <w:b/>
          <w:bCs/>
          <w:color w:val="000000" w:themeColor="text1"/>
          <w:lang w:val="sk-SK"/>
        </w:rPr>
        <w:t>пиш</w:t>
      </w:r>
      <w:proofErr w:type="spellStart"/>
      <w:r w:rsidR="0018245B">
        <w:rPr>
          <w:rFonts w:ascii="Arial" w:hAnsi="Arial" w:cs="Arial"/>
          <w:b/>
          <w:bCs/>
          <w:color w:val="000000" w:themeColor="text1"/>
          <w:lang w:val="uk-UA"/>
        </w:rPr>
        <w:t>іть</w:t>
      </w:r>
      <w:proofErr w:type="spellEnd"/>
      <w:r>
        <w:rPr>
          <w:rFonts w:ascii="Arial" w:hAnsi="Arial" w:cs="Arial"/>
          <w:b/>
          <w:bCs/>
          <w:color w:val="000000" w:themeColor="text1"/>
          <w:lang w:val="sk-SK"/>
        </w:rPr>
        <w:t xml:space="preserve"> есе під заголовком </w:t>
      </w:r>
      <w:r w:rsidRPr="00FA0153">
        <w:rPr>
          <w:rFonts w:ascii="Arial" w:hAnsi="Arial" w:cs="Arial"/>
          <w:b/>
          <w:bCs/>
          <w:color w:val="000000" w:themeColor="text1"/>
          <w:lang w:val="sk-SK"/>
        </w:rPr>
        <w:t xml:space="preserve">«Рушник в українській культурі». </w:t>
      </w:r>
    </w:p>
    <w:p w14:paraId="45575B74" w14:textId="4D6878DB" w:rsidR="00F61818" w:rsidRPr="00741AC1" w:rsidRDefault="00FA0153" w:rsidP="00FA0153">
      <w:pPr>
        <w:pStyle w:val="ListParagraph"/>
        <w:spacing w:line="276" w:lineRule="auto"/>
        <w:ind w:left="1080" w:right="566"/>
        <w:jc w:val="both"/>
        <w:rPr>
          <w:rFonts w:ascii="Arial" w:hAnsi="Arial" w:cs="Arial"/>
          <w:b/>
          <w:color w:val="000000" w:themeColor="text1"/>
          <w:lang w:val="uk-UA"/>
        </w:rPr>
      </w:pPr>
      <w:r w:rsidRPr="00FA0153">
        <w:rPr>
          <w:rFonts w:ascii="Arial" w:hAnsi="Arial" w:cs="Arial"/>
          <w:b/>
          <w:bCs/>
          <w:color w:val="000000" w:themeColor="text1"/>
          <w:lang w:val="sk-SK"/>
        </w:rPr>
        <w:t xml:space="preserve">При </w:t>
      </w:r>
      <w:r w:rsidR="00541F31">
        <w:rPr>
          <w:rFonts w:ascii="Arial" w:hAnsi="Arial" w:cs="Arial"/>
          <w:b/>
          <w:bCs/>
          <w:color w:val="000000" w:themeColor="text1"/>
          <w:lang w:val="uk-UA"/>
        </w:rPr>
        <w:t xml:space="preserve">написанні </w:t>
      </w:r>
      <w:r w:rsidR="0018245B">
        <w:rPr>
          <w:rFonts w:ascii="Arial" w:hAnsi="Arial" w:cs="Arial"/>
          <w:b/>
          <w:bCs/>
          <w:color w:val="000000" w:themeColor="text1"/>
          <w:lang w:val="uk-UA"/>
        </w:rPr>
        <w:t>есе</w:t>
      </w:r>
      <w:r w:rsidR="006A091E">
        <w:rPr>
          <w:rFonts w:ascii="Arial" w:hAnsi="Arial" w:cs="Arial"/>
          <w:b/>
          <w:bCs/>
          <w:color w:val="000000" w:themeColor="text1"/>
          <w:lang w:val="uk-UA"/>
        </w:rPr>
        <w:t>,</w:t>
      </w:r>
      <w:r w:rsidR="0018245B">
        <w:rPr>
          <w:rFonts w:ascii="Arial" w:hAnsi="Arial" w:cs="Arial"/>
          <w:b/>
          <w:bCs/>
          <w:color w:val="000000" w:themeColor="text1"/>
          <w:lang w:val="uk-UA"/>
        </w:rPr>
        <w:t xml:space="preserve"> </w:t>
      </w:r>
      <w:r w:rsidR="00541F31">
        <w:rPr>
          <w:rFonts w:ascii="Arial" w:hAnsi="Arial" w:cs="Arial"/>
          <w:b/>
          <w:bCs/>
          <w:color w:val="000000" w:themeColor="text1"/>
          <w:lang w:val="uk-UA"/>
        </w:rPr>
        <w:t xml:space="preserve">будете мати на увазі, </w:t>
      </w:r>
      <w:r w:rsidRPr="00FA0153">
        <w:rPr>
          <w:rFonts w:ascii="Arial" w:hAnsi="Arial" w:cs="Arial"/>
          <w:b/>
          <w:bCs/>
          <w:color w:val="000000" w:themeColor="text1"/>
          <w:lang w:val="sk-SK"/>
        </w:rPr>
        <w:t>опи</w:t>
      </w:r>
      <w:r w:rsidR="00541F31">
        <w:rPr>
          <w:rFonts w:ascii="Arial" w:hAnsi="Arial" w:cs="Arial"/>
          <w:b/>
          <w:bCs/>
          <w:color w:val="000000" w:themeColor="text1"/>
          <w:lang w:val="uk-UA"/>
        </w:rPr>
        <w:t>с</w:t>
      </w:r>
      <w:r w:rsidRPr="00FA0153">
        <w:rPr>
          <w:rFonts w:ascii="Arial" w:hAnsi="Arial" w:cs="Arial"/>
          <w:b/>
          <w:bCs/>
          <w:color w:val="000000" w:themeColor="text1"/>
          <w:lang w:val="sk-SK"/>
        </w:rPr>
        <w:t xml:space="preserve"> </w:t>
      </w:r>
      <w:r w:rsidRPr="00FA0153">
        <w:rPr>
          <w:rFonts w:ascii="Arial" w:hAnsi="Arial" w:cs="Arial"/>
          <w:b/>
          <w:bCs/>
          <w:color w:val="000000" w:themeColor="text1"/>
          <w:lang w:val="uk-UA"/>
        </w:rPr>
        <w:t>значення рушника, фольклорні елементи</w:t>
      </w:r>
      <w:r w:rsidR="0018245B">
        <w:rPr>
          <w:rFonts w:ascii="Arial" w:hAnsi="Arial" w:cs="Arial"/>
          <w:b/>
          <w:bCs/>
          <w:color w:val="000000" w:themeColor="text1"/>
          <w:lang w:val="uk-UA"/>
        </w:rPr>
        <w:t xml:space="preserve"> і</w:t>
      </w:r>
      <w:r w:rsidRPr="00FA0153">
        <w:rPr>
          <w:rFonts w:ascii="Arial" w:hAnsi="Arial" w:cs="Arial"/>
          <w:b/>
          <w:bCs/>
          <w:color w:val="000000" w:themeColor="text1"/>
          <w:lang w:val="uk-UA"/>
        </w:rPr>
        <w:t xml:space="preserve"> образ матері</w:t>
      </w:r>
      <w:r w:rsidR="0018245B">
        <w:rPr>
          <w:rFonts w:ascii="Arial" w:hAnsi="Arial" w:cs="Arial"/>
          <w:b/>
          <w:bCs/>
          <w:color w:val="000000" w:themeColor="text1"/>
          <w:lang w:val="uk-UA"/>
        </w:rPr>
        <w:t>.</w:t>
      </w:r>
    </w:p>
    <w:p w14:paraId="1DD5121A" w14:textId="77777777" w:rsidR="00F61818" w:rsidRPr="00F61818" w:rsidRDefault="00F61818" w:rsidP="00F61818">
      <w:pPr>
        <w:spacing w:line="276" w:lineRule="auto"/>
        <w:ind w:left="720" w:right="566"/>
        <w:rPr>
          <w:rFonts w:ascii="Arial" w:eastAsia="Calibri" w:hAnsi="Arial" w:cs="Arial"/>
          <w:b/>
          <w:color w:val="000000" w:themeColor="text1"/>
          <w:sz w:val="22"/>
          <w:szCs w:val="22"/>
          <w:lang w:val="ro-RO" w:eastAsia="en-US"/>
        </w:rPr>
      </w:pPr>
    </w:p>
    <w:p w14:paraId="0BFCB284" w14:textId="77777777" w:rsidR="003A630E" w:rsidRPr="003A630E" w:rsidRDefault="003A630E" w:rsidP="003A630E">
      <w:pPr>
        <w:spacing w:line="276" w:lineRule="auto"/>
        <w:ind w:left="720" w:right="566"/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uk-UA" w:eastAsia="en-US"/>
        </w:rPr>
      </w:pPr>
      <w:r w:rsidRPr="003A630E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uk-UA" w:eastAsia="en-US"/>
        </w:rPr>
        <w:t xml:space="preserve">Вимоги: </w:t>
      </w:r>
    </w:p>
    <w:p w14:paraId="2880C574" w14:textId="77777777" w:rsidR="00845691" w:rsidRPr="00845691" w:rsidRDefault="00845691" w:rsidP="00AF1E5D">
      <w:pPr>
        <w:pStyle w:val="ListParagraph"/>
        <w:numPr>
          <w:ilvl w:val="0"/>
          <w:numId w:val="40"/>
        </w:numPr>
        <w:spacing w:line="276" w:lineRule="auto"/>
        <w:ind w:left="450" w:right="566"/>
        <w:jc w:val="both"/>
        <w:rPr>
          <w:rFonts w:ascii="Arial" w:hAnsi="Arial" w:cs="Arial"/>
          <w:bCs/>
          <w:color w:val="000000" w:themeColor="text1"/>
          <w:lang w:val="uk-UA"/>
        </w:rPr>
      </w:pPr>
      <w:r w:rsidRPr="00845691">
        <w:rPr>
          <w:rFonts w:ascii="Arial" w:hAnsi="Arial" w:cs="Arial"/>
          <w:bCs/>
          <w:color w:val="000000" w:themeColor="text1"/>
          <w:lang w:val="uk-UA"/>
        </w:rPr>
        <w:t>Розкриття теми «Рушник в українській культурі» – 4 бали</w:t>
      </w:r>
    </w:p>
    <w:p w14:paraId="2C4AEFDB" w14:textId="6DE94853" w:rsidR="00845691" w:rsidRPr="00845691" w:rsidRDefault="006A091E" w:rsidP="00AF1E5D">
      <w:pPr>
        <w:pStyle w:val="ListParagraph"/>
        <w:numPr>
          <w:ilvl w:val="0"/>
          <w:numId w:val="40"/>
        </w:numPr>
        <w:spacing w:line="276" w:lineRule="auto"/>
        <w:ind w:left="450" w:right="566"/>
        <w:jc w:val="both"/>
        <w:rPr>
          <w:rFonts w:ascii="Arial" w:hAnsi="Arial" w:cs="Arial"/>
          <w:bCs/>
          <w:color w:val="000000" w:themeColor="text1"/>
          <w:lang w:val="uk-UA"/>
        </w:rPr>
      </w:pPr>
      <w:r>
        <w:rPr>
          <w:rFonts w:ascii="Arial" w:hAnsi="Arial" w:cs="Arial"/>
          <w:bCs/>
          <w:color w:val="000000" w:themeColor="text1"/>
          <w:lang w:val="uk-UA"/>
        </w:rPr>
        <w:t>В</w:t>
      </w:r>
      <w:r w:rsidR="00845691" w:rsidRPr="00845691">
        <w:rPr>
          <w:rFonts w:ascii="Arial" w:hAnsi="Arial" w:cs="Arial"/>
          <w:bCs/>
          <w:color w:val="000000" w:themeColor="text1"/>
          <w:lang w:val="uk-UA"/>
        </w:rPr>
        <w:t>исвітлення теми у творі</w:t>
      </w:r>
      <w:r w:rsidR="00845691">
        <w:rPr>
          <w:rFonts w:ascii="Arial" w:hAnsi="Arial" w:cs="Arial"/>
          <w:bCs/>
          <w:color w:val="000000" w:themeColor="text1"/>
          <w:lang w:val="ro-RO"/>
        </w:rPr>
        <w:t xml:space="preserve"> </w:t>
      </w:r>
      <w:r w:rsidR="00845691" w:rsidRPr="00845691">
        <w:rPr>
          <w:rFonts w:ascii="Arial" w:hAnsi="Arial" w:cs="Arial"/>
          <w:bCs/>
          <w:color w:val="000000" w:themeColor="text1"/>
          <w:lang w:val="uk-UA"/>
        </w:rPr>
        <w:t>(пояснення значення рушника, образу матері, фольклорних елементів з опорою на вірш «Пісня про рушник») – 6 балів</w:t>
      </w:r>
    </w:p>
    <w:p w14:paraId="6DA1AA70" w14:textId="6DBFED02" w:rsidR="00845691" w:rsidRPr="00845691" w:rsidRDefault="00845691" w:rsidP="00AF1E5D">
      <w:pPr>
        <w:pStyle w:val="ListParagraph"/>
        <w:numPr>
          <w:ilvl w:val="0"/>
          <w:numId w:val="40"/>
        </w:numPr>
        <w:spacing w:line="276" w:lineRule="auto"/>
        <w:ind w:left="450" w:right="566"/>
        <w:jc w:val="both"/>
        <w:rPr>
          <w:rFonts w:ascii="Arial" w:hAnsi="Arial" w:cs="Arial"/>
          <w:bCs/>
          <w:color w:val="000000" w:themeColor="text1"/>
          <w:lang w:val="uk-UA"/>
        </w:rPr>
      </w:pPr>
      <w:r w:rsidRPr="00845691">
        <w:rPr>
          <w:rFonts w:ascii="Arial" w:hAnsi="Arial" w:cs="Arial"/>
          <w:bCs/>
          <w:color w:val="000000" w:themeColor="text1"/>
          <w:lang w:val="uk-UA"/>
        </w:rPr>
        <w:t>Проведення паралелі між символом рушника у вірші та його значенням у народних традиціях</w:t>
      </w:r>
      <w:r>
        <w:rPr>
          <w:rFonts w:ascii="Arial" w:hAnsi="Arial" w:cs="Arial"/>
          <w:bCs/>
          <w:color w:val="000000" w:themeColor="text1"/>
          <w:lang w:val="ro-RO"/>
        </w:rPr>
        <w:t xml:space="preserve"> </w:t>
      </w:r>
      <w:r w:rsidRPr="00845691">
        <w:rPr>
          <w:rFonts w:ascii="Arial" w:hAnsi="Arial" w:cs="Arial"/>
          <w:bCs/>
          <w:color w:val="000000" w:themeColor="text1"/>
          <w:lang w:val="uk-UA"/>
        </w:rPr>
        <w:t>(уміння аргументовано зіставити художній образ із культурною символікою) – 12 балів</w:t>
      </w:r>
    </w:p>
    <w:p w14:paraId="24695035" w14:textId="6B6BFB93" w:rsidR="00845691" w:rsidRPr="00845691" w:rsidRDefault="00845691" w:rsidP="00AF1E5D">
      <w:pPr>
        <w:pStyle w:val="ListParagraph"/>
        <w:numPr>
          <w:ilvl w:val="0"/>
          <w:numId w:val="40"/>
        </w:numPr>
        <w:spacing w:line="276" w:lineRule="auto"/>
        <w:ind w:left="450" w:right="566"/>
        <w:jc w:val="both"/>
        <w:rPr>
          <w:rFonts w:ascii="Arial" w:hAnsi="Arial" w:cs="Arial"/>
          <w:bCs/>
          <w:color w:val="000000" w:themeColor="text1"/>
          <w:lang w:val="uk-UA"/>
        </w:rPr>
      </w:pPr>
      <w:r w:rsidRPr="00845691">
        <w:rPr>
          <w:rFonts w:ascii="Arial" w:hAnsi="Arial" w:cs="Arial"/>
          <w:bCs/>
          <w:color w:val="000000" w:themeColor="text1"/>
          <w:lang w:val="uk-UA"/>
        </w:rPr>
        <w:t>Використання художнього стилю у творі</w:t>
      </w:r>
      <w:r>
        <w:rPr>
          <w:rFonts w:ascii="Arial" w:hAnsi="Arial" w:cs="Arial"/>
          <w:bCs/>
          <w:color w:val="000000" w:themeColor="text1"/>
          <w:lang w:val="ro-RO"/>
        </w:rPr>
        <w:t xml:space="preserve"> </w:t>
      </w:r>
      <w:r w:rsidRPr="00845691">
        <w:rPr>
          <w:rFonts w:ascii="Arial" w:hAnsi="Arial" w:cs="Arial"/>
          <w:bCs/>
          <w:color w:val="000000" w:themeColor="text1"/>
          <w:lang w:val="uk-UA"/>
        </w:rPr>
        <w:t>(наявність образних засобів, емоційність, виразність мовлення) – 4 бали</w:t>
      </w:r>
    </w:p>
    <w:p w14:paraId="42B45DA4" w14:textId="466CFA5A" w:rsidR="007F16D8" w:rsidRPr="00845691" w:rsidRDefault="00845691" w:rsidP="00AF1E5D">
      <w:pPr>
        <w:pStyle w:val="ListParagraph"/>
        <w:numPr>
          <w:ilvl w:val="0"/>
          <w:numId w:val="40"/>
        </w:numPr>
        <w:spacing w:line="276" w:lineRule="auto"/>
        <w:ind w:left="450" w:right="566"/>
        <w:jc w:val="both"/>
        <w:rPr>
          <w:rFonts w:ascii="Arial" w:hAnsi="Arial" w:cs="Arial"/>
          <w:bCs/>
          <w:color w:val="000000" w:themeColor="text1"/>
          <w:lang w:val="uk-UA"/>
        </w:rPr>
      </w:pPr>
      <w:r w:rsidRPr="00845691">
        <w:rPr>
          <w:rFonts w:ascii="Arial" w:hAnsi="Arial" w:cs="Arial"/>
          <w:bCs/>
          <w:color w:val="000000" w:themeColor="text1"/>
          <w:lang w:val="uk-UA"/>
        </w:rPr>
        <w:t>Оформлення тексту</w:t>
      </w:r>
      <w:r>
        <w:rPr>
          <w:rFonts w:ascii="Arial" w:hAnsi="Arial" w:cs="Arial"/>
          <w:bCs/>
          <w:color w:val="000000" w:themeColor="text1"/>
          <w:lang w:val="ro-RO"/>
        </w:rPr>
        <w:t xml:space="preserve"> </w:t>
      </w:r>
      <w:r w:rsidRPr="00845691">
        <w:rPr>
          <w:rFonts w:ascii="Arial" w:hAnsi="Arial" w:cs="Arial"/>
          <w:bCs/>
          <w:color w:val="000000" w:themeColor="text1"/>
          <w:lang w:val="uk-UA"/>
        </w:rPr>
        <w:t>(логічність, структура: вступ–основна частина–висновок, дотримання норм орфографії та пунктуації) – 4 бали</w:t>
      </w:r>
    </w:p>
    <w:p w14:paraId="2335B8F8" w14:textId="77777777" w:rsidR="00010A18" w:rsidRPr="007876E5" w:rsidRDefault="00010A18" w:rsidP="00F61818">
      <w:pPr>
        <w:spacing w:line="276" w:lineRule="auto"/>
        <w:ind w:left="720"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510B8B" w14:paraId="69B18A36" w14:textId="77777777" w:rsidTr="007A212F">
        <w:trPr>
          <w:trHeight w:val="1431"/>
        </w:trPr>
        <w:tc>
          <w:tcPr>
            <w:tcW w:w="5000" w:type="pct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31B78D39" w14:textId="43B709AD" w:rsidR="00510B8B" w:rsidRPr="007D46B2" w:rsidRDefault="00510B8B" w:rsidP="007A212F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8DF9C34" w14:textId="441875CB" w:rsidR="00D30ED2" w:rsidRPr="005057A7" w:rsidRDefault="00D30ED2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10"/>
          <w:szCs w:val="22"/>
          <w:lang w:val="uk-UA"/>
        </w:rPr>
      </w:pPr>
    </w:p>
    <w:p w14:paraId="5106F3F8" w14:textId="379367F3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1ED61A4" w14:textId="38CC5F8B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137A3A8E" w14:textId="3D4A98CE" w:rsidR="007F16D8" w:rsidRDefault="007F16D8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014B679" w14:textId="3815059A" w:rsidR="007F16D8" w:rsidRDefault="007F16D8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1984B7D2" w14:textId="77777777" w:rsidR="007F16D8" w:rsidRDefault="007F16D8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E781263" w14:textId="77777777" w:rsidR="007A212F" w:rsidRDefault="007A212F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B7CD785" w14:textId="15A641F6" w:rsidR="005057A7" w:rsidRPr="00D30ED2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D46B2" w14:paraId="4CE7B4A1" w14:textId="77777777" w:rsidTr="006C43B8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1C27AA3" w14:textId="327E378E" w:rsidR="007D46B2" w:rsidRPr="007A212F" w:rsidRDefault="007D46B2" w:rsidP="007A212F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94D7DB7" w14:textId="77777777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05856620" w14:textId="77777777" w:rsidTr="0077068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2111CAA" w14:textId="77777777" w:rsidR="007A212F" w:rsidRPr="007A212F" w:rsidRDefault="007A212F" w:rsidP="00770689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73437AB" w14:textId="20B22AED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6E25839C" w14:textId="77777777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5E1C81D8" w14:textId="77777777" w:rsidTr="0077068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7ED1A72" w14:textId="77777777" w:rsidR="007A212F" w:rsidRPr="007A212F" w:rsidRDefault="007A212F" w:rsidP="00770689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D3B59A4" w14:textId="77777777" w:rsidR="007A212F" w:rsidRPr="00AC26B0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sectPr w:rsidR="007A212F" w:rsidRPr="00AC26B0" w:rsidSect="00741BB4">
      <w:headerReference w:type="default" r:id="rId8"/>
      <w:footerReference w:type="default" r:id="rId9"/>
      <w:headerReference w:type="first" r:id="rId10"/>
      <w:type w:val="continuous"/>
      <w:pgSz w:w="11906" w:h="16838" w:code="9"/>
      <w:pgMar w:top="284" w:right="720" w:bottom="720" w:left="720" w:header="27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C2684" w14:textId="77777777" w:rsidR="009045C6" w:rsidRDefault="009045C6">
      <w:r>
        <w:separator/>
      </w:r>
    </w:p>
  </w:endnote>
  <w:endnote w:type="continuationSeparator" w:id="0">
    <w:p w14:paraId="60FB26B8" w14:textId="77777777" w:rsidR="009045C6" w:rsidRDefault="009045C6">
      <w:r>
        <w:continuationSeparator/>
      </w:r>
    </w:p>
  </w:endnote>
  <w:endnote w:type="continuationNotice" w:id="1">
    <w:p w14:paraId="62B881C5" w14:textId="77777777" w:rsidR="009045C6" w:rsidRDefault="009045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BULNQR+IBMPlex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814CC" w14:textId="3DB6FC38" w:rsidR="00F61818" w:rsidRPr="004F0FA8" w:rsidRDefault="00F61818" w:rsidP="008158FF">
    <w:pPr>
      <w:pStyle w:val="Footer"/>
      <w:pBdr>
        <w:top w:val="single" w:sz="4" w:space="1" w:color="auto"/>
      </w:pBdr>
      <w:tabs>
        <w:tab w:val="clear" w:pos="9072"/>
        <w:tab w:val="right" w:pos="10466"/>
      </w:tabs>
      <w:spacing w:line="240" w:lineRule="auto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Etapa județeană a Olimpiadei naționale </w:t>
    </w:r>
    <w:r>
      <w:rPr>
        <w:rFonts w:ascii="Arial" w:hAnsi="Arial" w:cs="Arial"/>
        <w:spacing w:val="-4"/>
        <w:sz w:val="20"/>
        <w:szCs w:val="20"/>
        <w:lang w:val="ro-RO"/>
      </w:rPr>
      <w:t>de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Limba și literatura </w:t>
    </w:r>
    <w:r>
      <w:rPr>
        <w:rFonts w:ascii="Arial" w:hAnsi="Arial" w:cs="Arial"/>
        <w:spacing w:val="-4"/>
        <w:sz w:val="20"/>
        <w:szCs w:val="20"/>
        <w:lang w:val="ro-RO"/>
      </w:rPr>
      <w:t>ucrainean</w:t>
    </w:r>
    <w:r w:rsidRPr="004F0FA8">
      <w:rPr>
        <w:rFonts w:ascii="Arial" w:hAnsi="Arial" w:cs="Arial"/>
        <w:spacing w:val="-4"/>
        <w:sz w:val="20"/>
        <w:szCs w:val="20"/>
        <w:lang w:val="ro-RO"/>
      </w:rPr>
      <w:t>ă maternă</w:t>
    </w:r>
    <w:r w:rsidRPr="004F0FA8">
      <w:rPr>
        <w:rFonts w:ascii="Arial" w:hAnsi="Arial" w:cs="Arial"/>
        <w:sz w:val="20"/>
        <w:szCs w:val="20"/>
        <w:lang w:val="ro-RO"/>
      </w:rPr>
      <w:tab/>
    </w:r>
    <w:r w:rsidR="007A212F">
      <w:rPr>
        <w:rFonts w:ascii="Arial" w:hAnsi="Arial" w:cs="Arial"/>
        <w:sz w:val="20"/>
        <w:szCs w:val="20"/>
        <w:lang w:val="ro-RO"/>
      </w:rPr>
      <w:t>clasa a IX</w:t>
    </w:r>
    <w:r>
      <w:rPr>
        <w:rFonts w:ascii="Arial" w:hAnsi="Arial" w:cs="Arial"/>
        <w:sz w:val="20"/>
        <w:szCs w:val="20"/>
        <w:lang w:val="ro-RO"/>
      </w:rPr>
      <w:t>-a</w:t>
    </w:r>
  </w:p>
  <w:p w14:paraId="4E62C155" w14:textId="514BAB80" w:rsidR="00F61818" w:rsidRPr="004F0FA8" w:rsidRDefault="00F61818" w:rsidP="00B96F2D">
    <w:pPr>
      <w:pStyle w:val="Footer"/>
      <w:pBdr>
        <w:top w:val="single" w:sz="4" w:space="1" w:color="auto"/>
      </w:pBdr>
      <w:tabs>
        <w:tab w:val="clear" w:pos="9072"/>
        <w:tab w:val="right" w:pos="10077"/>
      </w:tabs>
      <w:spacing w:line="240" w:lineRule="auto"/>
      <w:jc w:val="center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z w:val="20"/>
        <w:szCs w:val="20"/>
        <w:lang w:val="ro-RO"/>
      </w:rPr>
      <w:fldChar w:fldCharType="begin"/>
    </w:r>
    <w:r w:rsidRPr="004F0FA8">
      <w:rPr>
        <w:rFonts w:ascii="Arial" w:hAnsi="Arial" w:cs="Arial"/>
        <w:sz w:val="20"/>
        <w:szCs w:val="20"/>
        <w:lang w:val="ro-RO"/>
      </w:rPr>
      <w:instrText xml:space="preserve"> PAGE   \* MERGEFORMAT </w:instrText>
    </w:r>
    <w:r w:rsidRPr="004F0FA8">
      <w:rPr>
        <w:rFonts w:ascii="Arial" w:hAnsi="Arial" w:cs="Arial"/>
        <w:sz w:val="20"/>
        <w:szCs w:val="20"/>
        <w:lang w:val="ro-RO"/>
      </w:rPr>
      <w:fldChar w:fldCharType="separate"/>
    </w:r>
    <w:r w:rsidR="00FA2117">
      <w:rPr>
        <w:rFonts w:ascii="Arial" w:hAnsi="Arial" w:cs="Arial"/>
        <w:noProof/>
        <w:sz w:val="20"/>
        <w:szCs w:val="20"/>
        <w:lang w:val="ro-RO"/>
      </w:rPr>
      <w:t>2</w:t>
    </w:r>
    <w:r w:rsidRPr="004F0FA8">
      <w:rPr>
        <w:rFonts w:ascii="Arial" w:hAnsi="Arial" w:cs="Arial"/>
        <w:noProof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B4104" w14:textId="77777777" w:rsidR="009045C6" w:rsidRDefault="009045C6">
      <w:r>
        <w:separator/>
      </w:r>
    </w:p>
  </w:footnote>
  <w:footnote w:type="continuationSeparator" w:id="0">
    <w:p w14:paraId="48101F3C" w14:textId="77777777" w:rsidR="009045C6" w:rsidRDefault="009045C6">
      <w:r>
        <w:continuationSeparator/>
      </w:r>
    </w:p>
  </w:footnote>
  <w:footnote w:type="continuationNotice" w:id="1">
    <w:p w14:paraId="4AA3E6BE" w14:textId="77777777" w:rsidR="009045C6" w:rsidRDefault="009045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2F54" w14:textId="20F85252" w:rsidR="00F61818" w:rsidRPr="004F0FA8" w:rsidRDefault="00F61818" w:rsidP="00E9716F">
    <w:pPr>
      <w:pStyle w:val="Header"/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 w:rsidRPr="004F0FA8">
      <w:rPr>
        <w:rFonts w:ascii="Arial" w:hAnsi="Arial" w:cs="Arial"/>
        <w:sz w:val="18"/>
        <w:szCs w:val="18"/>
        <w:lang w:val="ro-RO"/>
      </w:rPr>
      <w:t>Ministerul Educației</w:t>
    </w:r>
    <w:r>
      <w:rPr>
        <w:rFonts w:ascii="Arial" w:hAnsi="Arial" w:cs="Arial"/>
        <w:sz w:val="18"/>
        <w:szCs w:val="18"/>
        <w:lang w:val="ro-RO"/>
      </w:rPr>
      <w:t xml:space="preserve"> și Cercetării</w:t>
    </w:r>
  </w:p>
  <w:p w14:paraId="07C485C2" w14:textId="68CF4B37" w:rsidR="00F61818" w:rsidRPr="004F0FA8" w:rsidRDefault="00F61818" w:rsidP="008911AA">
    <w:pPr>
      <w:pStyle w:val="Header"/>
      <w:pBdr>
        <w:bottom w:val="single" w:sz="4" w:space="1" w:color="auto"/>
      </w:pBdr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Direcția Generală Minorități și Desegregare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F02C" w14:textId="77777777" w:rsidR="00F61818" w:rsidRPr="00B96F2D" w:rsidRDefault="00F61818">
    <w:pPr>
      <w:pStyle w:val="Header"/>
      <w:rPr>
        <w:rFonts w:ascii="Cambria" w:hAnsi="Cambria"/>
      </w:rPr>
    </w:pPr>
    <w:r>
      <w:rPr>
        <w:noProof/>
      </w:rPr>
      <w:t>De adăugat antet cu Ministerul Educa</w:t>
    </w:r>
    <w:r>
      <w:rPr>
        <w:rFonts w:ascii="Cambria" w:hAnsi="Cambria"/>
        <w:noProof/>
      </w:rPr>
      <w:t>ției și CNPEE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28D1"/>
    <w:multiLevelType w:val="hybridMultilevel"/>
    <w:tmpl w:val="0B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700B7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" w15:restartNumberingAfterBreak="0">
    <w:nsid w:val="0795040C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" w15:restartNumberingAfterBreak="0">
    <w:nsid w:val="08293E0E"/>
    <w:multiLevelType w:val="hybridMultilevel"/>
    <w:tmpl w:val="84F8B4C8"/>
    <w:lvl w:ilvl="0" w:tplc="CF5E09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61C2E"/>
    <w:multiLevelType w:val="hybridMultilevel"/>
    <w:tmpl w:val="39D2822C"/>
    <w:lvl w:ilvl="0" w:tplc="E3167D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0154F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6" w15:restartNumberingAfterBreak="0">
    <w:nsid w:val="0B3051EE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4143F"/>
    <w:multiLevelType w:val="hybridMultilevel"/>
    <w:tmpl w:val="F72A8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32EB7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9" w15:restartNumberingAfterBreak="0">
    <w:nsid w:val="12BB3196"/>
    <w:multiLevelType w:val="hybridMultilevel"/>
    <w:tmpl w:val="B96C0DD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0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C7C11"/>
    <w:multiLevelType w:val="hybridMultilevel"/>
    <w:tmpl w:val="CDB063C4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2" w15:restartNumberingAfterBreak="0">
    <w:nsid w:val="17D73A8C"/>
    <w:multiLevelType w:val="hybridMultilevel"/>
    <w:tmpl w:val="ABC89F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9A16B49"/>
    <w:multiLevelType w:val="hybridMultilevel"/>
    <w:tmpl w:val="62248F6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C9058E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9454E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80C3D"/>
    <w:multiLevelType w:val="hybridMultilevel"/>
    <w:tmpl w:val="0298C956"/>
    <w:lvl w:ilvl="0" w:tplc="662869BE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7" w15:restartNumberingAfterBreak="0">
    <w:nsid w:val="35523E83"/>
    <w:multiLevelType w:val="hybridMultilevel"/>
    <w:tmpl w:val="DB363F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525125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9" w15:restartNumberingAfterBreak="0">
    <w:nsid w:val="37015FA1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0" w15:restartNumberingAfterBreak="0">
    <w:nsid w:val="38DE5F51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E10C0"/>
    <w:multiLevelType w:val="hybridMultilevel"/>
    <w:tmpl w:val="6E4E1A98"/>
    <w:lvl w:ilvl="0" w:tplc="33DAC3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DC97ADD"/>
    <w:multiLevelType w:val="hybridMultilevel"/>
    <w:tmpl w:val="4D621D4A"/>
    <w:lvl w:ilvl="0" w:tplc="D4C0559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 w15:restartNumberingAfterBreak="0">
    <w:nsid w:val="40357B9D"/>
    <w:multiLevelType w:val="hybridMultilevel"/>
    <w:tmpl w:val="418887B0"/>
    <w:lvl w:ilvl="0" w:tplc="F7088A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20B35"/>
    <w:multiLevelType w:val="hybridMultilevel"/>
    <w:tmpl w:val="6C1E27C0"/>
    <w:lvl w:ilvl="0" w:tplc="9D58C07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949E4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 w15:restartNumberingAfterBreak="0">
    <w:nsid w:val="4E24071A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315D0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0682D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9" w15:restartNumberingAfterBreak="0">
    <w:nsid w:val="5E5A6CD9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E30D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54E78"/>
    <w:multiLevelType w:val="hybridMultilevel"/>
    <w:tmpl w:val="6742EE7A"/>
    <w:lvl w:ilvl="0" w:tplc="5A2EED18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613A39A1"/>
    <w:multiLevelType w:val="hybridMultilevel"/>
    <w:tmpl w:val="E0F6DBB2"/>
    <w:lvl w:ilvl="0" w:tplc="9384C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FF6A14"/>
    <w:multiLevelType w:val="hybridMultilevel"/>
    <w:tmpl w:val="91F29EE6"/>
    <w:lvl w:ilvl="0" w:tplc="0409000F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4" w15:restartNumberingAfterBreak="0">
    <w:nsid w:val="68F84110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5" w15:restartNumberingAfterBreak="0">
    <w:nsid w:val="6A8675E9"/>
    <w:multiLevelType w:val="hybridMultilevel"/>
    <w:tmpl w:val="D23E42B4"/>
    <w:lvl w:ilvl="0" w:tplc="04180001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D9B2879"/>
    <w:multiLevelType w:val="hybridMultilevel"/>
    <w:tmpl w:val="DFBE0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E092B"/>
    <w:multiLevelType w:val="hybridMultilevel"/>
    <w:tmpl w:val="F0C2C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C37C2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A3C31"/>
    <w:multiLevelType w:val="hybridMultilevel"/>
    <w:tmpl w:val="0376274A"/>
    <w:lvl w:ilvl="0" w:tplc="7EEE0876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35"/>
  </w:num>
  <w:num w:numId="2">
    <w:abstractNumId w:val="22"/>
  </w:num>
  <w:num w:numId="3">
    <w:abstractNumId w:val="21"/>
  </w:num>
  <w:num w:numId="4">
    <w:abstractNumId w:val="10"/>
  </w:num>
  <w:num w:numId="5">
    <w:abstractNumId w:val="23"/>
  </w:num>
  <w:num w:numId="6">
    <w:abstractNumId w:val="11"/>
  </w:num>
  <w:num w:numId="7">
    <w:abstractNumId w:val="33"/>
  </w:num>
  <w:num w:numId="8">
    <w:abstractNumId w:val="39"/>
  </w:num>
  <w:num w:numId="9">
    <w:abstractNumId w:val="28"/>
  </w:num>
  <w:num w:numId="10">
    <w:abstractNumId w:val="5"/>
  </w:num>
  <w:num w:numId="11">
    <w:abstractNumId w:val="1"/>
  </w:num>
  <w:num w:numId="12">
    <w:abstractNumId w:val="8"/>
  </w:num>
  <w:num w:numId="13">
    <w:abstractNumId w:val="9"/>
  </w:num>
  <w:num w:numId="14">
    <w:abstractNumId w:val="25"/>
  </w:num>
  <w:num w:numId="15">
    <w:abstractNumId w:val="18"/>
  </w:num>
  <w:num w:numId="16">
    <w:abstractNumId w:val="2"/>
  </w:num>
  <w:num w:numId="17">
    <w:abstractNumId w:val="19"/>
  </w:num>
  <w:num w:numId="18">
    <w:abstractNumId w:val="34"/>
  </w:num>
  <w:num w:numId="19">
    <w:abstractNumId w:val="4"/>
  </w:num>
  <w:num w:numId="20">
    <w:abstractNumId w:val="0"/>
  </w:num>
  <w:num w:numId="21">
    <w:abstractNumId w:val="15"/>
  </w:num>
  <w:num w:numId="22">
    <w:abstractNumId w:val="30"/>
  </w:num>
  <w:num w:numId="23">
    <w:abstractNumId w:val="14"/>
  </w:num>
  <w:num w:numId="24">
    <w:abstractNumId w:val="20"/>
  </w:num>
  <w:num w:numId="25">
    <w:abstractNumId w:val="27"/>
  </w:num>
  <w:num w:numId="26">
    <w:abstractNumId w:val="29"/>
  </w:num>
  <w:num w:numId="27">
    <w:abstractNumId w:val="24"/>
  </w:num>
  <w:num w:numId="28">
    <w:abstractNumId w:val="36"/>
  </w:num>
  <w:num w:numId="29">
    <w:abstractNumId w:val="7"/>
  </w:num>
  <w:num w:numId="30">
    <w:abstractNumId w:val="37"/>
  </w:num>
  <w:num w:numId="31">
    <w:abstractNumId w:val="16"/>
  </w:num>
  <w:num w:numId="32">
    <w:abstractNumId w:val="12"/>
  </w:num>
  <w:num w:numId="33">
    <w:abstractNumId w:val="13"/>
  </w:num>
  <w:num w:numId="34">
    <w:abstractNumId w:val="31"/>
  </w:num>
  <w:num w:numId="35">
    <w:abstractNumId w:val="32"/>
  </w:num>
  <w:num w:numId="36">
    <w:abstractNumId w:val="6"/>
  </w:num>
  <w:num w:numId="37">
    <w:abstractNumId w:val="38"/>
  </w:num>
  <w:num w:numId="38">
    <w:abstractNumId w:val="26"/>
  </w:num>
  <w:num w:numId="39">
    <w:abstractNumId w:val="3"/>
  </w:num>
  <w:num w:numId="4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18"/>
    <w:rsid w:val="00004F7D"/>
    <w:rsid w:val="00010A18"/>
    <w:rsid w:val="00010D8B"/>
    <w:rsid w:val="000115C9"/>
    <w:rsid w:val="00011787"/>
    <w:rsid w:val="00011A31"/>
    <w:rsid w:val="0001274C"/>
    <w:rsid w:val="000132B3"/>
    <w:rsid w:val="000138F9"/>
    <w:rsid w:val="000151F0"/>
    <w:rsid w:val="000152FE"/>
    <w:rsid w:val="000156FF"/>
    <w:rsid w:val="00016E1D"/>
    <w:rsid w:val="000171A2"/>
    <w:rsid w:val="000171F6"/>
    <w:rsid w:val="00020841"/>
    <w:rsid w:val="00022358"/>
    <w:rsid w:val="00022DA1"/>
    <w:rsid w:val="00023CD8"/>
    <w:rsid w:val="00024518"/>
    <w:rsid w:val="000248AE"/>
    <w:rsid w:val="00024AA0"/>
    <w:rsid w:val="000262F4"/>
    <w:rsid w:val="000306A3"/>
    <w:rsid w:val="000311FB"/>
    <w:rsid w:val="00031A4E"/>
    <w:rsid w:val="00032FF5"/>
    <w:rsid w:val="000330CA"/>
    <w:rsid w:val="00035E1E"/>
    <w:rsid w:val="00035EF2"/>
    <w:rsid w:val="0003783D"/>
    <w:rsid w:val="000422C0"/>
    <w:rsid w:val="00042B20"/>
    <w:rsid w:val="00043FFE"/>
    <w:rsid w:val="00044A1D"/>
    <w:rsid w:val="000452FC"/>
    <w:rsid w:val="0004536F"/>
    <w:rsid w:val="00045ABC"/>
    <w:rsid w:val="00046288"/>
    <w:rsid w:val="00046335"/>
    <w:rsid w:val="000463A0"/>
    <w:rsid w:val="00047087"/>
    <w:rsid w:val="00047978"/>
    <w:rsid w:val="00051C41"/>
    <w:rsid w:val="000529C3"/>
    <w:rsid w:val="000530F9"/>
    <w:rsid w:val="00053389"/>
    <w:rsid w:val="0005378D"/>
    <w:rsid w:val="00053CA4"/>
    <w:rsid w:val="00054C7E"/>
    <w:rsid w:val="00055448"/>
    <w:rsid w:val="00055B72"/>
    <w:rsid w:val="00056166"/>
    <w:rsid w:val="00056351"/>
    <w:rsid w:val="00060D4A"/>
    <w:rsid w:val="00060D4F"/>
    <w:rsid w:val="0006103C"/>
    <w:rsid w:val="0006215F"/>
    <w:rsid w:val="00062BC5"/>
    <w:rsid w:val="00063457"/>
    <w:rsid w:val="00064B97"/>
    <w:rsid w:val="00065436"/>
    <w:rsid w:val="00066472"/>
    <w:rsid w:val="00067355"/>
    <w:rsid w:val="00070D26"/>
    <w:rsid w:val="00071F9B"/>
    <w:rsid w:val="00072B24"/>
    <w:rsid w:val="00072CE6"/>
    <w:rsid w:val="00076B4E"/>
    <w:rsid w:val="00077E2D"/>
    <w:rsid w:val="00077EED"/>
    <w:rsid w:val="0008113F"/>
    <w:rsid w:val="00083499"/>
    <w:rsid w:val="00083AC2"/>
    <w:rsid w:val="00083E01"/>
    <w:rsid w:val="00084A78"/>
    <w:rsid w:val="00087096"/>
    <w:rsid w:val="0008744A"/>
    <w:rsid w:val="00087A5B"/>
    <w:rsid w:val="00090DD8"/>
    <w:rsid w:val="00091A5B"/>
    <w:rsid w:val="00091F51"/>
    <w:rsid w:val="000925D6"/>
    <w:rsid w:val="00093627"/>
    <w:rsid w:val="00094EB3"/>
    <w:rsid w:val="000958C3"/>
    <w:rsid w:val="00095EB6"/>
    <w:rsid w:val="00095FC6"/>
    <w:rsid w:val="0009708E"/>
    <w:rsid w:val="00097339"/>
    <w:rsid w:val="00097694"/>
    <w:rsid w:val="000A03A3"/>
    <w:rsid w:val="000A19EB"/>
    <w:rsid w:val="000A2230"/>
    <w:rsid w:val="000A22E9"/>
    <w:rsid w:val="000A22ED"/>
    <w:rsid w:val="000A2943"/>
    <w:rsid w:val="000A2954"/>
    <w:rsid w:val="000A29D4"/>
    <w:rsid w:val="000A2AE0"/>
    <w:rsid w:val="000A3A56"/>
    <w:rsid w:val="000A478B"/>
    <w:rsid w:val="000A487F"/>
    <w:rsid w:val="000A592E"/>
    <w:rsid w:val="000A5F5E"/>
    <w:rsid w:val="000B0417"/>
    <w:rsid w:val="000B0AF2"/>
    <w:rsid w:val="000B1D1B"/>
    <w:rsid w:val="000B2ECE"/>
    <w:rsid w:val="000B43C3"/>
    <w:rsid w:val="000B4413"/>
    <w:rsid w:val="000B54DA"/>
    <w:rsid w:val="000B5C4F"/>
    <w:rsid w:val="000B60E0"/>
    <w:rsid w:val="000B7025"/>
    <w:rsid w:val="000B7172"/>
    <w:rsid w:val="000C013F"/>
    <w:rsid w:val="000C0625"/>
    <w:rsid w:val="000C0F84"/>
    <w:rsid w:val="000C10BA"/>
    <w:rsid w:val="000C4135"/>
    <w:rsid w:val="000C41CE"/>
    <w:rsid w:val="000C4E78"/>
    <w:rsid w:val="000C69C9"/>
    <w:rsid w:val="000D15FA"/>
    <w:rsid w:val="000D1B8B"/>
    <w:rsid w:val="000D20ED"/>
    <w:rsid w:val="000D34ED"/>
    <w:rsid w:val="000D430C"/>
    <w:rsid w:val="000D518F"/>
    <w:rsid w:val="000D53F3"/>
    <w:rsid w:val="000D55F6"/>
    <w:rsid w:val="000D6160"/>
    <w:rsid w:val="000D667D"/>
    <w:rsid w:val="000D680D"/>
    <w:rsid w:val="000E2614"/>
    <w:rsid w:val="000E2985"/>
    <w:rsid w:val="000E2BD1"/>
    <w:rsid w:val="000E36AD"/>
    <w:rsid w:val="000E440B"/>
    <w:rsid w:val="000E492D"/>
    <w:rsid w:val="000E786E"/>
    <w:rsid w:val="000E7A0A"/>
    <w:rsid w:val="000F10FD"/>
    <w:rsid w:val="000F1697"/>
    <w:rsid w:val="000F32D8"/>
    <w:rsid w:val="000F3E0E"/>
    <w:rsid w:val="000F47B4"/>
    <w:rsid w:val="000F4A2E"/>
    <w:rsid w:val="000F57C6"/>
    <w:rsid w:val="000F5B31"/>
    <w:rsid w:val="000F72FE"/>
    <w:rsid w:val="000F7336"/>
    <w:rsid w:val="000F7C4A"/>
    <w:rsid w:val="001001E9"/>
    <w:rsid w:val="00100837"/>
    <w:rsid w:val="001017BD"/>
    <w:rsid w:val="00101952"/>
    <w:rsid w:val="00102C71"/>
    <w:rsid w:val="00103245"/>
    <w:rsid w:val="001032B3"/>
    <w:rsid w:val="00103B22"/>
    <w:rsid w:val="00104679"/>
    <w:rsid w:val="0010488C"/>
    <w:rsid w:val="001049D8"/>
    <w:rsid w:val="00105DD9"/>
    <w:rsid w:val="001061E9"/>
    <w:rsid w:val="00106FBE"/>
    <w:rsid w:val="00107A3D"/>
    <w:rsid w:val="00110C79"/>
    <w:rsid w:val="0011382A"/>
    <w:rsid w:val="00114925"/>
    <w:rsid w:val="00116099"/>
    <w:rsid w:val="00116B75"/>
    <w:rsid w:val="0011751B"/>
    <w:rsid w:val="00120F81"/>
    <w:rsid w:val="001234BE"/>
    <w:rsid w:val="00123FB4"/>
    <w:rsid w:val="001243FC"/>
    <w:rsid w:val="0012522B"/>
    <w:rsid w:val="00125BFC"/>
    <w:rsid w:val="001266AB"/>
    <w:rsid w:val="00130120"/>
    <w:rsid w:val="00130DB0"/>
    <w:rsid w:val="00130E77"/>
    <w:rsid w:val="0013206C"/>
    <w:rsid w:val="00132569"/>
    <w:rsid w:val="00133155"/>
    <w:rsid w:val="00133F96"/>
    <w:rsid w:val="00135231"/>
    <w:rsid w:val="00135295"/>
    <w:rsid w:val="001362F5"/>
    <w:rsid w:val="00141505"/>
    <w:rsid w:val="00142B00"/>
    <w:rsid w:val="0014458F"/>
    <w:rsid w:val="001448EF"/>
    <w:rsid w:val="00146515"/>
    <w:rsid w:val="001471C1"/>
    <w:rsid w:val="00147397"/>
    <w:rsid w:val="001479AB"/>
    <w:rsid w:val="00147A2C"/>
    <w:rsid w:val="00147D46"/>
    <w:rsid w:val="00150C1E"/>
    <w:rsid w:val="001518AF"/>
    <w:rsid w:val="001527D4"/>
    <w:rsid w:val="00152A12"/>
    <w:rsid w:val="00152DAB"/>
    <w:rsid w:val="00153C54"/>
    <w:rsid w:val="00153EE8"/>
    <w:rsid w:val="001541A9"/>
    <w:rsid w:val="00154A1F"/>
    <w:rsid w:val="00154A55"/>
    <w:rsid w:val="00156769"/>
    <w:rsid w:val="00157468"/>
    <w:rsid w:val="00160BD7"/>
    <w:rsid w:val="00161325"/>
    <w:rsid w:val="00161665"/>
    <w:rsid w:val="00161812"/>
    <w:rsid w:val="0016266B"/>
    <w:rsid w:val="00163A2D"/>
    <w:rsid w:val="00163B78"/>
    <w:rsid w:val="0016507D"/>
    <w:rsid w:val="00165C5D"/>
    <w:rsid w:val="00166B24"/>
    <w:rsid w:val="00167EE8"/>
    <w:rsid w:val="00170ACD"/>
    <w:rsid w:val="00170D39"/>
    <w:rsid w:val="00171D16"/>
    <w:rsid w:val="00172154"/>
    <w:rsid w:val="00172285"/>
    <w:rsid w:val="001732DD"/>
    <w:rsid w:val="00173588"/>
    <w:rsid w:val="00174639"/>
    <w:rsid w:val="00177086"/>
    <w:rsid w:val="0018245B"/>
    <w:rsid w:val="00182D47"/>
    <w:rsid w:val="00183F9F"/>
    <w:rsid w:val="00186059"/>
    <w:rsid w:val="0018643F"/>
    <w:rsid w:val="0018768B"/>
    <w:rsid w:val="001903E6"/>
    <w:rsid w:val="0019075A"/>
    <w:rsid w:val="00190B9B"/>
    <w:rsid w:val="001920A3"/>
    <w:rsid w:val="0019226C"/>
    <w:rsid w:val="00193220"/>
    <w:rsid w:val="00193550"/>
    <w:rsid w:val="00194309"/>
    <w:rsid w:val="00194FD2"/>
    <w:rsid w:val="00195216"/>
    <w:rsid w:val="00195335"/>
    <w:rsid w:val="0019596B"/>
    <w:rsid w:val="0019775D"/>
    <w:rsid w:val="00197A1A"/>
    <w:rsid w:val="001A14DB"/>
    <w:rsid w:val="001A1E1F"/>
    <w:rsid w:val="001A21C8"/>
    <w:rsid w:val="001A22A4"/>
    <w:rsid w:val="001A363C"/>
    <w:rsid w:val="001A3AD7"/>
    <w:rsid w:val="001A3D6F"/>
    <w:rsid w:val="001A4D6A"/>
    <w:rsid w:val="001A4FBC"/>
    <w:rsid w:val="001A599C"/>
    <w:rsid w:val="001A5BFA"/>
    <w:rsid w:val="001A6FC6"/>
    <w:rsid w:val="001A7CF1"/>
    <w:rsid w:val="001B00CC"/>
    <w:rsid w:val="001B2849"/>
    <w:rsid w:val="001B2A07"/>
    <w:rsid w:val="001B4506"/>
    <w:rsid w:val="001B466F"/>
    <w:rsid w:val="001B477A"/>
    <w:rsid w:val="001B4CA8"/>
    <w:rsid w:val="001B5213"/>
    <w:rsid w:val="001B5580"/>
    <w:rsid w:val="001B5695"/>
    <w:rsid w:val="001B6098"/>
    <w:rsid w:val="001B77AB"/>
    <w:rsid w:val="001C0251"/>
    <w:rsid w:val="001C0D4A"/>
    <w:rsid w:val="001C1188"/>
    <w:rsid w:val="001C264D"/>
    <w:rsid w:val="001C4170"/>
    <w:rsid w:val="001C4DC0"/>
    <w:rsid w:val="001C53DD"/>
    <w:rsid w:val="001C5990"/>
    <w:rsid w:val="001C5F40"/>
    <w:rsid w:val="001D08DA"/>
    <w:rsid w:val="001D21DD"/>
    <w:rsid w:val="001D2281"/>
    <w:rsid w:val="001D27F4"/>
    <w:rsid w:val="001D28E9"/>
    <w:rsid w:val="001D3968"/>
    <w:rsid w:val="001D3D41"/>
    <w:rsid w:val="001D5DB3"/>
    <w:rsid w:val="001D661E"/>
    <w:rsid w:val="001E17CD"/>
    <w:rsid w:val="001E2AD1"/>
    <w:rsid w:val="001E2B3F"/>
    <w:rsid w:val="001E30C3"/>
    <w:rsid w:val="001E430D"/>
    <w:rsid w:val="001E560C"/>
    <w:rsid w:val="001E5FF3"/>
    <w:rsid w:val="001E6871"/>
    <w:rsid w:val="001E6D64"/>
    <w:rsid w:val="001E6E7A"/>
    <w:rsid w:val="001E70B5"/>
    <w:rsid w:val="001E753A"/>
    <w:rsid w:val="001F1565"/>
    <w:rsid w:val="001F1EBF"/>
    <w:rsid w:val="001F1ED5"/>
    <w:rsid w:val="001F248D"/>
    <w:rsid w:val="001F268F"/>
    <w:rsid w:val="001F26B3"/>
    <w:rsid w:val="001F30B0"/>
    <w:rsid w:val="001F4092"/>
    <w:rsid w:val="001F5180"/>
    <w:rsid w:val="001F53D6"/>
    <w:rsid w:val="001F5BF3"/>
    <w:rsid w:val="001F71B7"/>
    <w:rsid w:val="00200D44"/>
    <w:rsid w:val="00201D4A"/>
    <w:rsid w:val="002020C8"/>
    <w:rsid w:val="00202BFD"/>
    <w:rsid w:val="00202F57"/>
    <w:rsid w:val="0020371F"/>
    <w:rsid w:val="00204AD3"/>
    <w:rsid w:val="002069C2"/>
    <w:rsid w:val="00207543"/>
    <w:rsid w:val="00213003"/>
    <w:rsid w:val="002134D9"/>
    <w:rsid w:val="00213DF8"/>
    <w:rsid w:val="002142BF"/>
    <w:rsid w:val="00215199"/>
    <w:rsid w:val="00215225"/>
    <w:rsid w:val="0021558F"/>
    <w:rsid w:val="00215900"/>
    <w:rsid w:val="00216BE6"/>
    <w:rsid w:val="00220306"/>
    <w:rsid w:val="00220D09"/>
    <w:rsid w:val="002210C2"/>
    <w:rsid w:val="002213BB"/>
    <w:rsid w:val="002216AD"/>
    <w:rsid w:val="002222BE"/>
    <w:rsid w:val="00222FD0"/>
    <w:rsid w:val="00223475"/>
    <w:rsid w:val="002236D4"/>
    <w:rsid w:val="00223C07"/>
    <w:rsid w:val="002242EB"/>
    <w:rsid w:val="00224B9F"/>
    <w:rsid w:val="002256F9"/>
    <w:rsid w:val="00226146"/>
    <w:rsid w:val="002268C8"/>
    <w:rsid w:val="002318C4"/>
    <w:rsid w:val="002335D0"/>
    <w:rsid w:val="00233D87"/>
    <w:rsid w:val="002344CC"/>
    <w:rsid w:val="00234CB0"/>
    <w:rsid w:val="00237C39"/>
    <w:rsid w:val="002404A5"/>
    <w:rsid w:val="0024150D"/>
    <w:rsid w:val="002420E6"/>
    <w:rsid w:val="00242E2C"/>
    <w:rsid w:val="00243A1A"/>
    <w:rsid w:val="00243F9A"/>
    <w:rsid w:val="002442C0"/>
    <w:rsid w:val="002460F1"/>
    <w:rsid w:val="002465F7"/>
    <w:rsid w:val="00247E23"/>
    <w:rsid w:val="00253015"/>
    <w:rsid w:val="0025361F"/>
    <w:rsid w:val="002553AF"/>
    <w:rsid w:val="00255476"/>
    <w:rsid w:val="002558A1"/>
    <w:rsid w:val="00255E3B"/>
    <w:rsid w:val="0025611D"/>
    <w:rsid w:val="002568E0"/>
    <w:rsid w:val="00260E02"/>
    <w:rsid w:val="00260E1B"/>
    <w:rsid w:val="0026409F"/>
    <w:rsid w:val="00265319"/>
    <w:rsid w:val="00265F4D"/>
    <w:rsid w:val="002673B0"/>
    <w:rsid w:val="00267E14"/>
    <w:rsid w:val="00270CE9"/>
    <w:rsid w:val="00271914"/>
    <w:rsid w:val="0027338F"/>
    <w:rsid w:val="002733C3"/>
    <w:rsid w:val="0027352E"/>
    <w:rsid w:val="002771FD"/>
    <w:rsid w:val="00280071"/>
    <w:rsid w:val="00280619"/>
    <w:rsid w:val="00281EB6"/>
    <w:rsid w:val="00281F59"/>
    <w:rsid w:val="002825B0"/>
    <w:rsid w:val="002827A5"/>
    <w:rsid w:val="002828BA"/>
    <w:rsid w:val="00282BB0"/>
    <w:rsid w:val="002835EB"/>
    <w:rsid w:val="0028472F"/>
    <w:rsid w:val="00285EAC"/>
    <w:rsid w:val="00290B0B"/>
    <w:rsid w:val="002916FA"/>
    <w:rsid w:val="0029425B"/>
    <w:rsid w:val="0029532C"/>
    <w:rsid w:val="002957AB"/>
    <w:rsid w:val="002A096A"/>
    <w:rsid w:val="002A4B44"/>
    <w:rsid w:val="002A4DBF"/>
    <w:rsid w:val="002A5212"/>
    <w:rsid w:val="002A542C"/>
    <w:rsid w:val="002A55BF"/>
    <w:rsid w:val="002A5D2A"/>
    <w:rsid w:val="002A6C52"/>
    <w:rsid w:val="002A77DE"/>
    <w:rsid w:val="002B075E"/>
    <w:rsid w:val="002B11D8"/>
    <w:rsid w:val="002B12DC"/>
    <w:rsid w:val="002B1DCD"/>
    <w:rsid w:val="002B23C3"/>
    <w:rsid w:val="002B23ED"/>
    <w:rsid w:val="002B34C9"/>
    <w:rsid w:val="002B4233"/>
    <w:rsid w:val="002B5F62"/>
    <w:rsid w:val="002B7643"/>
    <w:rsid w:val="002B7F0D"/>
    <w:rsid w:val="002C0FDB"/>
    <w:rsid w:val="002C1DB8"/>
    <w:rsid w:val="002C5703"/>
    <w:rsid w:val="002C6114"/>
    <w:rsid w:val="002C6627"/>
    <w:rsid w:val="002C6A72"/>
    <w:rsid w:val="002C7251"/>
    <w:rsid w:val="002D1D63"/>
    <w:rsid w:val="002D2480"/>
    <w:rsid w:val="002D327E"/>
    <w:rsid w:val="002D369C"/>
    <w:rsid w:val="002D3A65"/>
    <w:rsid w:val="002D4038"/>
    <w:rsid w:val="002D44C9"/>
    <w:rsid w:val="002D4807"/>
    <w:rsid w:val="002D51A6"/>
    <w:rsid w:val="002D560E"/>
    <w:rsid w:val="002D583A"/>
    <w:rsid w:val="002D6475"/>
    <w:rsid w:val="002D6F39"/>
    <w:rsid w:val="002D7323"/>
    <w:rsid w:val="002E097D"/>
    <w:rsid w:val="002E09D4"/>
    <w:rsid w:val="002E1EF4"/>
    <w:rsid w:val="002E20AC"/>
    <w:rsid w:val="002E2975"/>
    <w:rsid w:val="002E33F5"/>
    <w:rsid w:val="002E4CA2"/>
    <w:rsid w:val="002E5BF5"/>
    <w:rsid w:val="002E6657"/>
    <w:rsid w:val="002E69F5"/>
    <w:rsid w:val="002E6F01"/>
    <w:rsid w:val="002E722F"/>
    <w:rsid w:val="002E76C0"/>
    <w:rsid w:val="002F0227"/>
    <w:rsid w:val="002F1846"/>
    <w:rsid w:val="002F215D"/>
    <w:rsid w:val="002F5600"/>
    <w:rsid w:val="002F5B31"/>
    <w:rsid w:val="002F61B6"/>
    <w:rsid w:val="002F6547"/>
    <w:rsid w:val="002F7336"/>
    <w:rsid w:val="003001C6"/>
    <w:rsid w:val="00300ECC"/>
    <w:rsid w:val="0030167F"/>
    <w:rsid w:val="003016B7"/>
    <w:rsid w:val="0030196D"/>
    <w:rsid w:val="00302785"/>
    <w:rsid w:val="003044C6"/>
    <w:rsid w:val="00304833"/>
    <w:rsid w:val="003059BF"/>
    <w:rsid w:val="003062B5"/>
    <w:rsid w:val="00306860"/>
    <w:rsid w:val="00306F51"/>
    <w:rsid w:val="003078AE"/>
    <w:rsid w:val="0031092B"/>
    <w:rsid w:val="00310BB0"/>
    <w:rsid w:val="0031156C"/>
    <w:rsid w:val="00311CAD"/>
    <w:rsid w:val="003127EC"/>
    <w:rsid w:val="00312E62"/>
    <w:rsid w:val="003138E0"/>
    <w:rsid w:val="00313AED"/>
    <w:rsid w:val="00314407"/>
    <w:rsid w:val="003152B8"/>
    <w:rsid w:val="00315847"/>
    <w:rsid w:val="00316569"/>
    <w:rsid w:val="0032108A"/>
    <w:rsid w:val="00321ADE"/>
    <w:rsid w:val="00321E3F"/>
    <w:rsid w:val="00322D0F"/>
    <w:rsid w:val="0032301F"/>
    <w:rsid w:val="00323225"/>
    <w:rsid w:val="00323C24"/>
    <w:rsid w:val="00323FA0"/>
    <w:rsid w:val="003241F2"/>
    <w:rsid w:val="00330372"/>
    <w:rsid w:val="00333054"/>
    <w:rsid w:val="00333DF7"/>
    <w:rsid w:val="00333FF0"/>
    <w:rsid w:val="00335759"/>
    <w:rsid w:val="003365C0"/>
    <w:rsid w:val="00336C7A"/>
    <w:rsid w:val="00337634"/>
    <w:rsid w:val="0034098E"/>
    <w:rsid w:val="0034277E"/>
    <w:rsid w:val="00345E4D"/>
    <w:rsid w:val="0034740C"/>
    <w:rsid w:val="00347A88"/>
    <w:rsid w:val="00350760"/>
    <w:rsid w:val="00350BB2"/>
    <w:rsid w:val="00351AA1"/>
    <w:rsid w:val="0035454B"/>
    <w:rsid w:val="00355724"/>
    <w:rsid w:val="00357A8F"/>
    <w:rsid w:val="00357BE9"/>
    <w:rsid w:val="00360648"/>
    <w:rsid w:val="003606AB"/>
    <w:rsid w:val="00360B53"/>
    <w:rsid w:val="0036299B"/>
    <w:rsid w:val="00362E15"/>
    <w:rsid w:val="00362FF4"/>
    <w:rsid w:val="00363D84"/>
    <w:rsid w:val="00364844"/>
    <w:rsid w:val="00364D55"/>
    <w:rsid w:val="00365AAE"/>
    <w:rsid w:val="00365B37"/>
    <w:rsid w:val="0036670A"/>
    <w:rsid w:val="00366BA7"/>
    <w:rsid w:val="00367583"/>
    <w:rsid w:val="0037022C"/>
    <w:rsid w:val="00370436"/>
    <w:rsid w:val="0037043F"/>
    <w:rsid w:val="003708B9"/>
    <w:rsid w:val="0037281E"/>
    <w:rsid w:val="00373121"/>
    <w:rsid w:val="003736BA"/>
    <w:rsid w:val="00375400"/>
    <w:rsid w:val="00375CF6"/>
    <w:rsid w:val="00375D42"/>
    <w:rsid w:val="003771F2"/>
    <w:rsid w:val="003774AB"/>
    <w:rsid w:val="0037766C"/>
    <w:rsid w:val="00381680"/>
    <w:rsid w:val="003840C8"/>
    <w:rsid w:val="003854B5"/>
    <w:rsid w:val="00385D49"/>
    <w:rsid w:val="00386695"/>
    <w:rsid w:val="003871D2"/>
    <w:rsid w:val="00387CAF"/>
    <w:rsid w:val="00390088"/>
    <w:rsid w:val="003901CF"/>
    <w:rsid w:val="00390837"/>
    <w:rsid w:val="003924D8"/>
    <w:rsid w:val="00397BB3"/>
    <w:rsid w:val="003A1F65"/>
    <w:rsid w:val="003A32D2"/>
    <w:rsid w:val="003A3EFF"/>
    <w:rsid w:val="003A583E"/>
    <w:rsid w:val="003A58DF"/>
    <w:rsid w:val="003A591E"/>
    <w:rsid w:val="003A630E"/>
    <w:rsid w:val="003A72F4"/>
    <w:rsid w:val="003B0749"/>
    <w:rsid w:val="003B1063"/>
    <w:rsid w:val="003B1470"/>
    <w:rsid w:val="003B23E7"/>
    <w:rsid w:val="003B26BE"/>
    <w:rsid w:val="003B2C2E"/>
    <w:rsid w:val="003B6904"/>
    <w:rsid w:val="003C025C"/>
    <w:rsid w:val="003C243B"/>
    <w:rsid w:val="003C4B1D"/>
    <w:rsid w:val="003C4C97"/>
    <w:rsid w:val="003C5206"/>
    <w:rsid w:val="003C5A05"/>
    <w:rsid w:val="003C6995"/>
    <w:rsid w:val="003C6C8B"/>
    <w:rsid w:val="003C6F60"/>
    <w:rsid w:val="003C7951"/>
    <w:rsid w:val="003D02DB"/>
    <w:rsid w:val="003D0FA8"/>
    <w:rsid w:val="003D1106"/>
    <w:rsid w:val="003D17D8"/>
    <w:rsid w:val="003D27B0"/>
    <w:rsid w:val="003D2A39"/>
    <w:rsid w:val="003D2A97"/>
    <w:rsid w:val="003D2AF3"/>
    <w:rsid w:val="003D2BCE"/>
    <w:rsid w:val="003D3646"/>
    <w:rsid w:val="003D3A3F"/>
    <w:rsid w:val="003D3F15"/>
    <w:rsid w:val="003D4DF9"/>
    <w:rsid w:val="003D5166"/>
    <w:rsid w:val="003D63A9"/>
    <w:rsid w:val="003D65E8"/>
    <w:rsid w:val="003E08BA"/>
    <w:rsid w:val="003E15C3"/>
    <w:rsid w:val="003E2FFC"/>
    <w:rsid w:val="003E357D"/>
    <w:rsid w:val="003E3783"/>
    <w:rsid w:val="003E3BF6"/>
    <w:rsid w:val="003E5FA2"/>
    <w:rsid w:val="003E63D9"/>
    <w:rsid w:val="003E68E0"/>
    <w:rsid w:val="003E6A26"/>
    <w:rsid w:val="003F0083"/>
    <w:rsid w:val="003F03BA"/>
    <w:rsid w:val="003F2398"/>
    <w:rsid w:val="003F33AD"/>
    <w:rsid w:val="003F6BB8"/>
    <w:rsid w:val="00401791"/>
    <w:rsid w:val="00401C0A"/>
    <w:rsid w:val="00401D2C"/>
    <w:rsid w:val="00402332"/>
    <w:rsid w:val="004026E8"/>
    <w:rsid w:val="00402F3B"/>
    <w:rsid w:val="004035BD"/>
    <w:rsid w:val="00403791"/>
    <w:rsid w:val="00403C6F"/>
    <w:rsid w:val="0040493B"/>
    <w:rsid w:val="004054ED"/>
    <w:rsid w:val="0040590E"/>
    <w:rsid w:val="0040748B"/>
    <w:rsid w:val="00410734"/>
    <w:rsid w:val="00410AA3"/>
    <w:rsid w:val="0041118C"/>
    <w:rsid w:val="004116F7"/>
    <w:rsid w:val="004128FC"/>
    <w:rsid w:val="00413600"/>
    <w:rsid w:val="00414CA2"/>
    <w:rsid w:val="00414E8B"/>
    <w:rsid w:val="004156C4"/>
    <w:rsid w:val="00417EA7"/>
    <w:rsid w:val="00421498"/>
    <w:rsid w:val="00421608"/>
    <w:rsid w:val="00421B29"/>
    <w:rsid w:val="00422581"/>
    <w:rsid w:val="00423F96"/>
    <w:rsid w:val="00424463"/>
    <w:rsid w:val="00425CE3"/>
    <w:rsid w:val="0042607E"/>
    <w:rsid w:val="00426A00"/>
    <w:rsid w:val="00430002"/>
    <w:rsid w:val="004322AA"/>
    <w:rsid w:val="004335D4"/>
    <w:rsid w:val="00434158"/>
    <w:rsid w:val="00434925"/>
    <w:rsid w:val="004350D4"/>
    <w:rsid w:val="004355C5"/>
    <w:rsid w:val="00435D99"/>
    <w:rsid w:val="00436AF0"/>
    <w:rsid w:val="00436F3C"/>
    <w:rsid w:val="00437780"/>
    <w:rsid w:val="00437BBD"/>
    <w:rsid w:val="00440B29"/>
    <w:rsid w:val="004426F7"/>
    <w:rsid w:val="00442EAF"/>
    <w:rsid w:val="004435D1"/>
    <w:rsid w:val="004459CF"/>
    <w:rsid w:val="00446EA1"/>
    <w:rsid w:val="00447238"/>
    <w:rsid w:val="00450019"/>
    <w:rsid w:val="0045107C"/>
    <w:rsid w:val="004514AE"/>
    <w:rsid w:val="00451FBE"/>
    <w:rsid w:val="00453E77"/>
    <w:rsid w:val="00454855"/>
    <w:rsid w:val="0045485A"/>
    <w:rsid w:val="00455F36"/>
    <w:rsid w:val="00456F5E"/>
    <w:rsid w:val="004572AC"/>
    <w:rsid w:val="004573E7"/>
    <w:rsid w:val="004601CE"/>
    <w:rsid w:val="004604B0"/>
    <w:rsid w:val="0046143C"/>
    <w:rsid w:val="00465469"/>
    <w:rsid w:val="00465EA5"/>
    <w:rsid w:val="00466134"/>
    <w:rsid w:val="00467888"/>
    <w:rsid w:val="004725E2"/>
    <w:rsid w:val="00472746"/>
    <w:rsid w:val="00473C7F"/>
    <w:rsid w:val="00473DEE"/>
    <w:rsid w:val="004746E4"/>
    <w:rsid w:val="004754EF"/>
    <w:rsid w:val="0047553E"/>
    <w:rsid w:val="00476D37"/>
    <w:rsid w:val="004771C4"/>
    <w:rsid w:val="00477B5A"/>
    <w:rsid w:val="004804C4"/>
    <w:rsid w:val="00482C65"/>
    <w:rsid w:val="00482F04"/>
    <w:rsid w:val="00484AAD"/>
    <w:rsid w:val="00485559"/>
    <w:rsid w:val="00485B25"/>
    <w:rsid w:val="00485F38"/>
    <w:rsid w:val="0048687E"/>
    <w:rsid w:val="0048712A"/>
    <w:rsid w:val="00487284"/>
    <w:rsid w:val="00487644"/>
    <w:rsid w:val="00487C4A"/>
    <w:rsid w:val="0049003A"/>
    <w:rsid w:val="00491B2B"/>
    <w:rsid w:val="00493ACF"/>
    <w:rsid w:val="00494875"/>
    <w:rsid w:val="00495353"/>
    <w:rsid w:val="00497449"/>
    <w:rsid w:val="004A06DA"/>
    <w:rsid w:val="004A0D71"/>
    <w:rsid w:val="004A1FB7"/>
    <w:rsid w:val="004A27BC"/>
    <w:rsid w:val="004A365F"/>
    <w:rsid w:val="004A5518"/>
    <w:rsid w:val="004A5C98"/>
    <w:rsid w:val="004B0247"/>
    <w:rsid w:val="004B0CDD"/>
    <w:rsid w:val="004B28BD"/>
    <w:rsid w:val="004B2DFF"/>
    <w:rsid w:val="004B3316"/>
    <w:rsid w:val="004B33AC"/>
    <w:rsid w:val="004B3927"/>
    <w:rsid w:val="004B3FCE"/>
    <w:rsid w:val="004B4ADA"/>
    <w:rsid w:val="004B5319"/>
    <w:rsid w:val="004B7103"/>
    <w:rsid w:val="004C0072"/>
    <w:rsid w:val="004C05CA"/>
    <w:rsid w:val="004C0D9A"/>
    <w:rsid w:val="004C2DDB"/>
    <w:rsid w:val="004C2F85"/>
    <w:rsid w:val="004C3B03"/>
    <w:rsid w:val="004C3C85"/>
    <w:rsid w:val="004C3CE3"/>
    <w:rsid w:val="004C43EA"/>
    <w:rsid w:val="004C623A"/>
    <w:rsid w:val="004C6492"/>
    <w:rsid w:val="004C67EE"/>
    <w:rsid w:val="004D2F33"/>
    <w:rsid w:val="004D362B"/>
    <w:rsid w:val="004D50AF"/>
    <w:rsid w:val="004E13A9"/>
    <w:rsid w:val="004E1417"/>
    <w:rsid w:val="004E249F"/>
    <w:rsid w:val="004E2C25"/>
    <w:rsid w:val="004E329F"/>
    <w:rsid w:val="004E3891"/>
    <w:rsid w:val="004E3C1D"/>
    <w:rsid w:val="004E4782"/>
    <w:rsid w:val="004E541D"/>
    <w:rsid w:val="004E5F5E"/>
    <w:rsid w:val="004E6E17"/>
    <w:rsid w:val="004E6F33"/>
    <w:rsid w:val="004F01F5"/>
    <w:rsid w:val="004F0FA8"/>
    <w:rsid w:val="004F265D"/>
    <w:rsid w:val="004F2AD8"/>
    <w:rsid w:val="004F2BB1"/>
    <w:rsid w:val="004F3079"/>
    <w:rsid w:val="004F3486"/>
    <w:rsid w:val="004F4869"/>
    <w:rsid w:val="004F4AB8"/>
    <w:rsid w:val="004F663C"/>
    <w:rsid w:val="004F7153"/>
    <w:rsid w:val="004F7999"/>
    <w:rsid w:val="00500320"/>
    <w:rsid w:val="005003AE"/>
    <w:rsid w:val="00500442"/>
    <w:rsid w:val="00500562"/>
    <w:rsid w:val="00500AFB"/>
    <w:rsid w:val="00500AFC"/>
    <w:rsid w:val="00500EB8"/>
    <w:rsid w:val="00500ED3"/>
    <w:rsid w:val="00501B0F"/>
    <w:rsid w:val="00502012"/>
    <w:rsid w:val="005025DB"/>
    <w:rsid w:val="005028EE"/>
    <w:rsid w:val="00502F71"/>
    <w:rsid w:val="00503C9D"/>
    <w:rsid w:val="005057A7"/>
    <w:rsid w:val="00506FEA"/>
    <w:rsid w:val="00507D1E"/>
    <w:rsid w:val="00507F5A"/>
    <w:rsid w:val="00510B8B"/>
    <w:rsid w:val="00510C9D"/>
    <w:rsid w:val="005116D5"/>
    <w:rsid w:val="005123DC"/>
    <w:rsid w:val="0051247D"/>
    <w:rsid w:val="00512861"/>
    <w:rsid w:val="0051288C"/>
    <w:rsid w:val="00512E98"/>
    <w:rsid w:val="005135B7"/>
    <w:rsid w:val="0051399B"/>
    <w:rsid w:val="0051496E"/>
    <w:rsid w:val="00514F18"/>
    <w:rsid w:val="0051513F"/>
    <w:rsid w:val="00517308"/>
    <w:rsid w:val="00517441"/>
    <w:rsid w:val="00517F63"/>
    <w:rsid w:val="00522989"/>
    <w:rsid w:val="00523DD2"/>
    <w:rsid w:val="00524C3E"/>
    <w:rsid w:val="0052530C"/>
    <w:rsid w:val="00525529"/>
    <w:rsid w:val="005256A6"/>
    <w:rsid w:val="00525731"/>
    <w:rsid w:val="00525EFA"/>
    <w:rsid w:val="00530646"/>
    <w:rsid w:val="005309FF"/>
    <w:rsid w:val="00530AF3"/>
    <w:rsid w:val="005323B6"/>
    <w:rsid w:val="005325FB"/>
    <w:rsid w:val="005337D7"/>
    <w:rsid w:val="00533C5D"/>
    <w:rsid w:val="00534547"/>
    <w:rsid w:val="005345A1"/>
    <w:rsid w:val="00534DD3"/>
    <w:rsid w:val="0053572B"/>
    <w:rsid w:val="00535B97"/>
    <w:rsid w:val="00535C6D"/>
    <w:rsid w:val="00535CD1"/>
    <w:rsid w:val="00536923"/>
    <w:rsid w:val="00537009"/>
    <w:rsid w:val="00537CA7"/>
    <w:rsid w:val="00540546"/>
    <w:rsid w:val="00541F31"/>
    <w:rsid w:val="00542015"/>
    <w:rsid w:val="005426B5"/>
    <w:rsid w:val="005427E2"/>
    <w:rsid w:val="00542F86"/>
    <w:rsid w:val="005435E2"/>
    <w:rsid w:val="0054375C"/>
    <w:rsid w:val="00544854"/>
    <w:rsid w:val="00545379"/>
    <w:rsid w:val="005470DA"/>
    <w:rsid w:val="005506AB"/>
    <w:rsid w:val="00551891"/>
    <w:rsid w:val="00551E26"/>
    <w:rsid w:val="005550FE"/>
    <w:rsid w:val="00555867"/>
    <w:rsid w:val="00555A5B"/>
    <w:rsid w:val="00555B30"/>
    <w:rsid w:val="00555B58"/>
    <w:rsid w:val="00557260"/>
    <w:rsid w:val="00557462"/>
    <w:rsid w:val="00557574"/>
    <w:rsid w:val="005612B2"/>
    <w:rsid w:val="00561912"/>
    <w:rsid w:val="005620AF"/>
    <w:rsid w:val="00562419"/>
    <w:rsid w:val="00562543"/>
    <w:rsid w:val="005626E6"/>
    <w:rsid w:val="00562DE4"/>
    <w:rsid w:val="0056316A"/>
    <w:rsid w:val="00563B09"/>
    <w:rsid w:val="00565E5F"/>
    <w:rsid w:val="00565F19"/>
    <w:rsid w:val="00565F57"/>
    <w:rsid w:val="0056614B"/>
    <w:rsid w:val="00566A92"/>
    <w:rsid w:val="005705E6"/>
    <w:rsid w:val="0057187E"/>
    <w:rsid w:val="005736E3"/>
    <w:rsid w:val="00573C89"/>
    <w:rsid w:val="0057436B"/>
    <w:rsid w:val="00574572"/>
    <w:rsid w:val="00574AD3"/>
    <w:rsid w:val="0057507A"/>
    <w:rsid w:val="0057566A"/>
    <w:rsid w:val="005758D5"/>
    <w:rsid w:val="00575B8B"/>
    <w:rsid w:val="00575BDA"/>
    <w:rsid w:val="00575DB2"/>
    <w:rsid w:val="00575EB6"/>
    <w:rsid w:val="0057613D"/>
    <w:rsid w:val="0057638E"/>
    <w:rsid w:val="0058011F"/>
    <w:rsid w:val="005801CD"/>
    <w:rsid w:val="005811C3"/>
    <w:rsid w:val="00581A17"/>
    <w:rsid w:val="005822E3"/>
    <w:rsid w:val="00582B3A"/>
    <w:rsid w:val="005833E5"/>
    <w:rsid w:val="00583D84"/>
    <w:rsid w:val="00584DAB"/>
    <w:rsid w:val="005868EC"/>
    <w:rsid w:val="00586BAA"/>
    <w:rsid w:val="00587415"/>
    <w:rsid w:val="005924F7"/>
    <w:rsid w:val="005932F0"/>
    <w:rsid w:val="00593BBC"/>
    <w:rsid w:val="00594A1D"/>
    <w:rsid w:val="005A0775"/>
    <w:rsid w:val="005A1068"/>
    <w:rsid w:val="005A1AD4"/>
    <w:rsid w:val="005A1E81"/>
    <w:rsid w:val="005A29B4"/>
    <w:rsid w:val="005A2CDA"/>
    <w:rsid w:val="005A6DCB"/>
    <w:rsid w:val="005A7364"/>
    <w:rsid w:val="005A789A"/>
    <w:rsid w:val="005B01F2"/>
    <w:rsid w:val="005B228E"/>
    <w:rsid w:val="005B237C"/>
    <w:rsid w:val="005B249E"/>
    <w:rsid w:val="005B3C68"/>
    <w:rsid w:val="005B3DFB"/>
    <w:rsid w:val="005B3EC8"/>
    <w:rsid w:val="005B44C0"/>
    <w:rsid w:val="005B4FEA"/>
    <w:rsid w:val="005B5258"/>
    <w:rsid w:val="005B540B"/>
    <w:rsid w:val="005B5EF7"/>
    <w:rsid w:val="005B6418"/>
    <w:rsid w:val="005B6805"/>
    <w:rsid w:val="005B6BF0"/>
    <w:rsid w:val="005C0D5D"/>
    <w:rsid w:val="005C181C"/>
    <w:rsid w:val="005C1A0C"/>
    <w:rsid w:val="005C2C6F"/>
    <w:rsid w:val="005C3416"/>
    <w:rsid w:val="005C4264"/>
    <w:rsid w:val="005C5FFF"/>
    <w:rsid w:val="005C6C18"/>
    <w:rsid w:val="005D0DC5"/>
    <w:rsid w:val="005D234E"/>
    <w:rsid w:val="005D24BC"/>
    <w:rsid w:val="005D26C4"/>
    <w:rsid w:val="005D291E"/>
    <w:rsid w:val="005D332F"/>
    <w:rsid w:val="005D6260"/>
    <w:rsid w:val="005D6ADF"/>
    <w:rsid w:val="005D7033"/>
    <w:rsid w:val="005E060C"/>
    <w:rsid w:val="005E093C"/>
    <w:rsid w:val="005E13D4"/>
    <w:rsid w:val="005E1A2E"/>
    <w:rsid w:val="005E2396"/>
    <w:rsid w:val="005E2995"/>
    <w:rsid w:val="005E3ECA"/>
    <w:rsid w:val="005E4D17"/>
    <w:rsid w:val="005E5DDB"/>
    <w:rsid w:val="005E607C"/>
    <w:rsid w:val="005E627E"/>
    <w:rsid w:val="005E69E9"/>
    <w:rsid w:val="005E7B46"/>
    <w:rsid w:val="005F01B7"/>
    <w:rsid w:val="005F03B5"/>
    <w:rsid w:val="005F047B"/>
    <w:rsid w:val="005F0F5C"/>
    <w:rsid w:val="005F1F20"/>
    <w:rsid w:val="005F2006"/>
    <w:rsid w:val="005F2D1C"/>
    <w:rsid w:val="005F49A9"/>
    <w:rsid w:val="005F49FD"/>
    <w:rsid w:val="005F4B3A"/>
    <w:rsid w:val="005F5371"/>
    <w:rsid w:val="005F6367"/>
    <w:rsid w:val="005F7679"/>
    <w:rsid w:val="00601548"/>
    <w:rsid w:val="00601883"/>
    <w:rsid w:val="00601C34"/>
    <w:rsid w:val="00601CA6"/>
    <w:rsid w:val="00602692"/>
    <w:rsid w:val="00602A04"/>
    <w:rsid w:val="00604314"/>
    <w:rsid w:val="006047EF"/>
    <w:rsid w:val="00604C95"/>
    <w:rsid w:val="006050F3"/>
    <w:rsid w:val="00605926"/>
    <w:rsid w:val="00606355"/>
    <w:rsid w:val="006065AA"/>
    <w:rsid w:val="00606648"/>
    <w:rsid w:val="00607502"/>
    <w:rsid w:val="00607CED"/>
    <w:rsid w:val="0061418A"/>
    <w:rsid w:val="00614671"/>
    <w:rsid w:val="0061514B"/>
    <w:rsid w:val="00615849"/>
    <w:rsid w:val="00616441"/>
    <w:rsid w:val="006168E3"/>
    <w:rsid w:val="00617333"/>
    <w:rsid w:val="00617441"/>
    <w:rsid w:val="00617674"/>
    <w:rsid w:val="00617909"/>
    <w:rsid w:val="006179F3"/>
    <w:rsid w:val="00617D4A"/>
    <w:rsid w:val="00620161"/>
    <w:rsid w:val="00620BEC"/>
    <w:rsid w:val="00621E2B"/>
    <w:rsid w:val="0062507A"/>
    <w:rsid w:val="00625188"/>
    <w:rsid w:val="00625A92"/>
    <w:rsid w:val="0062607F"/>
    <w:rsid w:val="00627321"/>
    <w:rsid w:val="006276B7"/>
    <w:rsid w:val="00627C1C"/>
    <w:rsid w:val="00627E7C"/>
    <w:rsid w:val="00631985"/>
    <w:rsid w:val="00631CB3"/>
    <w:rsid w:val="006328A7"/>
    <w:rsid w:val="00633481"/>
    <w:rsid w:val="00633837"/>
    <w:rsid w:val="00633B41"/>
    <w:rsid w:val="00633C62"/>
    <w:rsid w:val="00633F6B"/>
    <w:rsid w:val="00636856"/>
    <w:rsid w:val="0063737D"/>
    <w:rsid w:val="00641465"/>
    <w:rsid w:val="00641E80"/>
    <w:rsid w:val="0064233E"/>
    <w:rsid w:val="00642758"/>
    <w:rsid w:val="0064275C"/>
    <w:rsid w:val="00643C9E"/>
    <w:rsid w:val="00644237"/>
    <w:rsid w:val="00644C91"/>
    <w:rsid w:val="0064568A"/>
    <w:rsid w:val="00645B88"/>
    <w:rsid w:val="00646807"/>
    <w:rsid w:val="00646A41"/>
    <w:rsid w:val="00651DB4"/>
    <w:rsid w:val="0065282E"/>
    <w:rsid w:val="00652D3E"/>
    <w:rsid w:val="00652FB1"/>
    <w:rsid w:val="006535D3"/>
    <w:rsid w:val="00653D89"/>
    <w:rsid w:val="0065524E"/>
    <w:rsid w:val="00655EC2"/>
    <w:rsid w:val="0065698A"/>
    <w:rsid w:val="00661D0D"/>
    <w:rsid w:val="0066266A"/>
    <w:rsid w:val="00662E64"/>
    <w:rsid w:val="00665252"/>
    <w:rsid w:val="006665F4"/>
    <w:rsid w:val="0066729F"/>
    <w:rsid w:val="006712E0"/>
    <w:rsid w:val="00671FF2"/>
    <w:rsid w:val="006726C5"/>
    <w:rsid w:val="00672BFB"/>
    <w:rsid w:val="00673AD1"/>
    <w:rsid w:val="00674C8E"/>
    <w:rsid w:val="00674C92"/>
    <w:rsid w:val="00675B00"/>
    <w:rsid w:val="006764C7"/>
    <w:rsid w:val="006774B2"/>
    <w:rsid w:val="006774CE"/>
    <w:rsid w:val="00677BC5"/>
    <w:rsid w:val="00680083"/>
    <w:rsid w:val="006800E6"/>
    <w:rsid w:val="00680304"/>
    <w:rsid w:val="0068085D"/>
    <w:rsid w:val="0068104C"/>
    <w:rsid w:val="00681DA3"/>
    <w:rsid w:val="00682709"/>
    <w:rsid w:val="00682BCC"/>
    <w:rsid w:val="00685289"/>
    <w:rsid w:val="00686A81"/>
    <w:rsid w:val="00686F52"/>
    <w:rsid w:val="00687062"/>
    <w:rsid w:val="00690573"/>
    <w:rsid w:val="00690846"/>
    <w:rsid w:val="0069089A"/>
    <w:rsid w:val="006929E6"/>
    <w:rsid w:val="006944B9"/>
    <w:rsid w:val="0069520F"/>
    <w:rsid w:val="00695D13"/>
    <w:rsid w:val="006A02E6"/>
    <w:rsid w:val="006A091E"/>
    <w:rsid w:val="006A1B3C"/>
    <w:rsid w:val="006A20D8"/>
    <w:rsid w:val="006A5CA3"/>
    <w:rsid w:val="006A6B41"/>
    <w:rsid w:val="006A6D5D"/>
    <w:rsid w:val="006A6F39"/>
    <w:rsid w:val="006A7384"/>
    <w:rsid w:val="006A77D6"/>
    <w:rsid w:val="006A7B73"/>
    <w:rsid w:val="006B0C3C"/>
    <w:rsid w:val="006B13E4"/>
    <w:rsid w:val="006B1AE3"/>
    <w:rsid w:val="006B1BA1"/>
    <w:rsid w:val="006B20E3"/>
    <w:rsid w:val="006B21AE"/>
    <w:rsid w:val="006B260E"/>
    <w:rsid w:val="006B2982"/>
    <w:rsid w:val="006B2BB8"/>
    <w:rsid w:val="006B3964"/>
    <w:rsid w:val="006B6714"/>
    <w:rsid w:val="006B6BB9"/>
    <w:rsid w:val="006B7871"/>
    <w:rsid w:val="006C043D"/>
    <w:rsid w:val="006C2E3B"/>
    <w:rsid w:val="006C3502"/>
    <w:rsid w:val="006C36F7"/>
    <w:rsid w:val="006C3F09"/>
    <w:rsid w:val="006C4154"/>
    <w:rsid w:val="006C43B8"/>
    <w:rsid w:val="006C4BAE"/>
    <w:rsid w:val="006C58C9"/>
    <w:rsid w:val="006C5936"/>
    <w:rsid w:val="006C5F7A"/>
    <w:rsid w:val="006C6007"/>
    <w:rsid w:val="006C639C"/>
    <w:rsid w:val="006C660F"/>
    <w:rsid w:val="006D17D1"/>
    <w:rsid w:val="006D1CF3"/>
    <w:rsid w:val="006D20E1"/>
    <w:rsid w:val="006D2691"/>
    <w:rsid w:val="006D338D"/>
    <w:rsid w:val="006D3EBA"/>
    <w:rsid w:val="006D4088"/>
    <w:rsid w:val="006D51CA"/>
    <w:rsid w:val="006D554C"/>
    <w:rsid w:val="006D595E"/>
    <w:rsid w:val="006D6145"/>
    <w:rsid w:val="006D6361"/>
    <w:rsid w:val="006D70CA"/>
    <w:rsid w:val="006D7237"/>
    <w:rsid w:val="006D7389"/>
    <w:rsid w:val="006E0669"/>
    <w:rsid w:val="006E10A7"/>
    <w:rsid w:val="006E1619"/>
    <w:rsid w:val="006E1DC1"/>
    <w:rsid w:val="006E2A4E"/>
    <w:rsid w:val="006E3004"/>
    <w:rsid w:val="006E330B"/>
    <w:rsid w:val="006E3A04"/>
    <w:rsid w:val="006E51E0"/>
    <w:rsid w:val="006E5F4F"/>
    <w:rsid w:val="006E6B92"/>
    <w:rsid w:val="006F03BC"/>
    <w:rsid w:val="006F0FA5"/>
    <w:rsid w:val="006F13D6"/>
    <w:rsid w:val="006F1A2C"/>
    <w:rsid w:val="006F26CB"/>
    <w:rsid w:val="006F2CB3"/>
    <w:rsid w:val="006F2F18"/>
    <w:rsid w:val="006F38B9"/>
    <w:rsid w:val="006F3DBF"/>
    <w:rsid w:val="006F4440"/>
    <w:rsid w:val="006F4AB9"/>
    <w:rsid w:val="006F5FB1"/>
    <w:rsid w:val="006F721C"/>
    <w:rsid w:val="00700018"/>
    <w:rsid w:val="00700AE5"/>
    <w:rsid w:val="0070158A"/>
    <w:rsid w:val="00702ACD"/>
    <w:rsid w:val="00702C85"/>
    <w:rsid w:val="00702DCD"/>
    <w:rsid w:val="00702F42"/>
    <w:rsid w:val="00703F2C"/>
    <w:rsid w:val="00704106"/>
    <w:rsid w:val="00704A97"/>
    <w:rsid w:val="007073D4"/>
    <w:rsid w:val="0071102E"/>
    <w:rsid w:val="00711792"/>
    <w:rsid w:val="00711836"/>
    <w:rsid w:val="00711CB9"/>
    <w:rsid w:val="00711CBF"/>
    <w:rsid w:val="00711F4E"/>
    <w:rsid w:val="007120C5"/>
    <w:rsid w:val="00712575"/>
    <w:rsid w:val="0071282A"/>
    <w:rsid w:val="00712E53"/>
    <w:rsid w:val="00713161"/>
    <w:rsid w:val="007133C4"/>
    <w:rsid w:val="00713963"/>
    <w:rsid w:val="00713E5E"/>
    <w:rsid w:val="00714C70"/>
    <w:rsid w:val="0071622E"/>
    <w:rsid w:val="00721791"/>
    <w:rsid w:val="00722A6A"/>
    <w:rsid w:val="0072486A"/>
    <w:rsid w:val="00725B2F"/>
    <w:rsid w:val="00726DBD"/>
    <w:rsid w:val="007303B6"/>
    <w:rsid w:val="00730E91"/>
    <w:rsid w:val="00731AD9"/>
    <w:rsid w:val="00731E31"/>
    <w:rsid w:val="00731F5D"/>
    <w:rsid w:val="00732362"/>
    <w:rsid w:val="007323E3"/>
    <w:rsid w:val="00733459"/>
    <w:rsid w:val="007337BD"/>
    <w:rsid w:val="00734597"/>
    <w:rsid w:val="00736743"/>
    <w:rsid w:val="00736E58"/>
    <w:rsid w:val="0074014E"/>
    <w:rsid w:val="007403E0"/>
    <w:rsid w:val="007407AE"/>
    <w:rsid w:val="007409D9"/>
    <w:rsid w:val="00740C8F"/>
    <w:rsid w:val="00741867"/>
    <w:rsid w:val="00741AC1"/>
    <w:rsid w:val="00741BB4"/>
    <w:rsid w:val="00743AE3"/>
    <w:rsid w:val="007440FC"/>
    <w:rsid w:val="00745F75"/>
    <w:rsid w:val="00747391"/>
    <w:rsid w:val="00747E34"/>
    <w:rsid w:val="0075049C"/>
    <w:rsid w:val="00751619"/>
    <w:rsid w:val="007517B5"/>
    <w:rsid w:val="00751A17"/>
    <w:rsid w:val="00751E99"/>
    <w:rsid w:val="007523C3"/>
    <w:rsid w:val="00752BBC"/>
    <w:rsid w:val="0075345F"/>
    <w:rsid w:val="00753F79"/>
    <w:rsid w:val="00754A1F"/>
    <w:rsid w:val="00754F16"/>
    <w:rsid w:val="007558AD"/>
    <w:rsid w:val="007565AE"/>
    <w:rsid w:val="00757AC1"/>
    <w:rsid w:val="00760843"/>
    <w:rsid w:val="00761319"/>
    <w:rsid w:val="00761D0E"/>
    <w:rsid w:val="00763675"/>
    <w:rsid w:val="0076407A"/>
    <w:rsid w:val="00764456"/>
    <w:rsid w:val="00765637"/>
    <w:rsid w:val="00765746"/>
    <w:rsid w:val="00765886"/>
    <w:rsid w:val="00765C89"/>
    <w:rsid w:val="00766089"/>
    <w:rsid w:val="0076674B"/>
    <w:rsid w:val="0076683A"/>
    <w:rsid w:val="00766A41"/>
    <w:rsid w:val="007702E6"/>
    <w:rsid w:val="00773169"/>
    <w:rsid w:val="00773566"/>
    <w:rsid w:val="007740BE"/>
    <w:rsid w:val="0077495B"/>
    <w:rsid w:val="00777F31"/>
    <w:rsid w:val="007811C8"/>
    <w:rsid w:val="00781EED"/>
    <w:rsid w:val="007826FD"/>
    <w:rsid w:val="00782D7A"/>
    <w:rsid w:val="0078381D"/>
    <w:rsid w:val="00783881"/>
    <w:rsid w:val="00783E71"/>
    <w:rsid w:val="00785122"/>
    <w:rsid w:val="00785DBF"/>
    <w:rsid w:val="00786EA0"/>
    <w:rsid w:val="00787313"/>
    <w:rsid w:val="007876E5"/>
    <w:rsid w:val="0079006C"/>
    <w:rsid w:val="00790438"/>
    <w:rsid w:val="007917B3"/>
    <w:rsid w:val="0079209F"/>
    <w:rsid w:val="00792242"/>
    <w:rsid w:val="007926B8"/>
    <w:rsid w:val="007955B1"/>
    <w:rsid w:val="007964C6"/>
    <w:rsid w:val="00796803"/>
    <w:rsid w:val="007968CC"/>
    <w:rsid w:val="0079752C"/>
    <w:rsid w:val="00797A30"/>
    <w:rsid w:val="007A0A31"/>
    <w:rsid w:val="007A0BAC"/>
    <w:rsid w:val="007A1CF2"/>
    <w:rsid w:val="007A212F"/>
    <w:rsid w:val="007A2168"/>
    <w:rsid w:val="007A21A1"/>
    <w:rsid w:val="007A227E"/>
    <w:rsid w:val="007A4BEA"/>
    <w:rsid w:val="007A4E5A"/>
    <w:rsid w:val="007A4E87"/>
    <w:rsid w:val="007A5447"/>
    <w:rsid w:val="007A6FA4"/>
    <w:rsid w:val="007A73E9"/>
    <w:rsid w:val="007A77A3"/>
    <w:rsid w:val="007B012C"/>
    <w:rsid w:val="007B038A"/>
    <w:rsid w:val="007B04CB"/>
    <w:rsid w:val="007B1394"/>
    <w:rsid w:val="007B1BA2"/>
    <w:rsid w:val="007B1E40"/>
    <w:rsid w:val="007B2B79"/>
    <w:rsid w:val="007B2DE4"/>
    <w:rsid w:val="007B333F"/>
    <w:rsid w:val="007B3512"/>
    <w:rsid w:val="007B384A"/>
    <w:rsid w:val="007B529D"/>
    <w:rsid w:val="007B6710"/>
    <w:rsid w:val="007C3364"/>
    <w:rsid w:val="007C3B92"/>
    <w:rsid w:val="007C3CF2"/>
    <w:rsid w:val="007C3EF8"/>
    <w:rsid w:val="007C4C33"/>
    <w:rsid w:val="007C4C93"/>
    <w:rsid w:val="007C50D1"/>
    <w:rsid w:val="007C51C9"/>
    <w:rsid w:val="007C5A47"/>
    <w:rsid w:val="007C5B3D"/>
    <w:rsid w:val="007C6083"/>
    <w:rsid w:val="007C6151"/>
    <w:rsid w:val="007D12BC"/>
    <w:rsid w:val="007D1406"/>
    <w:rsid w:val="007D14C3"/>
    <w:rsid w:val="007D1AF9"/>
    <w:rsid w:val="007D201F"/>
    <w:rsid w:val="007D2A36"/>
    <w:rsid w:val="007D3B09"/>
    <w:rsid w:val="007D41A5"/>
    <w:rsid w:val="007D46B2"/>
    <w:rsid w:val="007D5F99"/>
    <w:rsid w:val="007D650E"/>
    <w:rsid w:val="007D67D1"/>
    <w:rsid w:val="007D6809"/>
    <w:rsid w:val="007D686D"/>
    <w:rsid w:val="007D6D5B"/>
    <w:rsid w:val="007D708B"/>
    <w:rsid w:val="007D7895"/>
    <w:rsid w:val="007E0B99"/>
    <w:rsid w:val="007E0CC6"/>
    <w:rsid w:val="007E1B27"/>
    <w:rsid w:val="007E2530"/>
    <w:rsid w:val="007E30B7"/>
    <w:rsid w:val="007E46E0"/>
    <w:rsid w:val="007E4A79"/>
    <w:rsid w:val="007E4BCC"/>
    <w:rsid w:val="007E762B"/>
    <w:rsid w:val="007F0DCC"/>
    <w:rsid w:val="007F16D8"/>
    <w:rsid w:val="007F1DC4"/>
    <w:rsid w:val="007F2B3E"/>
    <w:rsid w:val="007F320F"/>
    <w:rsid w:val="007F3BAA"/>
    <w:rsid w:val="007F3FF3"/>
    <w:rsid w:val="007F4258"/>
    <w:rsid w:val="007F43A7"/>
    <w:rsid w:val="007F5814"/>
    <w:rsid w:val="007F5AF3"/>
    <w:rsid w:val="007F5CBC"/>
    <w:rsid w:val="007F66CF"/>
    <w:rsid w:val="007F6ADB"/>
    <w:rsid w:val="00800D29"/>
    <w:rsid w:val="008015A0"/>
    <w:rsid w:val="00801752"/>
    <w:rsid w:val="00801E01"/>
    <w:rsid w:val="0080319E"/>
    <w:rsid w:val="008049CA"/>
    <w:rsid w:val="0080615E"/>
    <w:rsid w:val="00806602"/>
    <w:rsid w:val="008079F4"/>
    <w:rsid w:val="00810E1B"/>
    <w:rsid w:val="00811351"/>
    <w:rsid w:val="008115CF"/>
    <w:rsid w:val="00811A8A"/>
    <w:rsid w:val="008127FE"/>
    <w:rsid w:val="008153DA"/>
    <w:rsid w:val="008158FF"/>
    <w:rsid w:val="00815B1E"/>
    <w:rsid w:val="00816778"/>
    <w:rsid w:val="008167B9"/>
    <w:rsid w:val="008209A9"/>
    <w:rsid w:val="00821C75"/>
    <w:rsid w:val="00822581"/>
    <w:rsid w:val="0082528D"/>
    <w:rsid w:val="00825E44"/>
    <w:rsid w:val="00825FAE"/>
    <w:rsid w:val="00826E6A"/>
    <w:rsid w:val="00830F8D"/>
    <w:rsid w:val="00831AC4"/>
    <w:rsid w:val="00832308"/>
    <w:rsid w:val="008328DA"/>
    <w:rsid w:val="0083291C"/>
    <w:rsid w:val="008348DE"/>
    <w:rsid w:val="0083504A"/>
    <w:rsid w:val="00835A05"/>
    <w:rsid w:val="0083660D"/>
    <w:rsid w:val="00837BDE"/>
    <w:rsid w:val="00840458"/>
    <w:rsid w:val="00840B27"/>
    <w:rsid w:val="00840E04"/>
    <w:rsid w:val="0084109D"/>
    <w:rsid w:val="00841A21"/>
    <w:rsid w:val="00841FFB"/>
    <w:rsid w:val="008428F2"/>
    <w:rsid w:val="00842B90"/>
    <w:rsid w:val="00842E02"/>
    <w:rsid w:val="00843DD7"/>
    <w:rsid w:val="0084485E"/>
    <w:rsid w:val="00844F47"/>
    <w:rsid w:val="008450DD"/>
    <w:rsid w:val="00845691"/>
    <w:rsid w:val="00845D63"/>
    <w:rsid w:val="00845D95"/>
    <w:rsid w:val="008503A2"/>
    <w:rsid w:val="00852453"/>
    <w:rsid w:val="00852458"/>
    <w:rsid w:val="0085302D"/>
    <w:rsid w:val="008533A2"/>
    <w:rsid w:val="00854119"/>
    <w:rsid w:val="0085433B"/>
    <w:rsid w:val="00854456"/>
    <w:rsid w:val="00854BD5"/>
    <w:rsid w:val="00854FCA"/>
    <w:rsid w:val="00855C4A"/>
    <w:rsid w:val="008568C3"/>
    <w:rsid w:val="00862040"/>
    <w:rsid w:val="0086295C"/>
    <w:rsid w:val="0086376C"/>
    <w:rsid w:val="00863B99"/>
    <w:rsid w:val="00863F3C"/>
    <w:rsid w:val="00864366"/>
    <w:rsid w:val="00864B31"/>
    <w:rsid w:val="0086503E"/>
    <w:rsid w:val="0086534A"/>
    <w:rsid w:val="008656A1"/>
    <w:rsid w:val="00865ADC"/>
    <w:rsid w:val="00865E98"/>
    <w:rsid w:val="00870C85"/>
    <w:rsid w:val="00871C7E"/>
    <w:rsid w:val="00872211"/>
    <w:rsid w:val="008728CC"/>
    <w:rsid w:val="008735F1"/>
    <w:rsid w:val="00873890"/>
    <w:rsid w:val="008738F8"/>
    <w:rsid w:val="00873DF9"/>
    <w:rsid w:val="00875216"/>
    <w:rsid w:val="00875479"/>
    <w:rsid w:val="00876438"/>
    <w:rsid w:val="008774E0"/>
    <w:rsid w:val="00880001"/>
    <w:rsid w:val="0088051F"/>
    <w:rsid w:val="00880F4C"/>
    <w:rsid w:val="00881509"/>
    <w:rsid w:val="00882853"/>
    <w:rsid w:val="00883D5E"/>
    <w:rsid w:val="00884A79"/>
    <w:rsid w:val="00885832"/>
    <w:rsid w:val="00885CE1"/>
    <w:rsid w:val="00886A95"/>
    <w:rsid w:val="00887FF3"/>
    <w:rsid w:val="00890160"/>
    <w:rsid w:val="008911AA"/>
    <w:rsid w:val="008915C2"/>
    <w:rsid w:val="008917AD"/>
    <w:rsid w:val="0089226F"/>
    <w:rsid w:val="00892B50"/>
    <w:rsid w:val="00893098"/>
    <w:rsid w:val="008930BE"/>
    <w:rsid w:val="008936D7"/>
    <w:rsid w:val="00893EB9"/>
    <w:rsid w:val="008940CE"/>
    <w:rsid w:val="00895A88"/>
    <w:rsid w:val="00895DFD"/>
    <w:rsid w:val="00896ECB"/>
    <w:rsid w:val="00896FDD"/>
    <w:rsid w:val="0089712B"/>
    <w:rsid w:val="00897528"/>
    <w:rsid w:val="00897D38"/>
    <w:rsid w:val="008A11E7"/>
    <w:rsid w:val="008A19D3"/>
    <w:rsid w:val="008A21A1"/>
    <w:rsid w:val="008A2903"/>
    <w:rsid w:val="008A3611"/>
    <w:rsid w:val="008A365C"/>
    <w:rsid w:val="008A406F"/>
    <w:rsid w:val="008A4573"/>
    <w:rsid w:val="008A5112"/>
    <w:rsid w:val="008A5ECD"/>
    <w:rsid w:val="008A623A"/>
    <w:rsid w:val="008A7A05"/>
    <w:rsid w:val="008A7D38"/>
    <w:rsid w:val="008B0199"/>
    <w:rsid w:val="008B1B1C"/>
    <w:rsid w:val="008B3D00"/>
    <w:rsid w:val="008B602E"/>
    <w:rsid w:val="008B62C4"/>
    <w:rsid w:val="008B77E7"/>
    <w:rsid w:val="008B7D79"/>
    <w:rsid w:val="008C062D"/>
    <w:rsid w:val="008C0BF6"/>
    <w:rsid w:val="008C0D47"/>
    <w:rsid w:val="008C10D2"/>
    <w:rsid w:val="008C131F"/>
    <w:rsid w:val="008C1520"/>
    <w:rsid w:val="008C1833"/>
    <w:rsid w:val="008C211A"/>
    <w:rsid w:val="008C25B5"/>
    <w:rsid w:val="008C28C7"/>
    <w:rsid w:val="008C2B14"/>
    <w:rsid w:val="008C4410"/>
    <w:rsid w:val="008C5420"/>
    <w:rsid w:val="008C62D7"/>
    <w:rsid w:val="008C68FE"/>
    <w:rsid w:val="008C6A26"/>
    <w:rsid w:val="008C70F6"/>
    <w:rsid w:val="008C71FF"/>
    <w:rsid w:val="008C7C5C"/>
    <w:rsid w:val="008C7D82"/>
    <w:rsid w:val="008D16AE"/>
    <w:rsid w:val="008D19F2"/>
    <w:rsid w:val="008D1E09"/>
    <w:rsid w:val="008D38BB"/>
    <w:rsid w:val="008D4EFC"/>
    <w:rsid w:val="008D59B9"/>
    <w:rsid w:val="008D5AF6"/>
    <w:rsid w:val="008D5F00"/>
    <w:rsid w:val="008D6DE7"/>
    <w:rsid w:val="008D70D8"/>
    <w:rsid w:val="008D7401"/>
    <w:rsid w:val="008D7AC5"/>
    <w:rsid w:val="008E076B"/>
    <w:rsid w:val="008E0A70"/>
    <w:rsid w:val="008E13DD"/>
    <w:rsid w:val="008E19C2"/>
    <w:rsid w:val="008E2319"/>
    <w:rsid w:val="008E43BD"/>
    <w:rsid w:val="008E4D5C"/>
    <w:rsid w:val="008E677A"/>
    <w:rsid w:val="008E6E95"/>
    <w:rsid w:val="008E7DB8"/>
    <w:rsid w:val="008F01DB"/>
    <w:rsid w:val="008F0F53"/>
    <w:rsid w:val="008F1AD0"/>
    <w:rsid w:val="008F2144"/>
    <w:rsid w:val="008F2454"/>
    <w:rsid w:val="008F4237"/>
    <w:rsid w:val="008F4628"/>
    <w:rsid w:val="008F7392"/>
    <w:rsid w:val="008F785D"/>
    <w:rsid w:val="008F793D"/>
    <w:rsid w:val="008F7D22"/>
    <w:rsid w:val="009005E4"/>
    <w:rsid w:val="00902605"/>
    <w:rsid w:val="00902691"/>
    <w:rsid w:val="00903CC8"/>
    <w:rsid w:val="009045C6"/>
    <w:rsid w:val="0090680C"/>
    <w:rsid w:val="00910FE2"/>
    <w:rsid w:val="00911A99"/>
    <w:rsid w:val="0092089D"/>
    <w:rsid w:val="00920D19"/>
    <w:rsid w:val="009212B8"/>
    <w:rsid w:val="00921534"/>
    <w:rsid w:val="009237C0"/>
    <w:rsid w:val="00927A49"/>
    <w:rsid w:val="009305B4"/>
    <w:rsid w:val="009313F6"/>
    <w:rsid w:val="00932413"/>
    <w:rsid w:val="00932DC8"/>
    <w:rsid w:val="00934AA5"/>
    <w:rsid w:val="00934EF6"/>
    <w:rsid w:val="00935086"/>
    <w:rsid w:val="0093580B"/>
    <w:rsid w:val="00935B12"/>
    <w:rsid w:val="00936D45"/>
    <w:rsid w:val="00936FB8"/>
    <w:rsid w:val="009400D0"/>
    <w:rsid w:val="0094011A"/>
    <w:rsid w:val="00941C5D"/>
    <w:rsid w:val="009421DA"/>
    <w:rsid w:val="0094240B"/>
    <w:rsid w:val="00942B32"/>
    <w:rsid w:val="00945176"/>
    <w:rsid w:val="009460E8"/>
    <w:rsid w:val="00946B72"/>
    <w:rsid w:val="0094709A"/>
    <w:rsid w:val="00950A12"/>
    <w:rsid w:val="0095185A"/>
    <w:rsid w:val="009529F2"/>
    <w:rsid w:val="00954789"/>
    <w:rsid w:val="00955C46"/>
    <w:rsid w:val="00956F6C"/>
    <w:rsid w:val="00957A2B"/>
    <w:rsid w:val="00960F3F"/>
    <w:rsid w:val="00960FB4"/>
    <w:rsid w:val="009612C7"/>
    <w:rsid w:val="00961B22"/>
    <w:rsid w:val="00962587"/>
    <w:rsid w:val="00963433"/>
    <w:rsid w:val="009637B3"/>
    <w:rsid w:val="00963A9A"/>
    <w:rsid w:val="00963AF3"/>
    <w:rsid w:val="00964DEF"/>
    <w:rsid w:val="009657B8"/>
    <w:rsid w:val="009669D7"/>
    <w:rsid w:val="00967639"/>
    <w:rsid w:val="0096775B"/>
    <w:rsid w:val="009709F6"/>
    <w:rsid w:val="00970E68"/>
    <w:rsid w:val="00973452"/>
    <w:rsid w:val="0097506F"/>
    <w:rsid w:val="009759A4"/>
    <w:rsid w:val="00977212"/>
    <w:rsid w:val="00977B45"/>
    <w:rsid w:val="00977DCF"/>
    <w:rsid w:val="00980569"/>
    <w:rsid w:val="00980F40"/>
    <w:rsid w:val="00981BEB"/>
    <w:rsid w:val="00982BA4"/>
    <w:rsid w:val="00983C07"/>
    <w:rsid w:val="0098520F"/>
    <w:rsid w:val="009854EA"/>
    <w:rsid w:val="009859EE"/>
    <w:rsid w:val="009906BC"/>
    <w:rsid w:val="009914E9"/>
    <w:rsid w:val="00991D8E"/>
    <w:rsid w:val="009923DB"/>
    <w:rsid w:val="00993415"/>
    <w:rsid w:val="00993A40"/>
    <w:rsid w:val="00995709"/>
    <w:rsid w:val="0099578C"/>
    <w:rsid w:val="00996521"/>
    <w:rsid w:val="009A0424"/>
    <w:rsid w:val="009A0CC0"/>
    <w:rsid w:val="009A1CA9"/>
    <w:rsid w:val="009A2ACC"/>
    <w:rsid w:val="009A35AE"/>
    <w:rsid w:val="009A379E"/>
    <w:rsid w:val="009A44B5"/>
    <w:rsid w:val="009A48E1"/>
    <w:rsid w:val="009A4F36"/>
    <w:rsid w:val="009A56CC"/>
    <w:rsid w:val="009A6160"/>
    <w:rsid w:val="009A63AC"/>
    <w:rsid w:val="009A66A4"/>
    <w:rsid w:val="009A6CC8"/>
    <w:rsid w:val="009A739C"/>
    <w:rsid w:val="009A7734"/>
    <w:rsid w:val="009B2CE1"/>
    <w:rsid w:val="009B34E9"/>
    <w:rsid w:val="009B389E"/>
    <w:rsid w:val="009B3A23"/>
    <w:rsid w:val="009B70AE"/>
    <w:rsid w:val="009C0331"/>
    <w:rsid w:val="009C08E0"/>
    <w:rsid w:val="009C0CC2"/>
    <w:rsid w:val="009C2219"/>
    <w:rsid w:val="009C2BC3"/>
    <w:rsid w:val="009C464D"/>
    <w:rsid w:val="009C580E"/>
    <w:rsid w:val="009C638E"/>
    <w:rsid w:val="009C7894"/>
    <w:rsid w:val="009C7C7F"/>
    <w:rsid w:val="009D0246"/>
    <w:rsid w:val="009D102E"/>
    <w:rsid w:val="009D1986"/>
    <w:rsid w:val="009D1CA4"/>
    <w:rsid w:val="009D28FF"/>
    <w:rsid w:val="009D37DD"/>
    <w:rsid w:val="009D49C4"/>
    <w:rsid w:val="009D4E52"/>
    <w:rsid w:val="009D58C5"/>
    <w:rsid w:val="009D6562"/>
    <w:rsid w:val="009D6B5E"/>
    <w:rsid w:val="009D6D81"/>
    <w:rsid w:val="009D7596"/>
    <w:rsid w:val="009E023C"/>
    <w:rsid w:val="009E08F0"/>
    <w:rsid w:val="009E0C24"/>
    <w:rsid w:val="009E0D7D"/>
    <w:rsid w:val="009E16FF"/>
    <w:rsid w:val="009E2808"/>
    <w:rsid w:val="009E294D"/>
    <w:rsid w:val="009E375B"/>
    <w:rsid w:val="009E5D80"/>
    <w:rsid w:val="009E6182"/>
    <w:rsid w:val="009E65F1"/>
    <w:rsid w:val="009E7C4F"/>
    <w:rsid w:val="009F08FB"/>
    <w:rsid w:val="009F10EE"/>
    <w:rsid w:val="009F2B1E"/>
    <w:rsid w:val="009F423E"/>
    <w:rsid w:val="009F43E8"/>
    <w:rsid w:val="009F46CF"/>
    <w:rsid w:val="009F46F0"/>
    <w:rsid w:val="009F4C6B"/>
    <w:rsid w:val="009F56D9"/>
    <w:rsid w:val="009F6A13"/>
    <w:rsid w:val="009F6F09"/>
    <w:rsid w:val="009F7C43"/>
    <w:rsid w:val="009F7EFC"/>
    <w:rsid w:val="00A00503"/>
    <w:rsid w:val="00A01CDA"/>
    <w:rsid w:val="00A02176"/>
    <w:rsid w:val="00A02B14"/>
    <w:rsid w:val="00A03BC9"/>
    <w:rsid w:val="00A04673"/>
    <w:rsid w:val="00A05078"/>
    <w:rsid w:val="00A050F8"/>
    <w:rsid w:val="00A05142"/>
    <w:rsid w:val="00A0766B"/>
    <w:rsid w:val="00A07E72"/>
    <w:rsid w:val="00A108A4"/>
    <w:rsid w:val="00A12961"/>
    <w:rsid w:val="00A12A05"/>
    <w:rsid w:val="00A13AE9"/>
    <w:rsid w:val="00A13D1E"/>
    <w:rsid w:val="00A1432F"/>
    <w:rsid w:val="00A14E2A"/>
    <w:rsid w:val="00A155A3"/>
    <w:rsid w:val="00A16D7E"/>
    <w:rsid w:val="00A201CF"/>
    <w:rsid w:val="00A21325"/>
    <w:rsid w:val="00A215A9"/>
    <w:rsid w:val="00A21B90"/>
    <w:rsid w:val="00A22528"/>
    <w:rsid w:val="00A236BB"/>
    <w:rsid w:val="00A24779"/>
    <w:rsid w:val="00A24FFE"/>
    <w:rsid w:val="00A258E5"/>
    <w:rsid w:val="00A25B7C"/>
    <w:rsid w:val="00A26461"/>
    <w:rsid w:val="00A264FF"/>
    <w:rsid w:val="00A26C52"/>
    <w:rsid w:val="00A30A46"/>
    <w:rsid w:val="00A312FB"/>
    <w:rsid w:val="00A3198B"/>
    <w:rsid w:val="00A334D2"/>
    <w:rsid w:val="00A334E6"/>
    <w:rsid w:val="00A33899"/>
    <w:rsid w:val="00A34FDE"/>
    <w:rsid w:val="00A379EE"/>
    <w:rsid w:val="00A37B37"/>
    <w:rsid w:val="00A4185C"/>
    <w:rsid w:val="00A42D25"/>
    <w:rsid w:val="00A43855"/>
    <w:rsid w:val="00A43D10"/>
    <w:rsid w:val="00A4454B"/>
    <w:rsid w:val="00A45C63"/>
    <w:rsid w:val="00A472CF"/>
    <w:rsid w:val="00A50DB2"/>
    <w:rsid w:val="00A513EF"/>
    <w:rsid w:val="00A51997"/>
    <w:rsid w:val="00A521F6"/>
    <w:rsid w:val="00A53876"/>
    <w:rsid w:val="00A55FD2"/>
    <w:rsid w:val="00A563B3"/>
    <w:rsid w:val="00A5671F"/>
    <w:rsid w:val="00A567F5"/>
    <w:rsid w:val="00A56C88"/>
    <w:rsid w:val="00A57C0E"/>
    <w:rsid w:val="00A6029B"/>
    <w:rsid w:val="00A61776"/>
    <w:rsid w:val="00A618EA"/>
    <w:rsid w:val="00A61AF0"/>
    <w:rsid w:val="00A62421"/>
    <w:rsid w:val="00A633FF"/>
    <w:rsid w:val="00A635C2"/>
    <w:rsid w:val="00A63A3B"/>
    <w:rsid w:val="00A648D0"/>
    <w:rsid w:val="00A66114"/>
    <w:rsid w:val="00A665FA"/>
    <w:rsid w:val="00A67CE7"/>
    <w:rsid w:val="00A7044F"/>
    <w:rsid w:val="00A72BDE"/>
    <w:rsid w:val="00A72EC6"/>
    <w:rsid w:val="00A7437A"/>
    <w:rsid w:val="00A74EB0"/>
    <w:rsid w:val="00A760F2"/>
    <w:rsid w:val="00A76196"/>
    <w:rsid w:val="00A8080E"/>
    <w:rsid w:val="00A81613"/>
    <w:rsid w:val="00A81937"/>
    <w:rsid w:val="00A81CFC"/>
    <w:rsid w:val="00A824FE"/>
    <w:rsid w:val="00A82BAF"/>
    <w:rsid w:val="00A84392"/>
    <w:rsid w:val="00A84D14"/>
    <w:rsid w:val="00A85301"/>
    <w:rsid w:val="00A8700E"/>
    <w:rsid w:val="00A87473"/>
    <w:rsid w:val="00A92313"/>
    <w:rsid w:val="00A9347F"/>
    <w:rsid w:val="00A93BAC"/>
    <w:rsid w:val="00A94C79"/>
    <w:rsid w:val="00A95350"/>
    <w:rsid w:val="00A95D39"/>
    <w:rsid w:val="00A960C7"/>
    <w:rsid w:val="00A966A7"/>
    <w:rsid w:val="00A96D0E"/>
    <w:rsid w:val="00A972CA"/>
    <w:rsid w:val="00A978C9"/>
    <w:rsid w:val="00AA1302"/>
    <w:rsid w:val="00AA15E9"/>
    <w:rsid w:val="00AA1D86"/>
    <w:rsid w:val="00AA322D"/>
    <w:rsid w:val="00AA4E5A"/>
    <w:rsid w:val="00AA5C3D"/>
    <w:rsid w:val="00AA607A"/>
    <w:rsid w:val="00AA74A9"/>
    <w:rsid w:val="00AB01C7"/>
    <w:rsid w:val="00AB098D"/>
    <w:rsid w:val="00AB131D"/>
    <w:rsid w:val="00AB52C7"/>
    <w:rsid w:val="00AB5547"/>
    <w:rsid w:val="00AB6BE2"/>
    <w:rsid w:val="00AB6C25"/>
    <w:rsid w:val="00AB6D82"/>
    <w:rsid w:val="00AB7255"/>
    <w:rsid w:val="00AB7918"/>
    <w:rsid w:val="00AC01BD"/>
    <w:rsid w:val="00AC22C3"/>
    <w:rsid w:val="00AC2409"/>
    <w:rsid w:val="00AC26B0"/>
    <w:rsid w:val="00AC49BC"/>
    <w:rsid w:val="00AC4ECF"/>
    <w:rsid w:val="00AC53A8"/>
    <w:rsid w:val="00AC6130"/>
    <w:rsid w:val="00AC6A6D"/>
    <w:rsid w:val="00AC6D38"/>
    <w:rsid w:val="00AC716C"/>
    <w:rsid w:val="00AC7961"/>
    <w:rsid w:val="00AC7EB5"/>
    <w:rsid w:val="00AC7FCE"/>
    <w:rsid w:val="00AD0DF7"/>
    <w:rsid w:val="00AD1D22"/>
    <w:rsid w:val="00AD3F5A"/>
    <w:rsid w:val="00AD523B"/>
    <w:rsid w:val="00AD52C6"/>
    <w:rsid w:val="00AD7BBC"/>
    <w:rsid w:val="00AE2BB3"/>
    <w:rsid w:val="00AE3967"/>
    <w:rsid w:val="00AE3FEA"/>
    <w:rsid w:val="00AE4144"/>
    <w:rsid w:val="00AE43A6"/>
    <w:rsid w:val="00AE454F"/>
    <w:rsid w:val="00AE47BC"/>
    <w:rsid w:val="00AE51F6"/>
    <w:rsid w:val="00AE5535"/>
    <w:rsid w:val="00AE6099"/>
    <w:rsid w:val="00AE6BCF"/>
    <w:rsid w:val="00AF042E"/>
    <w:rsid w:val="00AF04D2"/>
    <w:rsid w:val="00AF17C6"/>
    <w:rsid w:val="00AF1CA2"/>
    <w:rsid w:val="00AF1E5D"/>
    <w:rsid w:val="00AF4EDD"/>
    <w:rsid w:val="00AF5C93"/>
    <w:rsid w:val="00AF7B92"/>
    <w:rsid w:val="00B01603"/>
    <w:rsid w:val="00B01CC5"/>
    <w:rsid w:val="00B032B2"/>
    <w:rsid w:val="00B0574B"/>
    <w:rsid w:val="00B107BC"/>
    <w:rsid w:val="00B109D4"/>
    <w:rsid w:val="00B11EC0"/>
    <w:rsid w:val="00B125DB"/>
    <w:rsid w:val="00B12B18"/>
    <w:rsid w:val="00B14014"/>
    <w:rsid w:val="00B146A1"/>
    <w:rsid w:val="00B14724"/>
    <w:rsid w:val="00B15A1C"/>
    <w:rsid w:val="00B162F7"/>
    <w:rsid w:val="00B16D96"/>
    <w:rsid w:val="00B17B84"/>
    <w:rsid w:val="00B17CDA"/>
    <w:rsid w:val="00B21ACD"/>
    <w:rsid w:val="00B21B8F"/>
    <w:rsid w:val="00B227F2"/>
    <w:rsid w:val="00B25AD9"/>
    <w:rsid w:val="00B274CB"/>
    <w:rsid w:val="00B278F4"/>
    <w:rsid w:val="00B309C8"/>
    <w:rsid w:val="00B30D22"/>
    <w:rsid w:val="00B314EA"/>
    <w:rsid w:val="00B31620"/>
    <w:rsid w:val="00B31780"/>
    <w:rsid w:val="00B325A5"/>
    <w:rsid w:val="00B32932"/>
    <w:rsid w:val="00B34623"/>
    <w:rsid w:val="00B351C4"/>
    <w:rsid w:val="00B35365"/>
    <w:rsid w:val="00B357F0"/>
    <w:rsid w:val="00B37327"/>
    <w:rsid w:val="00B41D93"/>
    <w:rsid w:val="00B428E7"/>
    <w:rsid w:val="00B42C9E"/>
    <w:rsid w:val="00B4310F"/>
    <w:rsid w:val="00B4344A"/>
    <w:rsid w:val="00B44B77"/>
    <w:rsid w:val="00B4503F"/>
    <w:rsid w:val="00B4530A"/>
    <w:rsid w:val="00B45D0C"/>
    <w:rsid w:val="00B4637F"/>
    <w:rsid w:val="00B467DC"/>
    <w:rsid w:val="00B47E37"/>
    <w:rsid w:val="00B50394"/>
    <w:rsid w:val="00B51E4B"/>
    <w:rsid w:val="00B520EF"/>
    <w:rsid w:val="00B54F83"/>
    <w:rsid w:val="00B558A5"/>
    <w:rsid w:val="00B568DD"/>
    <w:rsid w:val="00B57F01"/>
    <w:rsid w:val="00B60B1C"/>
    <w:rsid w:val="00B617A8"/>
    <w:rsid w:val="00B617D9"/>
    <w:rsid w:val="00B6290F"/>
    <w:rsid w:val="00B63190"/>
    <w:rsid w:val="00B6391E"/>
    <w:rsid w:val="00B63F11"/>
    <w:rsid w:val="00B6473C"/>
    <w:rsid w:val="00B64F06"/>
    <w:rsid w:val="00B65093"/>
    <w:rsid w:val="00B65332"/>
    <w:rsid w:val="00B65A2C"/>
    <w:rsid w:val="00B7054D"/>
    <w:rsid w:val="00B71701"/>
    <w:rsid w:val="00B719B7"/>
    <w:rsid w:val="00B71FFE"/>
    <w:rsid w:val="00B72C40"/>
    <w:rsid w:val="00B73E62"/>
    <w:rsid w:val="00B74146"/>
    <w:rsid w:val="00B74389"/>
    <w:rsid w:val="00B7443E"/>
    <w:rsid w:val="00B74E9A"/>
    <w:rsid w:val="00B76BA1"/>
    <w:rsid w:val="00B77527"/>
    <w:rsid w:val="00B77857"/>
    <w:rsid w:val="00B77C14"/>
    <w:rsid w:val="00B809A8"/>
    <w:rsid w:val="00B80FD8"/>
    <w:rsid w:val="00B817B3"/>
    <w:rsid w:val="00B81872"/>
    <w:rsid w:val="00B81E7E"/>
    <w:rsid w:val="00B832B3"/>
    <w:rsid w:val="00B83647"/>
    <w:rsid w:val="00B85302"/>
    <w:rsid w:val="00B869E6"/>
    <w:rsid w:val="00B87494"/>
    <w:rsid w:val="00B9121B"/>
    <w:rsid w:val="00B936AD"/>
    <w:rsid w:val="00B94296"/>
    <w:rsid w:val="00B94879"/>
    <w:rsid w:val="00B95746"/>
    <w:rsid w:val="00B95BF6"/>
    <w:rsid w:val="00B96F2D"/>
    <w:rsid w:val="00B97495"/>
    <w:rsid w:val="00B97737"/>
    <w:rsid w:val="00BA02F7"/>
    <w:rsid w:val="00BA11F5"/>
    <w:rsid w:val="00BA1364"/>
    <w:rsid w:val="00BA22D4"/>
    <w:rsid w:val="00BA2722"/>
    <w:rsid w:val="00BA4985"/>
    <w:rsid w:val="00BA5C77"/>
    <w:rsid w:val="00BA5F38"/>
    <w:rsid w:val="00BA667E"/>
    <w:rsid w:val="00BA7CB8"/>
    <w:rsid w:val="00BB02C3"/>
    <w:rsid w:val="00BB05C3"/>
    <w:rsid w:val="00BB0727"/>
    <w:rsid w:val="00BB0DBA"/>
    <w:rsid w:val="00BB0E78"/>
    <w:rsid w:val="00BB11CA"/>
    <w:rsid w:val="00BB1AD5"/>
    <w:rsid w:val="00BB1D72"/>
    <w:rsid w:val="00BB40BF"/>
    <w:rsid w:val="00BB43F9"/>
    <w:rsid w:val="00BB4698"/>
    <w:rsid w:val="00BB495D"/>
    <w:rsid w:val="00BB515F"/>
    <w:rsid w:val="00BB521A"/>
    <w:rsid w:val="00BB5535"/>
    <w:rsid w:val="00BB560F"/>
    <w:rsid w:val="00BB5EE2"/>
    <w:rsid w:val="00BB61C3"/>
    <w:rsid w:val="00BB69F9"/>
    <w:rsid w:val="00BB6EE5"/>
    <w:rsid w:val="00BB7BEF"/>
    <w:rsid w:val="00BC0144"/>
    <w:rsid w:val="00BC19D5"/>
    <w:rsid w:val="00BC1B3D"/>
    <w:rsid w:val="00BC3A28"/>
    <w:rsid w:val="00BC4C20"/>
    <w:rsid w:val="00BC4DDB"/>
    <w:rsid w:val="00BC6DDA"/>
    <w:rsid w:val="00BC723E"/>
    <w:rsid w:val="00BC755B"/>
    <w:rsid w:val="00BC7CE4"/>
    <w:rsid w:val="00BD0008"/>
    <w:rsid w:val="00BD040C"/>
    <w:rsid w:val="00BD0A14"/>
    <w:rsid w:val="00BD0C01"/>
    <w:rsid w:val="00BD0CC5"/>
    <w:rsid w:val="00BD1215"/>
    <w:rsid w:val="00BD2184"/>
    <w:rsid w:val="00BD2631"/>
    <w:rsid w:val="00BD2E8E"/>
    <w:rsid w:val="00BD344A"/>
    <w:rsid w:val="00BD4E47"/>
    <w:rsid w:val="00BD503A"/>
    <w:rsid w:val="00BD6A1E"/>
    <w:rsid w:val="00BD6FCA"/>
    <w:rsid w:val="00BD76C7"/>
    <w:rsid w:val="00BE0232"/>
    <w:rsid w:val="00BE0C2B"/>
    <w:rsid w:val="00BE1549"/>
    <w:rsid w:val="00BE1775"/>
    <w:rsid w:val="00BE1E7D"/>
    <w:rsid w:val="00BE220B"/>
    <w:rsid w:val="00BE2538"/>
    <w:rsid w:val="00BE291A"/>
    <w:rsid w:val="00BE2A56"/>
    <w:rsid w:val="00BE2B86"/>
    <w:rsid w:val="00BE3A2E"/>
    <w:rsid w:val="00BE3B20"/>
    <w:rsid w:val="00BE508A"/>
    <w:rsid w:val="00BE5295"/>
    <w:rsid w:val="00BE5879"/>
    <w:rsid w:val="00BE612A"/>
    <w:rsid w:val="00BF050F"/>
    <w:rsid w:val="00BF05D1"/>
    <w:rsid w:val="00BF1210"/>
    <w:rsid w:val="00BF178A"/>
    <w:rsid w:val="00BF180B"/>
    <w:rsid w:val="00BF1C9D"/>
    <w:rsid w:val="00BF24C1"/>
    <w:rsid w:val="00BF286E"/>
    <w:rsid w:val="00BF2F2E"/>
    <w:rsid w:val="00BF5D07"/>
    <w:rsid w:val="00C002D1"/>
    <w:rsid w:val="00C0058E"/>
    <w:rsid w:val="00C00B98"/>
    <w:rsid w:val="00C00E83"/>
    <w:rsid w:val="00C0304B"/>
    <w:rsid w:val="00C0346A"/>
    <w:rsid w:val="00C04355"/>
    <w:rsid w:val="00C043F1"/>
    <w:rsid w:val="00C05423"/>
    <w:rsid w:val="00C061E1"/>
    <w:rsid w:val="00C063BF"/>
    <w:rsid w:val="00C075DD"/>
    <w:rsid w:val="00C107B1"/>
    <w:rsid w:val="00C10C07"/>
    <w:rsid w:val="00C12489"/>
    <w:rsid w:val="00C128D4"/>
    <w:rsid w:val="00C131F5"/>
    <w:rsid w:val="00C13F7A"/>
    <w:rsid w:val="00C1422F"/>
    <w:rsid w:val="00C14D08"/>
    <w:rsid w:val="00C15521"/>
    <w:rsid w:val="00C16540"/>
    <w:rsid w:val="00C167C2"/>
    <w:rsid w:val="00C16DFD"/>
    <w:rsid w:val="00C172CE"/>
    <w:rsid w:val="00C23DE4"/>
    <w:rsid w:val="00C244E0"/>
    <w:rsid w:val="00C25427"/>
    <w:rsid w:val="00C2553F"/>
    <w:rsid w:val="00C26785"/>
    <w:rsid w:val="00C26979"/>
    <w:rsid w:val="00C26EE8"/>
    <w:rsid w:val="00C3121F"/>
    <w:rsid w:val="00C313D8"/>
    <w:rsid w:val="00C31DEF"/>
    <w:rsid w:val="00C32479"/>
    <w:rsid w:val="00C32B6A"/>
    <w:rsid w:val="00C32F3D"/>
    <w:rsid w:val="00C34220"/>
    <w:rsid w:val="00C3443E"/>
    <w:rsid w:val="00C34721"/>
    <w:rsid w:val="00C34953"/>
    <w:rsid w:val="00C34B53"/>
    <w:rsid w:val="00C35261"/>
    <w:rsid w:val="00C35E10"/>
    <w:rsid w:val="00C36517"/>
    <w:rsid w:val="00C36CEF"/>
    <w:rsid w:val="00C40A68"/>
    <w:rsid w:val="00C40ACC"/>
    <w:rsid w:val="00C40E38"/>
    <w:rsid w:val="00C415FD"/>
    <w:rsid w:val="00C417B3"/>
    <w:rsid w:val="00C4226E"/>
    <w:rsid w:val="00C43E2A"/>
    <w:rsid w:val="00C45498"/>
    <w:rsid w:val="00C4647E"/>
    <w:rsid w:val="00C46CFA"/>
    <w:rsid w:val="00C47D43"/>
    <w:rsid w:val="00C50ABD"/>
    <w:rsid w:val="00C50FA9"/>
    <w:rsid w:val="00C51480"/>
    <w:rsid w:val="00C51B0D"/>
    <w:rsid w:val="00C51F13"/>
    <w:rsid w:val="00C541F6"/>
    <w:rsid w:val="00C54677"/>
    <w:rsid w:val="00C548E7"/>
    <w:rsid w:val="00C551E7"/>
    <w:rsid w:val="00C555C9"/>
    <w:rsid w:val="00C5621E"/>
    <w:rsid w:val="00C5678E"/>
    <w:rsid w:val="00C567D2"/>
    <w:rsid w:val="00C57258"/>
    <w:rsid w:val="00C577D8"/>
    <w:rsid w:val="00C626C7"/>
    <w:rsid w:val="00C62CE1"/>
    <w:rsid w:val="00C6743B"/>
    <w:rsid w:val="00C67965"/>
    <w:rsid w:val="00C70D63"/>
    <w:rsid w:val="00C71B4C"/>
    <w:rsid w:val="00C73479"/>
    <w:rsid w:val="00C73FC3"/>
    <w:rsid w:val="00C74DFC"/>
    <w:rsid w:val="00C77FC7"/>
    <w:rsid w:val="00C80674"/>
    <w:rsid w:val="00C80EEF"/>
    <w:rsid w:val="00C815FD"/>
    <w:rsid w:val="00C8392F"/>
    <w:rsid w:val="00C840F5"/>
    <w:rsid w:val="00C848B4"/>
    <w:rsid w:val="00C850DB"/>
    <w:rsid w:val="00C86077"/>
    <w:rsid w:val="00C867C6"/>
    <w:rsid w:val="00C87419"/>
    <w:rsid w:val="00C87D0F"/>
    <w:rsid w:val="00C906C8"/>
    <w:rsid w:val="00C90F47"/>
    <w:rsid w:val="00C92F99"/>
    <w:rsid w:val="00C944CC"/>
    <w:rsid w:val="00C956ED"/>
    <w:rsid w:val="00C95D5F"/>
    <w:rsid w:val="00C96D82"/>
    <w:rsid w:val="00C96F44"/>
    <w:rsid w:val="00C96FDC"/>
    <w:rsid w:val="00C973E0"/>
    <w:rsid w:val="00CA0258"/>
    <w:rsid w:val="00CA0402"/>
    <w:rsid w:val="00CA0EFD"/>
    <w:rsid w:val="00CA1746"/>
    <w:rsid w:val="00CA2E4A"/>
    <w:rsid w:val="00CA4802"/>
    <w:rsid w:val="00CA5566"/>
    <w:rsid w:val="00CA7E20"/>
    <w:rsid w:val="00CB0E47"/>
    <w:rsid w:val="00CB163F"/>
    <w:rsid w:val="00CB1BB4"/>
    <w:rsid w:val="00CB2AAE"/>
    <w:rsid w:val="00CB329D"/>
    <w:rsid w:val="00CB383E"/>
    <w:rsid w:val="00CB5D83"/>
    <w:rsid w:val="00CB66F8"/>
    <w:rsid w:val="00CB7EE4"/>
    <w:rsid w:val="00CB7FF3"/>
    <w:rsid w:val="00CC141D"/>
    <w:rsid w:val="00CC343F"/>
    <w:rsid w:val="00CC42B5"/>
    <w:rsid w:val="00CC432A"/>
    <w:rsid w:val="00CC462E"/>
    <w:rsid w:val="00CC4DB1"/>
    <w:rsid w:val="00CC52C5"/>
    <w:rsid w:val="00CC65B5"/>
    <w:rsid w:val="00CC7EE9"/>
    <w:rsid w:val="00CD10FB"/>
    <w:rsid w:val="00CD11A2"/>
    <w:rsid w:val="00CD1300"/>
    <w:rsid w:val="00CD1A82"/>
    <w:rsid w:val="00CD2452"/>
    <w:rsid w:val="00CD2EB6"/>
    <w:rsid w:val="00CD33D3"/>
    <w:rsid w:val="00CD3D21"/>
    <w:rsid w:val="00CD516B"/>
    <w:rsid w:val="00CD571B"/>
    <w:rsid w:val="00CD5773"/>
    <w:rsid w:val="00CD622A"/>
    <w:rsid w:val="00CD65C8"/>
    <w:rsid w:val="00CD781A"/>
    <w:rsid w:val="00CE0EF8"/>
    <w:rsid w:val="00CE12E3"/>
    <w:rsid w:val="00CE2439"/>
    <w:rsid w:val="00CE5D58"/>
    <w:rsid w:val="00CE6996"/>
    <w:rsid w:val="00CE6F46"/>
    <w:rsid w:val="00CE77AF"/>
    <w:rsid w:val="00CE7B00"/>
    <w:rsid w:val="00CF0216"/>
    <w:rsid w:val="00CF03E6"/>
    <w:rsid w:val="00CF06E6"/>
    <w:rsid w:val="00CF086D"/>
    <w:rsid w:val="00CF0DE6"/>
    <w:rsid w:val="00CF19E5"/>
    <w:rsid w:val="00CF24BC"/>
    <w:rsid w:val="00CF2659"/>
    <w:rsid w:val="00CF280D"/>
    <w:rsid w:val="00CF378B"/>
    <w:rsid w:val="00CF4989"/>
    <w:rsid w:val="00CF4D24"/>
    <w:rsid w:val="00CF5525"/>
    <w:rsid w:val="00CF6EF9"/>
    <w:rsid w:val="00CF7600"/>
    <w:rsid w:val="00CF76FD"/>
    <w:rsid w:val="00CF7E1F"/>
    <w:rsid w:val="00D0056D"/>
    <w:rsid w:val="00D00A8D"/>
    <w:rsid w:val="00D00F2A"/>
    <w:rsid w:val="00D01169"/>
    <w:rsid w:val="00D012B8"/>
    <w:rsid w:val="00D02208"/>
    <w:rsid w:val="00D034DA"/>
    <w:rsid w:val="00D03619"/>
    <w:rsid w:val="00D037D7"/>
    <w:rsid w:val="00D03F65"/>
    <w:rsid w:val="00D04302"/>
    <w:rsid w:val="00D04A63"/>
    <w:rsid w:val="00D04A6B"/>
    <w:rsid w:val="00D05B71"/>
    <w:rsid w:val="00D06504"/>
    <w:rsid w:val="00D079B9"/>
    <w:rsid w:val="00D07C16"/>
    <w:rsid w:val="00D07FB8"/>
    <w:rsid w:val="00D1009D"/>
    <w:rsid w:val="00D128EF"/>
    <w:rsid w:val="00D1294A"/>
    <w:rsid w:val="00D12A0E"/>
    <w:rsid w:val="00D12B50"/>
    <w:rsid w:val="00D1477D"/>
    <w:rsid w:val="00D14EB6"/>
    <w:rsid w:val="00D153EA"/>
    <w:rsid w:val="00D15733"/>
    <w:rsid w:val="00D15A8A"/>
    <w:rsid w:val="00D15F75"/>
    <w:rsid w:val="00D163BC"/>
    <w:rsid w:val="00D16602"/>
    <w:rsid w:val="00D2006D"/>
    <w:rsid w:val="00D202C5"/>
    <w:rsid w:val="00D20956"/>
    <w:rsid w:val="00D20B39"/>
    <w:rsid w:val="00D20E29"/>
    <w:rsid w:val="00D21080"/>
    <w:rsid w:val="00D21D6B"/>
    <w:rsid w:val="00D22B38"/>
    <w:rsid w:val="00D23EB5"/>
    <w:rsid w:val="00D2546C"/>
    <w:rsid w:val="00D260D7"/>
    <w:rsid w:val="00D26D99"/>
    <w:rsid w:val="00D27027"/>
    <w:rsid w:val="00D27B4C"/>
    <w:rsid w:val="00D27C5D"/>
    <w:rsid w:val="00D30921"/>
    <w:rsid w:val="00D30B61"/>
    <w:rsid w:val="00D30ED2"/>
    <w:rsid w:val="00D31001"/>
    <w:rsid w:val="00D31019"/>
    <w:rsid w:val="00D32BB2"/>
    <w:rsid w:val="00D32DD3"/>
    <w:rsid w:val="00D33332"/>
    <w:rsid w:val="00D3349D"/>
    <w:rsid w:val="00D33A9B"/>
    <w:rsid w:val="00D33B5E"/>
    <w:rsid w:val="00D36340"/>
    <w:rsid w:val="00D36687"/>
    <w:rsid w:val="00D3695C"/>
    <w:rsid w:val="00D41875"/>
    <w:rsid w:val="00D452E7"/>
    <w:rsid w:val="00D4582C"/>
    <w:rsid w:val="00D459D1"/>
    <w:rsid w:val="00D4774D"/>
    <w:rsid w:val="00D51149"/>
    <w:rsid w:val="00D51B9E"/>
    <w:rsid w:val="00D51C6F"/>
    <w:rsid w:val="00D51EDB"/>
    <w:rsid w:val="00D51FBA"/>
    <w:rsid w:val="00D51FDB"/>
    <w:rsid w:val="00D528E2"/>
    <w:rsid w:val="00D52AE7"/>
    <w:rsid w:val="00D52B96"/>
    <w:rsid w:val="00D55708"/>
    <w:rsid w:val="00D57FE4"/>
    <w:rsid w:val="00D60D0E"/>
    <w:rsid w:val="00D6124C"/>
    <w:rsid w:val="00D61C54"/>
    <w:rsid w:val="00D6204C"/>
    <w:rsid w:val="00D63B30"/>
    <w:rsid w:val="00D640D3"/>
    <w:rsid w:val="00D654B8"/>
    <w:rsid w:val="00D65838"/>
    <w:rsid w:val="00D65D63"/>
    <w:rsid w:val="00D675B3"/>
    <w:rsid w:val="00D67FBE"/>
    <w:rsid w:val="00D7186D"/>
    <w:rsid w:val="00D720C0"/>
    <w:rsid w:val="00D72FA6"/>
    <w:rsid w:val="00D73A2B"/>
    <w:rsid w:val="00D748DB"/>
    <w:rsid w:val="00D74DD7"/>
    <w:rsid w:val="00D754F9"/>
    <w:rsid w:val="00D76090"/>
    <w:rsid w:val="00D7667B"/>
    <w:rsid w:val="00D76E15"/>
    <w:rsid w:val="00D76F90"/>
    <w:rsid w:val="00D77F51"/>
    <w:rsid w:val="00D80711"/>
    <w:rsid w:val="00D80882"/>
    <w:rsid w:val="00D81420"/>
    <w:rsid w:val="00D82D04"/>
    <w:rsid w:val="00D83D0F"/>
    <w:rsid w:val="00D84646"/>
    <w:rsid w:val="00D84AA2"/>
    <w:rsid w:val="00D84F4D"/>
    <w:rsid w:val="00D85015"/>
    <w:rsid w:val="00D8597A"/>
    <w:rsid w:val="00D866CD"/>
    <w:rsid w:val="00D90046"/>
    <w:rsid w:val="00D914BB"/>
    <w:rsid w:val="00D91FF6"/>
    <w:rsid w:val="00D92395"/>
    <w:rsid w:val="00D926B8"/>
    <w:rsid w:val="00D9419E"/>
    <w:rsid w:val="00D942B1"/>
    <w:rsid w:val="00D9473A"/>
    <w:rsid w:val="00D94F52"/>
    <w:rsid w:val="00D95315"/>
    <w:rsid w:val="00D967BE"/>
    <w:rsid w:val="00D96F18"/>
    <w:rsid w:val="00D96F2B"/>
    <w:rsid w:val="00D97086"/>
    <w:rsid w:val="00D9733A"/>
    <w:rsid w:val="00D97513"/>
    <w:rsid w:val="00D976AC"/>
    <w:rsid w:val="00DA047F"/>
    <w:rsid w:val="00DA0EF2"/>
    <w:rsid w:val="00DA292D"/>
    <w:rsid w:val="00DA314B"/>
    <w:rsid w:val="00DA3942"/>
    <w:rsid w:val="00DA4960"/>
    <w:rsid w:val="00DA4D43"/>
    <w:rsid w:val="00DA73D4"/>
    <w:rsid w:val="00DB1B9F"/>
    <w:rsid w:val="00DB6133"/>
    <w:rsid w:val="00DB7753"/>
    <w:rsid w:val="00DC025D"/>
    <w:rsid w:val="00DC037B"/>
    <w:rsid w:val="00DC299B"/>
    <w:rsid w:val="00DC3BD5"/>
    <w:rsid w:val="00DC4B1C"/>
    <w:rsid w:val="00DC5A26"/>
    <w:rsid w:val="00DC5B27"/>
    <w:rsid w:val="00DC6AB1"/>
    <w:rsid w:val="00DC740C"/>
    <w:rsid w:val="00DC7536"/>
    <w:rsid w:val="00DC78F7"/>
    <w:rsid w:val="00DD272F"/>
    <w:rsid w:val="00DD2B58"/>
    <w:rsid w:val="00DD3E51"/>
    <w:rsid w:val="00DD4636"/>
    <w:rsid w:val="00DD55ED"/>
    <w:rsid w:val="00DD6657"/>
    <w:rsid w:val="00DD673A"/>
    <w:rsid w:val="00DD7AB5"/>
    <w:rsid w:val="00DD7D26"/>
    <w:rsid w:val="00DD7DD5"/>
    <w:rsid w:val="00DE01D1"/>
    <w:rsid w:val="00DE0871"/>
    <w:rsid w:val="00DE1066"/>
    <w:rsid w:val="00DE55F0"/>
    <w:rsid w:val="00DE7A25"/>
    <w:rsid w:val="00DE7D21"/>
    <w:rsid w:val="00DF25A1"/>
    <w:rsid w:val="00DF2B46"/>
    <w:rsid w:val="00DF38A0"/>
    <w:rsid w:val="00DF47BE"/>
    <w:rsid w:val="00DF55A7"/>
    <w:rsid w:val="00DF71F1"/>
    <w:rsid w:val="00E006E9"/>
    <w:rsid w:val="00E009D8"/>
    <w:rsid w:val="00E012DC"/>
    <w:rsid w:val="00E0207D"/>
    <w:rsid w:val="00E0320E"/>
    <w:rsid w:val="00E0405B"/>
    <w:rsid w:val="00E047E0"/>
    <w:rsid w:val="00E049FE"/>
    <w:rsid w:val="00E04C24"/>
    <w:rsid w:val="00E04D18"/>
    <w:rsid w:val="00E06299"/>
    <w:rsid w:val="00E06444"/>
    <w:rsid w:val="00E07D54"/>
    <w:rsid w:val="00E106D1"/>
    <w:rsid w:val="00E11F76"/>
    <w:rsid w:val="00E12E18"/>
    <w:rsid w:val="00E13B8E"/>
    <w:rsid w:val="00E14172"/>
    <w:rsid w:val="00E14242"/>
    <w:rsid w:val="00E1582D"/>
    <w:rsid w:val="00E169AC"/>
    <w:rsid w:val="00E17124"/>
    <w:rsid w:val="00E17C46"/>
    <w:rsid w:val="00E17C8A"/>
    <w:rsid w:val="00E17D79"/>
    <w:rsid w:val="00E2014B"/>
    <w:rsid w:val="00E2063E"/>
    <w:rsid w:val="00E20B92"/>
    <w:rsid w:val="00E22288"/>
    <w:rsid w:val="00E238F9"/>
    <w:rsid w:val="00E23999"/>
    <w:rsid w:val="00E239EC"/>
    <w:rsid w:val="00E24EFB"/>
    <w:rsid w:val="00E25981"/>
    <w:rsid w:val="00E261D0"/>
    <w:rsid w:val="00E264D6"/>
    <w:rsid w:val="00E27A28"/>
    <w:rsid w:val="00E27F35"/>
    <w:rsid w:val="00E30CAE"/>
    <w:rsid w:val="00E32E25"/>
    <w:rsid w:val="00E33F47"/>
    <w:rsid w:val="00E34166"/>
    <w:rsid w:val="00E35C57"/>
    <w:rsid w:val="00E35D2D"/>
    <w:rsid w:val="00E361BC"/>
    <w:rsid w:val="00E368B2"/>
    <w:rsid w:val="00E36DCE"/>
    <w:rsid w:val="00E37332"/>
    <w:rsid w:val="00E37664"/>
    <w:rsid w:val="00E37801"/>
    <w:rsid w:val="00E42218"/>
    <w:rsid w:val="00E4229A"/>
    <w:rsid w:val="00E424B2"/>
    <w:rsid w:val="00E42F27"/>
    <w:rsid w:val="00E443B7"/>
    <w:rsid w:val="00E44D39"/>
    <w:rsid w:val="00E455BA"/>
    <w:rsid w:val="00E45CEB"/>
    <w:rsid w:val="00E46212"/>
    <w:rsid w:val="00E4745D"/>
    <w:rsid w:val="00E475A0"/>
    <w:rsid w:val="00E4786B"/>
    <w:rsid w:val="00E5021A"/>
    <w:rsid w:val="00E51944"/>
    <w:rsid w:val="00E52BFA"/>
    <w:rsid w:val="00E52DEB"/>
    <w:rsid w:val="00E53307"/>
    <w:rsid w:val="00E53AA6"/>
    <w:rsid w:val="00E53F96"/>
    <w:rsid w:val="00E5492B"/>
    <w:rsid w:val="00E54E50"/>
    <w:rsid w:val="00E5574F"/>
    <w:rsid w:val="00E56253"/>
    <w:rsid w:val="00E5755D"/>
    <w:rsid w:val="00E6078D"/>
    <w:rsid w:val="00E60E58"/>
    <w:rsid w:val="00E61D6A"/>
    <w:rsid w:val="00E62B32"/>
    <w:rsid w:val="00E633C9"/>
    <w:rsid w:val="00E6361D"/>
    <w:rsid w:val="00E6390C"/>
    <w:rsid w:val="00E639C4"/>
    <w:rsid w:val="00E64F3F"/>
    <w:rsid w:val="00E66D66"/>
    <w:rsid w:val="00E676A6"/>
    <w:rsid w:val="00E70793"/>
    <w:rsid w:val="00E71133"/>
    <w:rsid w:val="00E73ECE"/>
    <w:rsid w:val="00E7400A"/>
    <w:rsid w:val="00E74053"/>
    <w:rsid w:val="00E7492B"/>
    <w:rsid w:val="00E762E1"/>
    <w:rsid w:val="00E770B7"/>
    <w:rsid w:val="00E77464"/>
    <w:rsid w:val="00E80F98"/>
    <w:rsid w:val="00E81226"/>
    <w:rsid w:val="00E81DD5"/>
    <w:rsid w:val="00E827FA"/>
    <w:rsid w:val="00E8338F"/>
    <w:rsid w:val="00E838BC"/>
    <w:rsid w:val="00E84613"/>
    <w:rsid w:val="00E8536A"/>
    <w:rsid w:val="00E85892"/>
    <w:rsid w:val="00E872D2"/>
    <w:rsid w:val="00E872E2"/>
    <w:rsid w:val="00E873CD"/>
    <w:rsid w:val="00E875D3"/>
    <w:rsid w:val="00E879BD"/>
    <w:rsid w:val="00E87C65"/>
    <w:rsid w:val="00E9062D"/>
    <w:rsid w:val="00E90F37"/>
    <w:rsid w:val="00E91DFD"/>
    <w:rsid w:val="00E943EB"/>
    <w:rsid w:val="00E94688"/>
    <w:rsid w:val="00E947AE"/>
    <w:rsid w:val="00E95515"/>
    <w:rsid w:val="00E95BB4"/>
    <w:rsid w:val="00E96351"/>
    <w:rsid w:val="00E9716F"/>
    <w:rsid w:val="00EA1D88"/>
    <w:rsid w:val="00EA246B"/>
    <w:rsid w:val="00EA2FBD"/>
    <w:rsid w:val="00EA39E3"/>
    <w:rsid w:val="00EA3FE5"/>
    <w:rsid w:val="00EA41B8"/>
    <w:rsid w:val="00EA5083"/>
    <w:rsid w:val="00EA520A"/>
    <w:rsid w:val="00EA7FD8"/>
    <w:rsid w:val="00EB1632"/>
    <w:rsid w:val="00EB2563"/>
    <w:rsid w:val="00EB2F2B"/>
    <w:rsid w:val="00EB3991"/>
    <w:rsid w:val="00EB3B9D"/>
    <w:rsid w:val="00EB41F5"/>
    <w:rsid w:val="00EB4940"/>
    <w:rsid w:val="00EB589E"/>
    <w:rsid w:val="00EB5DAC"/>
    <w:rsid w:val="00EB6FBD"/>
    <w:rsid w:val="00EC1495"/>
    <w:rsid w:val="00EC1A40"/>
    <w:rsid w:val="00EC23D0"/>
    <w:rsid w:val="00EC2D36"/>
    <w:rsid w:val="00EC2DE0"/>
    <w:rsid w:val="00EC349C"/>
    <w:rsid w:val="00EC57FB"/>
    <w:rsid w:val="00EC7715"/>
    <w:rsid w:val="00ED13C1"/>
    <w:rsid w:val="00ED21B0"/>
    <w:rsid w:val="00ED2B59"/>
    <w:rsid w:val="00ED3910"/>
    <w:rsid w:val="00ED5BA6"/>
    <w:rsid w:val="00ED5DD1"/>
    <w:rsid w:val="00ED6121"/>
    <w:rsid w:val="00ED6503"/>
    <w:rsid w:val="00ED6EA9"/>
    <w:rsid w:val="00ED75F2"/>
    <w:rsid w:val="00ED7AF3"/>
    <w:rsid w:val="00ED7EC5"/>
    <w:rsid w:val="00EE1CB3"/>
    <w:rsid w:val="00EE25AE"/>
    <w:rsid w:val="00EE2B72"/>
    <w:rsid w:val="00EE3CD1"/>
    <w:rsid w:val="00EE3F93"/>
    <w:rsid w:val="00EE4E57"/>
    <w:rsid w:val="00EE5186"/>
    <w:rsid w:val="00EE5E96"/>
    <w:rsid w:val="00EE60C5"/>
    <w:rsid w:val="00EE64D6"/>
    <w:rsid w:val="00EE7A85"/>
    <w:rsid w:val="00EE7ECD"/>
    <w:rsid w:val="00EF0113"/>
    <w:rsid w:val="00EF1120"/>
    <w:rsid w:val="00EF212E"/>
    <w:rsid w:val="00EF22A9"/>
    <w:rsid w:val="00EF2E61"/>
    <w:rsid w:val="00EF3934"/>
    <w:rsid w:val="00EF40B3"/>
    <w:rsid w:val="00EF4170"/>
    <w:rsid w:val="00EF581E"/>
    <w:rsid w:val="00EF5B63"/>
    <w:rsid w:val="00EF6A9E"/>
    <w:rsid w:val="00EF78F1"/>
    <w:rsid w:val="00F00071"/>
    <w:rsid w:val="00F01FDD"/>
    <w:rsid w:val="00F02375"/>
    <w:rsid w:val="00F02BD3"/>
    <w:rsid w:val="00F02F76"/>
    <w:rsid w:val="00F034FD"/>
    <w:rsid w:val="00F049A8"/>
    <w:rsid w:val="00F07653"/>
    <w:rsid w:val="00F078C9"/>
    <w:rsid w:val="00F11A9B"/>
    <w:rsid w:val="00F11FDB"/>
    <w:rsid w:val="00F13D03"/>
    <w:rsid w:val="00F13E99"/>
    <w:rsid w:val="00F14E22"/>
    <w:rsid w:val="00F14F03"/>
    <w:rsid w:val="00F152E1"/>
    <w:rsid w:val="00F157BB"/>
    <w:rsid w:val="00F16B3D"/>
    <w:rsid w:val="00F1728A"/>
    <w:rsid w:val="00F17A77"/>
    <w:rsid w:val="00F213DA"/>
    <w:rsid w:val="00F25672"/>
    <w:rsid w:val="00F264D2"/>
    <w:rsid w:val="00F26A26"/>
    <w:rsid w:val="00F27713"/>
    <w:rsid w:val="00F30B10"/>
    <w:rsid w:val="00F31D5D"/>
    <w:rsid w:val="00F3223B"/>
    <w:rsid w:val="00F350DA"/>
    <w:rsid w:val="00F359C0"/>
    <w:rsid w:val="00F3678D"/>
    <w:rsid w:val="00F36BDD"/>
    <w:rsid w:val="00F36E46"/>
    <w:rsid w:val="00F36F0C"/>
    <w:rsid w:val="00F3752D"/>
    <w:rsid w:val="00F379EA"/>
    <w:rsid w:val="00F42345"/>
    <w:rsid w:val="00F442A5"/>
    <w:rsid w:val="00F446A4"/>
    <w:rsid w:val="00F450BF"/>
    <w:rsid w:val="00F458CF"/>
    <w:rsid w:val="00F47B92"/>
    <w:rsid w:val="00F501D9"/>
    <w:rsid w:val="00F50538"/>
    <w:rsid w:val="00F52BB6"/>
    <w:rsid w:val="00F534DC"/>
    <w:rsid w:val="00F53CB5"/>
    <w:rsid w:val="00F5617D"/>
    <w:rsid w:val="00F562A9"/>
    <w:rsid w:val="00F56998"/>
    <w:rsid w:val="00F57668"/>
    <w:rsid w:val="00F6153C"/>
    <w:rsid w:val="00F616F2"/>
    <w:rsid w:val="00F61818"/>
    <w:rsid w:val="00F62567"/>
    <w:rsid w:val="00F6269E"/>
    <w:rsid w:val="00F62D0C"/>
    <w:rsid w:val="00F64CE6"/>
    <w:rsid w:val="00F70F6D"/>
    <w:rsid w:val="00F7126F"/>
    <w:rsid w:val="00F71355"/>
    <w:rsid w:val="00F71D2B"/>
    <w:rsid w:val="00F72D75"/>
    <w:rsid w:val="00F72F2D"/>
    <w:rsid w:val="00F741FE"/>
    <w:rsid w:val="00F757EA"/>
    <w:rsid w:val="00F759CE"/>
    <w:rsid w:val="00F77493"/>
    <w:rsid w:val="00F775E4"/>
    <w:rsid w:val="00F80857"/>
    <w:rsid w:val="00F80ACD"/>
    <w:rsid w:val="00F810BA"/>
    <w:rsid w:val="00F81E2A"/>
    <w:rsid w:val="00F827DF"/>
    <w:rsid w:val="00F82859"/>
    <w:rsid w:val="00F82F79"/>
    <w:rsid w:val="00F83D1A"/>
    <w:rsid w:val="00F842B2"/>
    <w:rsid w:val="00F857EA"/>
    <w:rsid w:val="00F86D03"/>
    <w:rsid w:val="00F87283"/>
    <w:rsid w:val="00F875F7"/>
    <w:rsid w:val="00F90B1D"/>
    <w:rsid w:val="00F90F1E"/>
    <w:rsid w:val="00F91079"/>
    <w:rsid w:val="00F91263"/>
    <w:rsid w:val="00F91474"/>
    <w:rsid w:val="00F91764"/>
    <w:rsid w:val="00F9377F"/>
    <w:rsid w:val="00F9419D"/>
    <w:rsid w:val="00F96708"/>
    <w:rsid w:val="00F96ED9"/>
    <w:rsid w:val="00F97450"/>
    <w:rsid w:val="00FA0153"/>
    <w:rsid w:val="00FA16C7"/>
    <w:rsid w:val="00FA20CE"/>
    <w:rsid w:val="00FA2117"/>
    <w:rsid w:val="00FA316F"/>
    <w:rsid w:val="00FA3FF1"/>
    <w:rsid w:val="00FB091B"/>
    <w:rsid w:val="00FB1495"/>
    <w:rsid w:val="00FB2D47"/>
    <w:rsid w:val="00FB3D1A"/>
    <w:rsid w:val="00FB43C6"/>
    <w:rsid w:val="00FB4C4F"/>
    <w:rsid w:val="00FB5148"/>
    <w:rsid w:val="00FB57FE"/>
    <w:rsid w:val="00FB6081"/>
    <w:rsid w:val="00FB662C"/>
    <w:rsid w:val="00FB7464"/>
    <w:rsid w:val="00FB74EB"/>
    <w:rsid w:val="00FC3CED"/>
    <w:rsid w:val="00FC4BD0"/>
    <w:rsid w:val="00FC56ED"/>
    <w:rsid w:val="00FC5709"/>
    <w:rsid w:val="00FC66AD"/>
    <w:rsid w:val="00FD1E3E"/>
    <w:rsid w:val="00FD2D15"/>
    <w:rsid w:val="00FD3054"/>
    <w:rsid w:val="00FD30CC"/>
    <w:rsid w:val="00FD347A"/>
    <w:rsid w:val="00FD3938"/>
    <w:rsid w:val="00FD4047"/>
    <w:rsid w:val="00FD4721"/>
    <w:rsid w:val="00FD77B4"/>
    <w:rsid w:val="00FD7E83"/>
    <w:rsid w:val="00FD7F2C"/>
    <w:rsid w:val="00FE1FF5"/>
    <w:rsid w:val="00FE28D2"/>
    <w:rsid w:val="00FE3335"/>
    <w:rsid w:val="00FE54B5"/>
    <w:rsid w:val="00FE7FD2"/>
    <w:rsid w:val="00FF18EA"/>
    <w:rsid w:val="00FF2688"/>
    <w:rsid w:val="00FF3A5D"/>
    <w:rsid w:val="00FF57C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C2C1"/>
  <w15:docId w15:val="{4EEB7EF6-7224-412E-BE40-848777CC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669"/>
    <w:pPr>
      <w:spacing w:line="360" w:lineRule="auto"/>
      <w:jc w:val="both"/>
    </w:pPr>
    <w:rPr>
      <w:rFonts w:ascii="Bookman Old Style" w:eastAsia="Batang" w:hAnsi="Bookman Old Style"/>
      <w:sz w:val="24"/>
      <w:szCs w:val="24"/>
      <w:lang w:val="sk-SK" w:eastAsia="ko-KR"/>
    </w:rPr>
  </w:style>
  <w:style w:type="paragraph" w:styleId="Heading1">
    <w:name w:val="heading 1"/>
    <w:basedOn w:val="Normal"/>
    <w:next w:val="Normal"/>
    <w:link w:val="Heading1Char"/>
    <w:qFormat/>
    <w:rsid w:val="007C3B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51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rsid w:val="00FB514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link w:val="Header"/>
    <w:uiPriority w:val="99"/>
    <w:semiHidden/>
    <w:rsid w:val="00FB5148"/>
    <w:rPr>
      <w:rFonts w:ascii="Bookman Old Style" w:eastAsia="Batang" w:hAnsi="Bookman Old Style"/>
      <w:sz w:val="24"/>
      <w:szCs w:val="24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FB51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B5148"/>
  </w:style>
  <w:style w:type="paragraph" w:styleId="NoSpacing">
    <w:name w:val="No Spacing"/>
    <w:uiPriority w:val="1"/>
    <w:qFormat/>
    <w:rsid w:val="00702C85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B12D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12DC"/>
    <w:rPr>
      <w:rFonts w:ascii="Tahoma" w:eastAsia="Batang" w:hAnsi="Tahoma" w:cs="Tahoma"/>
      <w:sz w:val="16"/>
      <w:szCs w:val="16"/>
      <w:lang w:val="ro-RO" w:eastAsia="ko-KR"/>
    </w:rPr>
  </w:style>
  <w:style w:type="character" w:customStyle="1" w:styleId="FooterChar">
    <w:name w:val="Footer Char"/>
    <w:link w:val="Footer"/>
    <w:uiPriority w:val="99"/>
    <w:rsid w:val="003901CF"/>
    <w:rPr>
      <w:rFonts w:ascii="Bookman Old Style" w:eastAsia="Batang" w:hAnsi="Bookman Old Style"/>
      <w:sz w:val="24"/>
      <w:szCs w:val="24"/>
      <w:lang w:eastAsia="ko-KR"/>
    </w:rPr>
  </w:style>
  <w:style w:type="character" w:customStyle="1" w:styleId="apple-converted-space">
    <w:name w:val="apple-converted-space"/>
    <w:rsid w:val="00F3752D"/>
  </w:style>
  <w:style w:type="character" w:styleId="Hyperlink">
    <w:name w:val="Hyperlink"/>
    <w:uiPriority w:val="99"/>
    <w:unhideWhenUsed/>
    <w:rsid w:val="00F37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02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7C3B92"/>
    <w:rPr>
      <w:rFonts w:ascii="Cambria" w:eastAsia="Times New Roman" w:hAnsi="Cambria" w:cs="Times New Roman"/>
      <w:b/>
      <w:bCs/>
      <w:kern w:val="32"/>
      <w:sz w:val="32"/>
      <w:szCs w:val="32"/>
      <w:lang w:eastAsia="ko-KR"/>
    </w:rPr>
  </w:style>
  <w:style w:type="table" w:styleId="TableGrid">
    <w:name w:val="Table Grid"/>
    <w:basedOn w:val="TableNormal"/>
    <w:uiPriority w:val="39"/>
    <w:rsid w:val="00E8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rsid w:val="00451FBE"/>
  </w:style>
  <w:style w:type="paragraph" w:customStyle="1" w:styleId="Pa54">
    <w:name w:val="Pa54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69">
    <w:name w:val="Pa69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1">
    <w:name w:val="A9+1"/>
    <w:uiPriority w:val="99"/>
    <w:rsid w:val="00700AE5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32">
    <w:name w:val="Pa33+2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351">
    <w:name w:val="Pa35+1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2">
    <w:name w:val="A9+2"/>
    <w:uiPriority w:val="99"/>
    <w:rsid w:val="00A155A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Default">
    <w:name w:val="Default"/>
    <w:rsid w:val="000A2230"/>
    <w:pPr>
      <w:autoSpaceDE w:val="0"/>
      <w:autoSpaceDN w:val="0"/>
      <w:adjustRightInd w:val="0"/>
    </w:pPr>
    <w:rPr>
      <w:rFonts w:ascii="IBM Plex Sans" w:hAnsi="IBM Plex Sans" w:cs="IBM Plex Sans"/>
      <w:color w:val="000000"/>
      <w:sz w:val="24"/>
      <w:szCs w:val="24"/>
    </w:rPr>
  </w:style>
  <w:style w:type="paragraph" w:customStyle="1" w:styleId="Pa372">
    <w:name w:val="Pa37+2"/>
    <w:basedOn w:val="Default"/>
    <w:next w:val="Default"/>
    <w:uiPriority w:val="99"/>
    <w:rsid w:val="00BB61C3"/>
    <w:pPr>
      <w:spacing w:line="197" w:lineRule="atLeast"/>
    </w:pPr>
    <w:rPr>
      <w:rFonts w:cs="Times New Roman"/>
      <w:color w:val="auto"/>
    </w:rPr>
  </w:style>
  <w:style w:type="character" w:customStyle="1" w:styleId="A102">
    <w:name w:val="A10+2"/>
    <w:uiPriority w:val="99"/>
    <w:rsid w:val="00BB61C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13">
    <w:name w:val="Pa31+3"/>
    <w:basedOn w:val="Default"/>
    <w:next w:val="Default"/>
    <w:uiPriority w:val="99"/>
    <w:rsid w:val="004D362B"/>
    <w:pPr>
      <w:spacing w:line="197" w:lineRule="atLeast"/>
    </w:pPr>
    <w:rPr>
      <w:rFonts w:cs="Times New Roman"/>
      <w:color w:val="auto"/>
    </w:rPr>
  </w:style>
  <w:style w:type="character" w:customStyle="1" w:styleId="A34">
    <w:name w:val="A3+4"/>
    <w:uiPriority w:val="99"/>
    <w:rsid w:val="004D362B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501D9"/>
    <w:rPr>
      <w:color w:val="605E5C"/>
      <w:shd w:val="clear" w:color="auto" w:fill="E1DFDD"/>
    </w:rPr>
  </w:style>
  <w:style w:type="table" w:styleId="ListTable1Light-Accent1">
    <w:name w:val="List Table 1 Light Accent 1"/>
    <w:basedOn w:val="TableNormal"/>
    <w:uiPriority w:val="46"/>
    <w:rsid w:val="001A599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F5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1F51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k-SK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\Desktop\Template_2016\Templates_EN_VIII_2016_format_dot\EN_limba_romana_2016_var_xx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C9B8F-B167-42AB-B9C4-679C5DBA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EN_limba_romana_2016_var_xx</Template>
  <TotalTime>1</TotalTime>
  <Pages>9</Pages>
  <Words>2630</Words>
  <Characters>14996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</dc:creator>
  <cp:lastModifiedBy>Mariana Bilici</cp:lastModifiedBy>
  <cp:revision>3</cp:revision>
  <cp:lastPrinted>2026-03-05T02:24:00Z</cp:lastPrinted>
  <dcterms:created xsi:type="dcterms:W3CDTF">2026-03-18T08:58:00Z</dcterms:created>
  <dcterms:modified xsi:type="dcterms:W3CDTF">2026-04-01T07:57:00Z</dcterms:modified>
</cp:coreProperties>
</file>