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A5AFE" w14:textId="77777777" w:rsidR="00477B5A" w:rsidRPr="00B01CC5" w:rsidRDefault="00E106D1" w:rsidP="00477B5A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5B79E8BA" wp14:editId="02BB0096">
                <wp:simplePos x="0" y="0"/>
                <wp:positionH relativeFrom="margin">
                  <wp:posOffset>3724275</wp:posOffset>
                </wp:positionH>
                <wp:positionV relativeFrom="paragraph">
                  <wp:posOffset>68580</wp:posOffset>
                </wp:positionV>
                <wp:extent cx="2842260" cy="3048000"/>
                <wp:effectExtent l="0" t="0" r="1524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E0FA8" w14:textId="77777777" w:rsidR="00CB7095" w:rsidRPr="00870C85" w:rsidRDefault="00CB7095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…………………………………………............................................................................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4B6244" w14:textId="77777777" w:rsidR="00CB7095" w:rsidRPr="00870C85" w:rsidRDefault="00CB7095" w:rsidP="00417EA7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Ini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iala prenumelui tatălui: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4505BA6C" w14:textId="77777777" w:rsidR="00CB7095" w:rsidRPr="00870C85" w:rsidRDefault="00CB7095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Prenumele: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07CD947C" w14:textId="77777777" w:rsidR="00CB7095" w:rsidRPr="00870C85" w:rsidRDefault="00CB7095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Ș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coala de provenien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ă: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</w:t>
                            </w:r>
                          </w:p>
                          <w:p w14:paraId="74C604F4" w14:textId="77777777" w:rsidR="00CB7095" w:rsidRPr="00870C85" w:rsidRDefault="00CB7095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</w:t>
                            </w:r>
                          </w:p>
                          <w:p w14:paraId="6BB8EF69" w14:textId="77777777" w:rsidR="00CB7095" w:rsidRPr="00870C85" w:rsidRDefault="00CB7095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0C58934" w14:textId="77777777" w:rsidR="00CB7095" w:rsidRPr="00870C85" w:rsidRDefault="00CB7095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Centrul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olimpiadă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</w:p>
                          <w:p w14:paraId="252D65AF" w14:textId="77777777" w:rsidR="00CB7095" w:rsidRPr="00870C85" w:rsidRDefault="00CB7095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59A2C396" w14:textId="77777777" w:rsidR="00CB7095" w:rsidRPr="00870C85" w:rsidRDefault="00CB7095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Localitatea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5436499A" w14:textId="77777777" w:rsidR="00CB7095" w:rsidRPr="00870C85" w:rsidRDefault="00CB7095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41B2794E" w14:textId="77777777" w:rsidR="00CB7095" w:rsidRPr="00870C85" w:rsidRDefault="00CB7095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Jude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ul: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E46F70" w14:textId="77777777" w:rsidR="00CB7095" w:rsidRPr="00870C85" w:rsidRDefault="00CB7095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5"/>
                              <w:gridCol w:w="1311"/>
                            </w:tblGrid>
                            <w:tr w:rsidR="00CB7095" w:rsidRPr="00870C85" w14:paraId="657C14E5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34940E2E" w14:textId="77777777" w:rsidR="00CB7095" w:rsidRPr="00870C85" w:rsidRDefault="00CB7095" w:rsidP="00870C85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Nume şi prenume asistent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EF0C32B" w14:textId="77777777" w:rsidR="00CB7095" w:rsidRPr="00870C85" w:rsidRDefault="00CB7095" w:rsidP="002D7323">
                                  <w:pPr>
                                    <w:spacing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Semnătura</w:t>
                                  </w:r>
                                </w:p>
                              </w:tc>
                            </w:tr>
                            <w:tr w:rsidR="00CB7095" w:rsidRPr="00870C85" w14:paraId="66D36334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43A91F2" w14:textId="77777777" w:rsidR="00CB7095" w:rsidRPr="00870C85" w:rsidRDefault="00CB7095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35FDDB50" w14:textId="77777777" w:rsidR="00CB7095" w:rsidRPr="00870C85" w:rsidRDefault="00CB7095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B7095" w:rsidRPr="00870C85" w14:paraId="5A9469D0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5691A53F" w14:textId="77777777" w:rsidR="00CB7095" w:rsidRPr="00870C85" w:rsidRDefault="00CB7095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C7D362F" w14:textId="77777777" w:rsidR="00CB7095" w:rsidRPr="00870C85" w:rsidRDefault="00CB7095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B7095" w:rsidRPr="00870C85" w14:paraId="2F5BA63F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0AAC2802" w14:textId="77777777" w:rsidR="00CB7095" w:rsidRPr="00870C85" w:rsidRDefault="00CB7095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0987873B" w14:textId="77777777" w:rsidR="00CB7095" w:rsidRPr="00870C85" w:rsidRDefault="00CB7095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B7095" w:rsidRPr="00870C85" w14:paraId="1A1C7D5B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A05811F" w14:textId="77777777" w:rsidR="00CB7095" w:rsidRPr="00870C85" w:rsidRDefault="00CB7095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703771FA" w14:textId="77777777" w:rsidR="00CB7095" w:rsidRPr="00870C85" w:rsidRDefault="00CB7095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01D783" w14:textId="77777777" w:rsidR="00CB7095" w:rsidRPr="00870C85" w:rsidRDefault="00CB7095" w:rsidP="005868EC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9E8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3.25pt;margin-top:5.4pt;width:223.8pt;height:240pt;z-index: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">
                <v:textbox>
                  <w:txbxContent>
                    <w:p w14:paraId="221E0FA8" w14:textId="77777777" w:rsidR="00CB7095" w:rsidRPr="00870C85" w:rsidRDefault="00CB7095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…………………………………………............................................................................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4B6244" w14:textId="77777777" w:rsidR="00CB7095" w:rsidRPr="00870C85" w:rsidRDefault="00CB7095" w:rsidP="00417EA7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Ini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iala prenumelui tatălui: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4505BA6C" w14:textId="77777777" w:rsidR="00CB7095" w:rsidRPr="00870C85" w:rsidRDefault="00CB7095" w:rsidP="00417EA7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Prenumele: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</w:t>
                      </w:r>
                    </w:p>
                    <w:p w14:paraId="07CD947C" w14:textId="77777777" w:rsidR="00CB7095" w:rsidRPr="00870C85" w:rsidRDefault="00CB7095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Ș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coala de provenien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ă: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</w:t>
                      </w:r>
                    </w:p>
                    <w:p w14:paraId="74C604F4" w14:textId="77777777" w:rsidR="00CB7095" w:rsidRPr="00870C85" w:rsidRDefault="00CB7095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</w:t>
                      </w:r>
                    </w:p>
                    <w:p w14:paraId="6BB8EF69" w14:textId="77777777" w:rsidR="00CB7095" w:rsidRPr="00870C85" w:rsidRDefault="00CB7095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30C58934" w14:textId="77777777" w:rsidR="00CB7095" w:rsidRPr="00870C85" w:rsidRDefault="00CB7095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Centrul de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olimpiadă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</w:p>
                    <w:p w14:paraId="252D65AF" w14:textId="77777777" w:rsidR="00CB7095" w:rsidRPr="00870C85" w:rsidRDefault="00CB7095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59A2C396" w14:textId="77777777" w:rsidR="00CB7095" w:rsidRPr="00870C85" w:rsidRDefault="00CB7095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Localitatea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: 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5436499A" w14:textId="77777777" w:rsidR="00CB7095" w:rsidRPr="00870C85" w:rsidRDefault="00CB7095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41B2794E" w14:textId="77777777" w:rsidR="00CB7095" w:rsidRPr="00870C85" w:rsidRDefault="00CB7095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Jude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ul: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E46F70" w14:textId="77777777" w:rsidR="00CB7095" w:rsidRPr="00870C85" w:rsidRDefault="00CB7095" w:rsidP="002D7323">
                      <w:pPr>
                        <w:spacing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5"/>
                        <w:gridCol w:w="1311"/>
                      </w:tblGrid>
                      <w:tr w:rsidR="00CB7095" w:rsidRPr="00870C85" w14:paraId="657C14E5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34940E2E" w14:textId="77777777" w:rsidR="00CB7095" w:rsidRPr="00870C85" w:rsidRDefault="00CB7095" w:rsidP="00870C85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Nume şi prenume asistent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14:paraId="2EF0C32B" w14:textId="77777777" w:rsidR="00CB7095" w:rsidRPr="00870C85" w:rsidRDefault="00CB7095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Semnătura</w:t>
                            </w:r>
                          </w:p>
                        </w:tc>
                      </w:tr>
                      <w:tr w:rsidR="00CB7095" w:rsidRPr="00870C85" w14:paraId="66D36334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43A91F2" w14:textId="77777777" w:rsidR="00CB7095" w:rsidRPr="00870C85" w:rsidRDefault="00CB7095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35FDDB50" w14:textId="77777777" w:rsidR="00CB7095" w:rsidRPr="00870C85" w:rsidRDefault="00CB7095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B7095" w:rsidRPr="00870C85" w14:paraId="5A9469D0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5691A53F" w14:textId="77777777" w:rsidR="00CB7095" w:rsidRPr="00870C85" w:rsidRDefault="00CB7095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2C7D362F" w14:textId="77777777" w:rsidR="00CB7095" w:rsidRPr="00870C85" w:rsidRDefault="00CB7095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B7095" w:rsidRPr="00870C85" w14:paraId="2F5BA63F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0AAC2802" w14:textId="77777777" w:rsidR="00CB7095" w:rsidRPr="00870C85" w:rsidRDefault="00CB7095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0987873B" w14:textId="77777777" w:rsidR="00CB7095" w:rsidRPr="00870C85" w:rsidRDefault="00CB7095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B7095" w:rsidRPr="00870C85" w14:paraId="1A1C7D5B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A05811F" w14:textId="77777777" w:rsidR="00CB7095" w:rsidRPr="00870C85" w:rsidRDefault="00CB7095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703771FA" w14:textId="77777777" w:rsidR="00CB7095" w:rsidRPr="00870C85" w:rsidRDefault="00CB7095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201D783" w14:textId="77777777" w:rsidR="00CB7095" w:rsidRPr="00870C85" w:rsidRDefault="00CB7095" w:rsidP="005868EC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E3D692" w14:textId="77777777" w:rsidR="00FC2459" w:rsidRPr="003F03BA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3F03BA">
        <w:rPr>
          <w:rFonts w:ascii="Arial" w:hAnsi="Arial" w:cs="Arial"/>
          <w:b/>
          <w:sz w:val="22"/>
          <w:szCs w:val="22"/>
          <w:lang w:val="ro-RO"/>
        </w:rPr>
        <w:t>Prezenta lucrare conține ______ pagini</w:t>
      </w:r>
    </w:p>
    <w:p w14:paraId="3EAB47CD" w14:textId="77777777" w:rsidR="00FC2459" w:rsidRPr="00B01CC5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4BEE561E" w14:textId="77777777" w:rsidR="00FC2459" w:rsidRPr="00B01CC5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116AA427" w14:textId="77777777" w:rsidR="00FC2459" w:rsidRPr="00B01CC5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43282B2F" w14:textId="77777777" w:rsidR="00FC2459" w:rsidRPr="00B01CC5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770D7AB2" w14:textId="77777777" w:rsidR="00FC2459" w:rsidRPr="00B01CC5" w:rsidRDefault="00FC2459" w:rsidP="00D62E33">
      <w:pPr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ETAPA JUDEȚEANĂ/SECTOARELOR MUNICIPIULUI BUCUREȘTI A OLIMPIADELOR NAȚIONALE ȘCOLARE - 202</w:t>
      </w:r>
      <w:r>
        <w:rPr>
          <w:rFonts w:ascii="Arial" w:hAnsi="Arial" w:cs="Arial"/>
          <w:b/>
          <w:lang w:val="uk-UA"/>
        </w:rPr>
        <w:t>6</w:t>
      </w:r>
    </w:p>
    <w:p w14:paraId="5B28E996" w14:textId="77777777" w:rsidR="00FC2459" w:rsidRPr="00B01CC5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4B960120" w14:textId="77777777" w:rsidR="00FC2459" w:rsidRPr="00B01CC5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54B5F61A" w14:textId="77777777" w:rsidR="00FC2459" w:rsidRPr="003F03BA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ro-RO"/>
        </w:rPr>
      </w:pPr>
      <w:r w:rsidRPr="003F03BA">
        <w:rPr>
          <w:rFonts w:ascii="Arial" w:hAnsi="Arial" w:cs="Arial"/>
          <w:b/>
          <w:bCs/>
          <w:lang w:val="ro-RO"/>
        </w:rPr>
        <w:t>Proba scrisă</w:t>
      </w:r>
    </w:p>
    <w:p w14:paraId="63AF163D" w14:textId="77777777" w:rsidR="00FC2459" w:rsidRPr="00B01CC5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uk-UA"/>
        </w:rPr>
      </w:pPr>
    </w:p>
    <w:p w14:paraId="4EF51759" w14:textId="77777777" w:rsidR="00FC2459" w:rsidRPr="00B01CC5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uk-UA"/>
        </w:rPr>
      </w:pPr>
    </w:p>
    <w:p w14:paraId="2B8D8E78" w14:textId="77777777" w:rsidR="00FC2459" w:rsidRPr="00B01CC5" w:rsidRDefault="00FC245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LIMBA ȘI LITERATURA UCRAINEANĂ MATERNĂ</w:t>
      </w:r>
    </w:p>
    <w:p w14:paraId="107584D9" w14:textId="440B901B" w:rsidR="005E2995" w:rsidRPr="00B01CC5" w:rsidRDefault="00D76090" w:rsidP="00D62E33">
      <w:pPr>
        <w:tabs>
          <w:tab w:val="left" w:pos="1134"/>
          <w:tab w:val="left" w:pos="1276"/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proofErr w:type="spellStart"/>
      <w:r w:rsidRPr="00B01CC5">
        <w:rPr>
          <w:rFonts w:ascii="Arial" w:hAnsi="Arial" w:cs="Arial"/>
          <w:b/>
          <w:lang w:val="uk-UA"/>
        </w:rPr>
        <w:t>Clasa</w:t>
      </w:r>
      <w:proofErr w:type="spellEnd"/>
      <w:r w:rsidRPr="00B01CC5">
        <w:rPr>
          <w:rFonts w:ascii="Arial" w:hAnsi="Arial" w:cs="Arial"/>
          <w:b/>
          <w:lang w:val="uk-UA"/>
        </w:rPr>
        <w:t xml:space="preserve"> a </w:t>
      </w:r>
      <w:proofErr w:type="spellStart"/>
      <w:r w:rsidR="003D2A97" w:rsidRPr="00B01CC5">
        <w:rPr>
          <w:rFonts w:ascii="Arial" w:hAnsi="Arial" w:cs="Arial"/>
          <w:b/>
          <w:lang w:val="uk-UA"/>
        </w:rPr>
        <w:t>a</w:t>
      </w:r>
      <w:proofErr w:type="spellEnd"/>
      <w:r w:rsidR="003D2A97" w:rsidRPr="00B01CC5">
        <w:rPr>
          <w:rFonts w:ascii="Arial" w:hAnsi="Arial" w:cs="Arial"/>
          <w:b/>
          <w:lang w:val="uk-UA"/>
        </w:rPr>
        <w:t xml:space="preserve"> </w:t>
      </w:r>
      <w:r w:rsidR="006D20E1" w:rsidRPr="00B01CC5">
        <w:rPr>
          <w:rFonts w:ascii="Arial" w:hAnsi="Arial" w:cs="Arial"/>
          <w:b/>
          <w:lang w:val="uk-UA"/>
        </w:rPr>
        <w:t>V</w:t>
      </w:r>
      <w:r w:rsidR="00DD710B">
        <w:rPr>
          <w:rFonts w:ascii="Arial" w:hAnsi="Arial" w:cs="Arial"/>
          <w:b/>
          <w:lang w:val="ro-RO"/>
        </w:rPr>
        <w:t>I</w:t>
      </w:r>
      <w:r w:rsidR="007D47AC">
        <w:rPr>
          <w:rFonts w:ascii="Arial" w:hAnsi="Arial" w:cs="Arial"/>
          <w:b/>
          <w:lang w:val="ro-RO"/>
        </w:rPr>
        <w:t>I</w:t>
      </w:r>
      <w:r w:rsidR="002460F1" w:rsidRPr="00B01CC5">
        <w:rPr>
          <w:rFonts w:ascii="Arial" w:hAnsi="Arial" w:cs="Arial"/>
          <w:b/>
          <w:lang w:val="uk-UA"/>
        </w:rPr>
        <w:t>-a</w:t>
      </w:r>
    </w:p>
    <w:p w14:paraId="077632FB" w14:textId="77777777" w:rsidR="00522989" w:rsidRPr="00B01CC5" w:rsidRDefault="00522989" w:rsidP="00D62E33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60BF7A2B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2CBEB331" w14:textId="77777777" w:rsidR="00870C85" w:rsidRPr="00B01CC5" w:rsidRDefault="00870C85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AED2409" w14:textId="54019135" w:rsidR="0084109D" w:rsidRPr="00B01CC5" w:rsidRDefault="0084109D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5B2C85A7" w14:textId="77777777" w:rsidR="007E2530" w:rsidRPr="00B01CC5" w:rsidRDefault="007E2530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668C40D0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D9F59B5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5626E6" w:rsidRPr="00B01CC5" w14:paraId="6683C184" w14:textId="77777777" w:rsidTr="00E81DD5">
        <w:trPr>
          <w:jc w:val="center"/>
        </w:trPr>
        <w:tc>
          <w:tcPr>
            <w:tcW w:w="426" w:type="dxa"/>
            <w:vAlign w:val="center"/>
          </w:tcPr>
          <w:p w14:paraId="55414F0B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A</w:t>
            </w:r>
          </w:p>
        </w:tc>
        <w:tc>
          <w:tcPr>
            <w:tcW w:w="1969" w:type="dxa"/>
            <w:vAlign w:val="center"/>
          </w:tcPr>
          <w:p w14:paraId="45822E1D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2E2FF590" w14:textId="14203A12" w:rsidR="00870C85" w:rsidRPr="00B01CC5" w:rsidRDefault="006C639C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(CIFRE ŞI LITERE)</w:t>
            </w:r>
          </w:p>
        </w:tc>
        <w:tc>
          <w:tcPr>
            <w:tcW w:w="3480" w:type="dxa"/>
            <w:vAlign w:val="center"/>
          </w:tcPr>
          <w:p w14:paraId="00EC65C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0809AD0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63EE92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0DB4875D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7A3D1A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2AFA2D5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770675B4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DE80A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BFAC06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6B6F5974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1B9C124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2E33716C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069312EE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349EE01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63C8962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9ADAF8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9C7A3B7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AE05E99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3C99F97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A04E515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D54B1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7E4B5B2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3732CA05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7CF9B5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7F84711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6F26AA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CF140AF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870C85" w:rsidRPr="00B01CC5" w14:paraId="1FCCFAB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2BF3EE03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47FEA7A8" w14:textId="196321E3" w:rsidR="00870C85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C54677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FINAL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120" w:type="dxa"/>
            <w:vAlign w:val="center"/>
          </w:tcPr>
          <w:p w14:paraId="0F72A536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3C38BF8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818F071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15BA1166" w14:textId="73A8D7A3" w:rsidR="00870C85" w:rsidRPr="00B01CC5" w:rsidRDefault="00870C85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2F65735D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4BED36F6" w14:textId="77777777" w:rsidTr="00E81DD5">
        <w:trPr>
          <w:jc w:val="center"/>
        </w:trPr>
        <w:tc>
          <w:tcPr>
            <w:tcW w:w="426" w:type="dxa"/>
            <w:vAlign w:val="center"/>
          </w:tcPr>
          <w:p w14:paraId="1E3A3945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B</w:t>
            </w:r>
          </w:p>
        </w:tc>
        <w:tc>
          <w:tcPr>
            <w:tcW w:w="1969" w:type="dxa"/>
            <w:vAlign w:val="center"/>
          </w:tcPr>
          <w:p w14:paraId="3AB3BCEC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1C636DB2" w14:textId="5C492536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2D7415D7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59769A3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36072A44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50F4556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662676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826247F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1A5317EC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0C96EE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AB0A0A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19A8729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5E3DB6B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7165765A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5C7A5C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D45D7F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B7C10B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6AE3EDE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04016B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5B38C99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24258C9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F8E7F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B8700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74CA36A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5AE9654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5C9D987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1BAACEB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2C7E3B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977E30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7436A42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7225E243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660C7E" w14:textId="6A42758C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0FFA03D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571D5DA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7B25CD0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6F43A775" w14:textId="47461217" w:rsidR="00477B5A" w:rsidRPr="00B01CC5" w:rsidRDefault="00477B5A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6630E51A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350E3B58" w14:textId="77777777" w:rsidTr="00E81DD5">
        <w:trPr>
          <w:jc w:val="center"/>
        </w:trPr>
        <w:tc>
          <w:tcPr>
            <w:tcW w:w="426" w:type="dxa"/>
            <w:vAlign w:val="center"/>
          </w:tcPr>
          <w:p w14:paraId="117C1E2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</w:t>
            </w:r>
          </w:p>
        </w:tc>
        <w:tc>
          <w:tcPr>
            <w:tcW w:w="1969" w:type="dxa"/>
            <w:vAlign w:val="center"/>
          </w:tcPr>
          <w:p w14:paraId="619C9DBF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505C8659" w14:textId="2242CEB5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089AD5A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37025E6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0EC51E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036EF59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7E077CB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047E826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61A1BCD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4D759E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4A1DA0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3E063C3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0689263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568CC435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714FFB1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2461B4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34CA29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003A7B33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10400CA1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4313464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6EB380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75FF8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C79F6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E25D698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5E950C0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6FB1A60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3A2F8EB8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830B6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5836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61A23D07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1CA6588B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49F7F60" w14:textId="7C359B71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65E64629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E1E8D40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051DC1D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280C3346" w14:textId="77777777" w:rsidR="005868EC" w:rsidRPr="00B01CC5" w:rsidRDefault="005868EC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</w:p>
    <w:p w14:paraId="7717D653" w14:textId="77777777" w:rsidR="005868EC" w:rsidRPr="00B01CC5" w:rsidRDefault="005868EC">
      <w:pPr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  <w:r w:rsidRPr="00B01CC5">
        <w:rPr>
          <w:rFonts w:ascii="Arial" w:hAnsi="Arial" w:cs="Arial"/>
          <w:sz w:val="22"/>
          <w:szCs w:val="22"/>
          <w:lang w:val="uk-UA"/>
        </w:rPr>
        <w:br w:type="page"/>
      </w:r>
    </w:p>
    <w:p w14:paraId="68861C72" w14:textId="6A0381C2" w:rsidR="00FB5148" w:rsidRPr="00B01CC5" w:rsidRDefault="007D47AC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  <w:r>
        <w:rPr>
          <w:rFonts w:ascii="Arial" w:hAnsi="Arial" w:cs="Arial"/>
          <w:b/>
          <w:bCs/>
          <w:noProof/>
          <w:sz w:val="22"/>
          <w:szCs w:val="22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F913C16" wp14:editId="28BE830F">
                <wp:simplePos x="0" y="0"/>
                <wp:positionH relativeFrom="column">
                  <wp:posOffset>-63500</wp:posOffset>
                </wp:positionH>
                <wp:positionV relativeFrom="paragraph">
                  <wp:posOffset>41910</wp:posOffset>
                </wp:positionV>
                <wp:extent cx="2910840" cy="3048000"/>
                <wp:effectExtent l="0" t="0" r="2286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840" cy="30480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77173" w14:textId="77777777" w:rsidR="00CB7095" w:rsidRPr="00870C85" w:rsidRDefault="00CB7095" w:rsidP="00477B5A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13C16" id="Text Box 2" o:spid="_x0000_s1027" type="#_x0000_t202" style="position:absolute;margin-left:-5pt;margin-top:3.3pt;width:229.2pt;height:240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" fillcolor="black [3213]">
                <v:textbox>
                  <w:txbxContent>
                    <w:p w14:paraId="6FD77173" w14:textId="77777777" w:rsidR="00CB7095" w:rsidRPr="00870C85" w:rsidRDefault="00CB7095" w:rsidP="00477B5A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582D" w:rsidRPr="00B01CC5">
        <w:rPr>
          <w:rFonts w:ascii="Arial" w:hAnsi="Arial" w:cs="Arial"/>
          <w:b/>
          <w:bCs/>
          <w:sz w:val="22"/>
          <w:szCs w:val="22"/>
          <w:lang w:val="uk-UA"/>
        </w:rPr>
        <w:tab/>
      </w:r>
    </w:p>
    <w:p w14:paraId="7BFE29A3" w14:textId="77777777" w:rsidR="005E2995" w:rsidRPr="00B01CC5" w:rsidRDefault="005E299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0904574" w14:textId="7CD38CB0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9C55B12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343728B" w14:textId="266032A3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D8E1065" w14:textId="73AE912F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E17BAA0" w14:textId="2395E989" w:rsidR="00CF5525" w:rsidRPr="00B01CC5" w:rsidRDefault="007D47AC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9D07F5" wp14:editId="3BD79DFC">
                <wp:simplePos x="0" y="0"/>
                <wp:positionH relativeFrom="column">
                  <wp:posOffset>3086100</wp:posOffset>
                </wp:positionH>
                <wp:positionV relativeFrom="paragraph">
                  <wp:posOffset>34925</wp:posOffset>
                </wp:positionV>
                <wp:extent cx="3327820" cy="1397000"/>
                <wp:effectExtent l="0" t="0" r="0" b="0"/>
                <wp:wrapNone/>
                <wp:docPr id="3" name="Casetă tex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7820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D02089" w14:textId="77777777" w:rsidR="00CB7095" w:rsidRPr="003F03BA" w:rsidRDefault="00CB7095" w:rsidP="007D47A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70"/>
                                <w:tab w:val="right" w:pos="10065"/>
                              </w:tabs>
                              <w:spacing w:line="480" w:lineRule="auto"/>
                              <w:ind w:left="270"/>
                              <w:rPr>
                                <w:rFonts w:ascii="Arial" w:hAnsi="Arial" w:cs="Arial"/>
                                <w:b/>
                                <w:sz w:val="24"/>
                                <w:lang w:val="ro-RO"/>
                              </w:rPr>
                            </w:pPr>
                            <w:r w:rsidRPr="003F03BA">
                              <w:rPr>
                                <w:rFonts w:ascii="Arial" w:hAnsi="Arial" w:cs="Arial"/>
                                <w:b/>
                                <w:sz w:val="24"/>
                                <w:lang w:val="ro-RO"/>
                              </w:rPr>
                              <w:t>Toate subiectele sunt obligatorii.</w:t>
                            </w:r>
                          </w:p>
                          <w:p w14:paraId="6C7CD3E6" w14:textId="77777777" w:rsidR="00CB7095" w:rsidRPr="003F03BA" w:rsidRDefault="00CB7095" w:rsidP="007D47A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line="480" w:lineRule="auto"/>
                              <w:ind w:left="270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</w:pPr>
                            <w:r w:rsidRPr="003F03BA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  <w:t>Se acordă zece puncte din oficiu.</w:t>
                            </w:r>
                          </w:p>
                          <w:p w14:paraId="0BDA1E3C" w14:textId="1A5DD5DD" w:rsidR="00CB7095" w:rsidRPr="003F03BA" w:rsidRDefault="00CB7095" w:rsidP="007D47A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ind w:left="270"/>
                              <w:rPr>
                                <w:rFonts w:ascii="Arial" w:hAnsi="Arial" w:cs="Arial"/>
                                <w:sz w:val="24"/>
                                <w:lang w:val="ro-RO"/>
                              </w:rPr>
                            </w:pPr>
                            <w:r w:rsidRPr="003F03BA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  <w:t xml:space="preserve">Timpul de lucru efectiv este de </w:t>
                            </w:r>
                            <w:r w:rsidR="00F567B8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  <w:t>2</w:t>
                            </w:r>
                            <w:r w:rsidRPr="003F03BA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  <w:t xml:space="preserve"> ore.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9D07F5" id="Casetă text 3" o:spid="_x0000_s1028" type="#_x0000_t202" style="position:absolute;left:0;text-align:left;margin-left:243pt;margin-top:2.75pt;width:262.05pt;height:110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" filled="f" stroked="f" strokeweight=".5pt">
                <v:textbox>
                  <w:txbxContent>
                    <w:p w14:paraId="15D02089" w14:textId="77777777" w:rsidR="00CB7095" w:rsidRPr="003F03BA" w:rsidRDefault="00CB7095" w:rsidP="007D47A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70"/>
                          <w:tab w:val="right" w:pos="10065"/>
                        </w:tabs>
                        <w:spacing w:line="480" w:lineRule="auto"/>
                        <w:ind w:left="270"/>
                        <w:rPr>
                          <w:rFonts w:ascii="Arial" w:hAnsi="Arial" w:cs="Arial"/>
                          <w:b/>
                          <w:sz w:val="24"/>
                          <w:lang w:val="ro-RO"/>
                        </w:rPr>
                      </w:pPr>
                      <w:r w:rsidRPr="003F03BA">
                        <w:rPr>
                          <w:rFonts w:ascii="Arial" w:hAnsi="Arial" w:cs="Arial"/>
                          <w:b/>
                          <w:sz w:val="24"/>
                          <w:lang w:val="ro-RO"/>
                        </w:rPr>
                        <w:t>Toate subiectele sunt obligatorii.</w:t>
                      </w:r>
                    </w:p>
                    <w:p w14:paraId="6C7CD3E6" w14:textId="77777777" w:rsidR="00CB7095" w:rsidRPr="003F03BA" w:rsidRDefault="00CB7095" w:rsidP="007D47A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line="480" w:lineRule="auto"/>
                        <w:ind w:left="270"/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</w:pPr>
                      <w:r w:rsidRPr="003F03BA"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  <w:t>Se acordă zece puncte din oficiu.</w:t>
                      </w:r>
                    </w:p>
                    <w:p w14:paraId="0BDA1E3C" w14:textId="1A5DD5DD" w:rsidR="00CB7095" w:rsidRPr="003F03BA" w:rsidRDefault="00CB7095" w:rsidP="007D47A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480" w:lineRule="auto"/>
                        <w:ind w:left="270"/>
                        <w:rPr>
                          <w:rFonts w:ascii="Arial" w:hAnsi="Arial" w:cs="Arial"/>
                          <w:sz w:val="24"/>
                          <w:lang w:val="ro-RO"/>
                        </w:rPr>
                      </w:pPr>
                      <w:r w:rsidRPr="003F03BA"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  <w:t xml:space="preserve">Timpul de lucru efectiv este de </w:t>
                      </w:r>
                      <w:r w:rsidR="00F567B8"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  <w:t>2</w:t>
                      </w:r>
                      <w:r w:rsidRPr="003F03BA"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  <w:t xml:space="preserve"> ore.</w:t>
                      </w:r>
                    </w:p>
                  </w:txbxContent>
                </v:textbox>
              </v:shape>
            </w:pict>
          </mc:Fallback>
        </mc:AlternateContent>
      </w:r>
    </w:p>
    <w:p w14:paraId="0F5F4DFE" w14:textId="4AE7F5D4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63FAFC9" w14:textId="31A0C2BF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44799C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9E3F08A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88FB8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C9D1C9D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25F7BF1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4229C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7ED20D7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B5B2E2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406505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1448F4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E38FAFF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01E2DBA" w14:textId="77777777" w:rsidR="00CF5525" w:rsidRPr="00B01CC5" w:rsidRDefault="00CF5525" w:rsidP="00BF24C1">
      <w:pPr>
        <w:tabs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30CD206C" w14:textId="74D86446" w:rsidR="00CF5525" w:rsidRPr="00B01CC5" w:rsidRDefault="005E607C" w:rsidP="00771F80">
      <w:pPr>
        <w:shd w:val="clear" w:color="auto" w:fill="BFBFBF" w:themeFill="background1" w:themeFillShade="BF"/>
        <w:tabs>
          <w:tab w:val="right" w:pos="10466"/>
        </w:tabs>
        <w:spacing w:line="240" w:lineRule="auto"/>
        <w:rPr>
          <w:rFonts w:ascii="Arial" w:hAnsi="Arial" w:cs="Arial"/>
          <w:b/>
          <w:bCs/>
          <w:sz w:val="22"/>
          <w:szCs w:val="22"/>
          <w:u w:val="single"/>
          <w:lang w:val="uk-UA"/>
        </w:rPr>
      </w:pPr>
      <w:r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 xml:space="preserve">І. </w:t>
      </w:r>
      <w:r w:rsidR="001F248D"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>Частина</w:t>
      </w:r>
      <w:r w:rsidR="00CF5525"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ab/>
      </w:r>
      <w:r w:rsidR="00300ECC"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>(</w:t>
      </w:r>
      <w:r w:rsidR="001C1188" w:rsidRPr="00B01CC5">
        <w:rPr>
          <w:rFonts w:ascii="Arial" w:hAnsi="Arial" w:cs="Arial"/>
          <w:b/>
          <w:sz w:val="22"/>
          <w:szCs w:val="22"/>
          <w:u w:val="single"/>
          <w:lang w:val="uk-UA"/>
        </w:rPr>
        <w:t>3</w:t>
      </w:r>
      <w:r w:rsidR="00C73479" w:rsidRPr="00B01CC5">
        <w:rPr>
          <w:rFonts w:ascii="Arial" w:hAnsi="Arial" w:cs="Arial"/>
          <w:b/>
          <w:sz w:val="22"/>
          <w:szCs w:val="22"/>
          <w:u w:val="single"/>
          <w:lang w:val="uk-UA"/>
        </w:rPr>
        <w:t>0</w:t>
      </w:r>
      <w:r w:rsidR="00CF5525" w:rsidRPr="00B01CC5">
        <w:rPr>
          <w:rFonts w:ascii="Arial" w:hAnsi="Arial" w:cs="Arial"/>
          <w:b/>
          <w:sz w:val="22"/>
          <w:szCs w:val="22"/>
          <w:u w:val="single"/>
          <w:lang w:val="uk-UA"/>
        </w:rPr>
        <w:t xml:space="preserve"> </w:t>
      </w:r>
      <w:r w:rsidRPr="00B01CC5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300ECC" w:rsidRPr="00B01CC5">
        <w:rPr>
          <w:rFonts w:ascii="Arial" w:hAnsi="Arial" w:cs="Arial"/>
          <w:b/>
          <w:sz w:val="22"/>
          <w:szCs w:val="22"/>
          <w:u w:val="single"/>
          <w:lang w:val="uk-UA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E2B72" w:rsidRPr="00B01CC5" w14:paraId="2B45E76D" w14:textId="77777777" w:rsidTr="00980F40">
        <w:tc>
          <w:tcPr>
            <w:tcW w:w="10456" w:type="dxa"/>
            <w:shd w:val="clear" w:color="auto" w:fill="D9D9D9" w:themeFill="background1" w:themeFillShade="D9"/>
          </w:tcPr>
          <w:p w14:paraId="018A440A" w14:textId="77777777" w:rsidR="00B01CC5" w:rsidRPr="00B01CC5" w:rsidRDefault="00B01CC5" w:rsidP="005E607C">
            <w:pPr>
              <w:spacing w:line="240" w:lineRule="auto"/>
              <w:rPr>
                <w:rFonts w:ascii="Arial" w:hAnsi="Arial" w:cs="Arial"/>
                <w:b/>
                <w:sz w:val="4"/>
                <w:szCs w:val="22"/>
                <w:lang w:val="uk-UA"/>
              </w:rPr>
            </w:pPr>
          </w:p>
          <w:p w14:paraId="15E88BDB" w14:textId="77777777" w:rsidR="00EE2B72" w:rsidRDefault="005E607C" w:rsidP="005E607C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Прочитайте уважно наступний текст</w:t>
            </w:r>
            <w:r w:rsidR="00EE2B72"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:</w:t>
            </w:r>
          </w:p>
          <w:p w14:paraId="01DA3593" w14:textId="738379E7" w:rsidR="00B01CC5" w:rsidRPr="00B01CC5" w:rsidRDefault="00B01CC5" w:rsidP="005E607C">
            <w:pPr>
              <w:spacing w:line="240" w:lineRule="auto"/>
              <w:rPr>
                <w:rFonts w:ascii="Arial" w:eastAsia="Times New Roman" w:hAnsi="Arial" w:cs="Arial"/>
                <w:sz w:val="2"/>
                <w:szCs w:val="22"/>
                <w:lang w:val="uk-UA" w:eastAsia="ro-RO"/>
              </w:rPr>
            </w:pPr>
          </w:p>
        </w:tc>
      </w:tr>
    </w:tbl>
    <w:p w14:paraId="36DFC13E" w14:textId="68BD577F" w:rsidR="00CF7600" w:rsidRDefault="000F72FE" w:rsidP="009F0512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2"/>
          <w:lang w:val="uk-UA"/>
        </w:rPr>
      </w:pPr>
      <w:r w:rsidRPr="00B01CC5">
        <w:rPr>
          <w:rFonts w:ascii="Arial" w:eastAsia="Times New Roman" w:hAnsi="Arial" w:cs="Arial"/>
          <w:color w:val="000000"/>
          <w:lang w:val="uk-UA" w:eastAsia="ro-RO"/>
        </w:rPr>
        <w:t xml:space="preserve"> </w:t>
      </w:r>
    </w:p>
    <w:p w14:paraId="6653A797" w14:textId="77777777" w:rsidR="00856CC4" w:rsidRDefault="00856CC4" w:rsidP="00856CC4">
      <w:pPr>
        <w:tabs>
          <w:tab w:val="left" w:pos="360"/>
        </w:tabs>
        <w:spacing w:line="276" w:lineRule="auto"/>
        <w:ind w:left="3150" w:right="476" w:firstLine="184"/>
        <w:rPr>
          <w:rFonts w:ascii="Arial" w:hAnsi="Arial" w:cs="Arial"/>
          <w:b/>
          <w:bCs/>
          <w:color w:val="000000" w:themeColor="text1"/>
          <w:sz w:val="22"/>
          <w:lang w:val="uk-UA"/>
        </w:rPr>
        <w:sectPr w:rsidR="00856CC4" w:rsidSect="00741BB4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284" w:right="720" w:bottom="720" w:left="720" w:header="278" w:footer="278" w:gutter="0"/>
          <w:cols w:space="708"/>
          <w:docGrid w:linePitch="360"/>
        </w:sectPr>
      </w:pPr>
    </w:p>
    <w:p w14:paraId="3079C73F" w14:textId="68B7981E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856CC4">
        <w:rPr>
          <w:rFonts w:ascii="Arial" w:hAnsi="Arial" w:cs="Arial"/>
          <w:b/>
          <w:bCs/>
          <w:color w:val="000000" w:themeColor="text1"/>
          <w:sz w:val="22"/>
          <w:lang w:val="uk-UA"/>
        </w:rPr>
        <w:t>«</w:t>
      </w:r>
      <w:r w:rsidRPr="00856CC4">
        <w:rPr>
          <w:rFonts w:ascii="Arial" w:hAnsi="Arial" w:cs="Arial"/>
          <w:bCs/>
          <w:color w:val="000000" w:themeColor="text1"/>
          <w:sz w:val="22"/>
        </w:rPr>
        <w:t>О рідна мово ти моя,</w:t>
      </w:r>
    </w:p>
    <w:p w14:paraId="4ADD84F1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Як любо ти звучиш!</w:t>
      </w:r>
    </w:p>
    <w:p w14:paraId="2F41EF36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Аж серце б’єсь, аж кров ґуля,</w:t>
      </w:r>
    </w:p>
    <w:p w14:paraId="0F82C668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  <w:lang w:val="uk-UA"/>
        </w:rPr>
        <w:t xml:space="preserve"> </w:t>
      </w:r>
      <w:r w:rsidRPr="00856CC4">
        <w:rPr>
          <w:rFonts w:ascii="Arial" w:hAnsi="Arial" w:cs="Arial"/>
          <w:bCs/>
          <w:color w:val="000000" w:themeColor="text1"/>
          <w:sz w:val="22"/>
        </w:rPr>
        <w:t>— Надії додаєш!..</w:t>
      </w:r>
    </w:p>
    <w:p w14:paraId="27024AD1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Твій гарний, чародійний звук</w:t>
      </w:r>
    </w:p>
    <w:p w14:paraId="1DFCEEE6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  <w:lang w:val="uk-UA"/>
        </w:rPr>
        <w:t xml:space="preserve">І </w:t>
      </w:r>
      <w:r w:rsidRPr="00856CC4">
        <w:rPr>
          <w:rFonts w:ascii="Arial" w:hAnsi="Arial" w:cs="Arial"/>
          <w:bCs/>
          <w:color w:val="000000" w:themeColor="text1"/>
          <w:sz w:val="22"/>
        </w:rPr>
        <w:t>думні чола гне,</w:t>
      </w:r>
    </w:p>
    <w:p w14:paraId="0B659F29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Мов сила теплих неньки рук,</w:t>
      </w:r>
    </w:p>
    <w:p w14:paraId="5497A4CF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І так, мов жар, пливе…</w:t>
      </w:r>
    </w:p>
    <w:p w14:paraId="589A8CE3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 xml:space="preserve">Я так пишаюся тобов, </w:t>
      </w:r>
    </w:p>
    <w:p w14:paraId="3C1BCBB0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Мов пан усіх світів,</w:t>
      </w:r>
    </w:p>
    <w:p w14:paraId="1161F602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— Ти і життя моє, й любов,</w:t>
      </w:r>
    </w:p>
    <w:p w14:paraId="762760BF" w14:textId="77777777" w:rsidR="00856CC4" w:rsidRPr="00856CC4" w:rsidRDefault="00856CC4" w:rsidP="00856CC4">
      <w:pPr>
        <w:tabs>
          <w:tab w:val="left" w:pos="360"/>
        </w:tabs>
        <w:spacing w:line="276" w:lineRule="auto"/>
        <w:ind w:left="117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І спомин ранніх снів!..</w:t>
      </w:r>
    </w:p>
    <w:p w14:paraId="34CB1AB2" w14:textId="77777777" w:rsidR="00856CC4" w:rsidRDefault="00856CC4" w:rsidP="00856CC4">
      <w:pPr>
        <w:tabs>
          <w:tab w:val="left" w:pos="360"/>
        </w:tabs>
        <w:spacing w:line="276" w:lineRule="auto"/>
        <w:ind w:left="630" w:right="476" w:firstLine="184"/>
        <w:rPr>
          <w:rFonts w:ascii="Arial" w:hAnsi="Arial" w:cs="Arial"/>
          <w:bCs/>
          <w:color w:val="000000" w:themeColor="text1"/>
          <w:sz w:val="22"/>
        </w:rPr>
      </w:pPr>
    </w:p>
    <w:p w14:paraId="15CB271C" w14:textId="77777777" w:rsidR="00856CC4" w:rsidRDefault="00856CC4" w:rsidP="00856CC4">
      <w:pPr>
        <w:tabs>
          <w:tab w:val="left" w:pos="360"/>
        </w:tabs>
        <w:spacing w:line="276" w:lineRule="auto"/>
        <w:ind w:left="630" w:right="476" w:firstLine="184"/>
        <w:rPr>
          <w:rFonts w:ascii="Arial" w:hAnsi="Arial" w:cs="Arial"/>
          <w:bCs/>
          <w:color w:val="000000" w:themeColor="text1"/>
          <w:sz w:val="22"/>
        </w:rPr>
      </w:pPr>
    </w:p>
    <w:p w14:paraId="47442FBF" w14:textId="77777777" w:rsidR="00856CC4" w:rsidRDefault="00856CC4" w:rsidP="00856CC4">
      <w:pPr>
        <w:tabs>
          <w:tab w:val="left" w:pos="360"/>
        </w:tabs>
        <w:spacing w:line="276" w:lineRule="auto"/>
        <w:ind w:left="630" w:right="476" w:firstLine="184"/>
        <w:rPr>
          <w:rFonts w:ascii="Arial" w:hAnsi="Arial" w:cs="Arial"/>
          <w:bCs/>
          <w:color w:val="000000" w:themeColor="text1"/>
          <w:sz w:val="22"/>
        </w:rPr>
      </w:pPr>
    </w:p>
    <w:p w14:paraId="2E90D456" w14:textId="77777777" w:rsidR="00856CC4" w:rsidRDefault="00856CC4" w:rsidP="00856CC4">
      <w:pPr>
        <w:tabs>
          <w:tab w:val="left" w:pos="360"/>
        </w:tabs>
        <w:spacing w:line="276" w:lineRule="auto"/>
        <w:ind w:left="630" w:right="476" w:firstLine="184"/>
        <w:rPr>
          <w:rFonts w:ascii="Arial" w:hAnsi="Arial" w:cs="Arial"/>
          <w:bCs/>
          <w:color w:val="000000" w:themeColor="text1"/>
          <w:sz w:val="22"/>
        </w:rPr>
      </w:pPr>
    </w:p>
    <w:p w14:paraId="5FB77E2A" w14:textId="3E7629B0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Ні звук струни, ні солов’я</w:t>
      </w:r>
    </w:p>
    <w:p w14:paraId="1D6FF7FD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Так любо не пливуть:</w:t>
      </w:r>
    </w:p>
    <w:p w14:paraId="6B895982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Як рідне слово вчую я,</w:t>
      </w:r>
    </w:p>
    <w:p w14:paraId="0F3BBDB3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З очей аж сльози йдуть…</w:t>
      </w:r>
    </w:p>
    <w:p w14:paraId="01E93E0B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І думкою літаю там,</w:t>
      </w:r>
    </w:p>
    <w:p w14:paraId="6BFDE072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Де ще малим гуляв,</w:t>
      </w:r>
    </w:p>
    <w:p w14:paraId="059854F4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Де гнавсь до щастя райських брам,</w:t>
      </w:r>
    </w:p>
    <w:p w14:paraId="3FFFCF76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В рожевім сні витав…</w:t>
      </w:r>
    </w:p>
    <w:p w14:paraId="53C6ABE5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І так зда</w:t>
      </w:r>
      <w:r w:rsidRPr="00856CC4">
        <w:rPr>
          <w:rFonts w:ascii="Arial" w:hAnsi="Arial" w:cs="Arial"/>
          <w:bCs/>
          <w:color w:val="000000" w:themeColor="text1"/>
          <w:sz w:val="22"/>
          <w:lang w:val="uk-UA"/>
        </w:rPr>
        <w:t>є</w:t>
      </w:r>
      <w:r w:rsidRPr="00856CC4">
        <w:rPr>
          <w:rFonts w:ascii="Arial" w:hAnsi="Arial" w:cs="Arial"/>
          <w:bCs/>
          <w:color w:val="000000" w:themeColor="text1"/>
          <w:sz w:val="22"/>
        </w:rPr>
        <w:t>сь мені, немов</w:t>
      </w:r>
    </w:p>
    <w:p w14:paraId="07BD5BB8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Знов ненечка пестить,</w:t>
      </w:r>
    </w:p>
    <w:p w14:paraId="06744810" w14:textId="77777777" w:rsidR="00856CC4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bCs/>
          <w:color w:val="000000" w:themeColor="text1"/>
          <w:sz w:val="22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А батько гладить мя руков</w:t>
      </w:r>
    </w:p>
    <w:p w14:paraId="4300C4BF" w14:textId="7B1BB47B" w:rsidR="009F0512" w:rsidRPr="00856CC4" w:rsidRDefault="00856CC4" w:rsidP="00856CC4">
      <w:pPr>
        <w:tabs>
          <w:tab w:val="left" w:pos="360"/>
        </w:tabs>
        <w:spacing w:line="276" w:lineRule="auto"/>
        <w:ind w:left="-180" w:right="476" w:firstLine="184"/>
        <w:rPr>
          <w:rFonts w:ascii="Arial" w:hAnsi="Arial" w:cs="Arial"/>
          <w:color w:val="000000" w:themeColor="text1"/>
          <w:sz w:val="22"/>
          <w:highlight w:val="yellow"/>
          <w:lang w:val="uk-UA"/>
        </w:rPr>
      </w:pPr>
      <w:r w:rsidRPr="00856CC4">
        <w:rPr>
          <w:rFonts w:ascii="Arial" w:hAnsi="Arial" w:cs="Arial"/>
          <w:bCs/>
          <w:color w:val="000000" w:themeColor="text1"/>
          <w:sz w:val="22"/>
        </w:rPr>
        <w:t>І чесно жити вчить…</w:t>
      </w:r>
      <w:r w:rsidRPr="00856CC4">
        <w:rPr>
          <w:rFonts w:ascii="Arial" w:hAnsi="Arial" w:cs="Arial"/>
          <w:bCs/>
          <w:color w:val="000000" w:themeColor="text1"/>
          <w:sz w:val="22"/>
          <w:lang w:val="uk-UA"/>
        </w:rPr>
        <w:t>»</w:t>
      </w:r>
      <w:r w:rsidR="00162C6D" w:rsidRPr="00856CC4">
        <w:rPr>
          <w:rFonts w:ascii="Arial" w:hAnsi="Arial" w:cs="Arial"/>
          <w:color w:val="000000" w:themeColor="text1"/>
          <w:sz w:val="22"/>
          <w:lang w:val="uk-UA"/>
        </w:rPr>
        <w:t>.</w:t>
      </w:r>
    </w:p>
    <w:p w14:paraId="6F33E2EB" w14:textId="77777777" w:rsidR="00856CC4" w:rsidRDefault="00856CC4" w:rsidP="009F0512">
      <w:pPr>
        <w:tabs>
          <w:tab w:val="left" w:pos="360"/>
        </w:tabs>
        <w:spacing w:line="240" w:lineRule="auto"/>
        <w:ind w:left="450" w:right="476" w:firstLine="184"/>
        <w:rPr>
          <w:rFonts w:ascii="Arial" w:hAnsi="Arial" w:cs="Arial"/>
          <w:color w:val="000000" w:themeColor="text1"/>
          <w:sz w:val="22"/>
          <w:highlight w:val="yellow"/>
          <w:lang w:val="uk-UA"/>
        </w:rPr>
        <w:sectPr w:rsidR="00856CC4" w:rsidSect="00856CC4">
          <w:type w:val="continuous"/>
          <w:pgSz w:w="11906" w:h="16838" w:code="9"/>
          <w:pgMar w:top="284" w:right="720" w:bottom="720" w:left="720" w:header="278" w:footer="278" w:gutter="0"/>
          <w:cols w:num="2" w:space="708"/>
          <w:docGrid w:linePitch="360"/>
        </w:sectPr>
      </w:pPr>
    </w:p>
    <w:p w14:paraId="0F88A0CA" w14:textId="32512CE4" w:rsidR="009F0512" w:rsidRPr="003B049E" w:rsidRDefault="009F0512" w:rsidP="009F0512">
      <w:pPr>
        <w:tabs>
          <w:tab w:val="left" w:pos="360"/>
        </w:tabs>
        <w:spacing w:line="240" w:lineRule="auto"/>
        <w:ind w:left="450" w:right="476" w:firstLine="184"/>
        <w:rPr>
          <w:rFonts w:ascii="Arial" w:hAnsi="Arial" w:cs="Arial"/>
          <w:color w:val="000000" w:themeColor="text1"/>
          <w:sz w:val="22"/>
          <w:highlight w:val="yellow"/>
          <w:lang w:val="uk-UA"/>
        </w:rPr>
      </w:pPr>
    </w:p>
    <w:p w14:paraId="5535C361" w14:textId="1687B775" w:rsidR="00CF7600" w:rsidRPr="00856CC4" w:rsidRDefault="009F0512" w:rsidP="00856CC4">
      <w:pPr>
        <w:tabs>
          <w:tab w:val="left" w:pos="360"/>
        </w:tabs>
        <w:spacing w:line="240" w:lineRule="auto"/>
        <w:ind w:left="5220" w:right="26"/>
        <w:jc w:val="right"/>
        <w:rPr>
          <w:rFonts w:ascii="Arial" w:hAnsi="Arial" w:cs="Arial"/>
          <w:color w:val="000000" w:themeColor="text1"/>
          <w:sz w:val="22"/>
          <w:lang w:val="uk-UA"/>
        </w:rPr>
      </w:pPr>
      <w:r w:rsidRPr="00856CC4">
        <w:rPr>
          <w:rFonts w:ascii="Arial" w:hAnsi="Arial" w:cs="Arial"/>
          <w:color w:val="000000" w:themeColor="text1"/>
          <w:sz w:val="22"/>
          <w:lang w:val="uk-UA"/>
        </w:rPr>
        <w:t>(</w:t>
      </w:r>
      <w:r w:rsidR="00856CC4" w:rsidRPr="00856CC4">
        <w:rPr>
          <w:rFonts w:ascii="Arial" w:hAnsi="Arial" w:cs="Arial"/>
          <w:b/>
          <w:i/>
          <w:color w:val="000000" w:themeColor="text1"/>
          <w:sz w:val="22"/>
          <w:lang w:val="uk-UA"/>
        </w:rPr>
        <w:t xml:space="preserve">Рідна мова – </w:t>
      </w:r>
      <w:r w:rsidR="00856CC4" w:rsidRPr="00856CC4">
        <w:rPr>
          <w:rFonts w:ascii="Arial" w:hAnsi="Arial" w:cs="Arial"/>
          <w:i/>
          <w:color w:val="000000" w:themeColor="text1"/>
          <w:sz w:val="22"/>
          <w:lang w:val="uk-UA"/>
        </w:rPr>
        <w:t>І. Грабович</w:t>
      </w:r>
      <w:r w:rsidRPr="00856CC4">
        <w:rPr>
          <w:rFonts w:ascii="Arial" w:hAnsi="Arial" w:cs="Arial"/>
          <w:color w:val="000000" w:themeColor="text1"/>
          <w:sz w:val="22"/>
          <w:lang w:val="uk-UA"/>
        </w:rPr>
        <w:t>)</w:t>
      </w:r>
    </w:p>
    <w:p w14:paraId="50012671" w14:textId="77777777" w:rsidR="009F0512" w:rsidRPr="00856CC4" w:rsidRDefault="009F0512" w:rsidP="006B0B8D">
      <w:pPr>
        <w:tabs>
          <w:tab w:val="left" w:pos="360"/>
        </w:tabs>
        <w:spacing w:line="240" w:lineRule="auto"/>
        <w:ind w:left="5220" w:right="476" w:firstLine="184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pPr w:leftFromText="180" w:rightFromText="180" w:vertAnchor="text" w:horzAnchor="margin" w:tblpY="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17A77" w:rsidRPr="003B049E" w14:paraId="48D57C16" w14:textId="77777777" w:rsidTr="00F17A77">
        <w:tc>
          <w:tcPr>
            <w:tcW w:w="10456" w:type="dxa"/>
            <w:shd w:val="clear" w:color="auto" w:fill="D9D9D9" w:themeFill="background1" w:themeFillShade="D9"/>
          </w:tcPr>
          <w:p w14:paraId="6250979E" w14:textId="409C5D0C" w:rsidR="00F17A77" w:rsidRPr="00856CC4" w:rsidRDefault="000D5677" w:rsidP="00F17A7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22"/>
                <w:lang w:val="uk-UA"/>
              </w:rPr>
            </w:pPr>
            <w:r w:rsidRPr="000D56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На основі поданого тексту виконайте такі завдання:</w:t>
            </w:r>
          </w:p>
        </w:tc>
      </w:tr>
    </w:tbl>
    <w:p w14:paraId="388EAD60" w14:textId="5AA68FBE" w:rsidR="001F248D" w:rsidRPr="003B049E" w:rsidRDefault="001F248D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27D1FE60" w14:textId="2A74C59C" w:rsidR="00F17A77" w:rsidRPr="003B049E" w:rsidRDefault="00F17A77" w:rsidP="00863F3C">
      <w:pPr>
        <w:spacing w:line="240" w:lineRule="auto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F17A77" w:rsidRPr="003B049E" w14:paraId="48C37E44" w14:textId="77777777" w:rsidTr="00CF7600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743D5738" w14:textId="2787745F" w:rsidR="009C638E" w:rsidRPr="00856CC4" w:rsidRDefault="00CF7600" w:rsidP="009C638E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  <w:r w:rsidRPr="00856CC4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4144" behindDoc="0" locked="0" layoutInCell="1" allowOverlap="1" wp14:anchorId="602E6028" wp14:editId="59D4ADCD">
                      <wp:simplePos x="0" y="0"/>
                      <wp:positionH relativeFrom="column">
                        <wp:posOffset>5814060</wp:posOffset>
                      </wp:positionH>
                      <wp:positionV relativeFrom="paragraph">
                        <wp:posOffset>18415</wp:posOffset>
                      </wp:positionV>
                      <wp:extent cx="762000" cy="26670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C31E11" w14:textId="664735B6" w:rsidR="00CB7095" w:rsidRPr="00A43D10" w:rsidRDefault="00CB7095" w:rsidP="00E261D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AF5ABD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4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E6028" id="_x0000_s1029" type="#_x0000_t202" style="position:absolute;left:0;text-align:left;margin-left:457.8pt;margin-top:1.45pt;width:60pt;height:21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" filled="f" stroked="f">
                      <v:textbox>
                        <w:txbxContent>
                          <w:p w14:paraId="04C31E11" w14:textId="664735B6" w:rsidR="00CB7095" w:rsidRPr="00A43D10" w:rsidRDefault="00CB7095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AF5ABD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4AF07B" w14:textId="77777777" w:rsidR="008E42C2" w:rsidRPr="00856CC4" w:rsidRDefault="009F0512" w:rsidP="009F051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856CC4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Запишіть до якого літературного жанру належить даний текст? </w:t>
            </w:r>
          </w:p>
          <w:p w14:paraId="416319E3" w14:textId="460A4020" w:rsidR="00E261D0" w:rsidRPr="00856CC4" w:rsidRDefault="009F0512" w:rsidP="008E42C2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856CC4">
              <w:rPr>
                <w:rFonts w:ascii="Arial" w:hAnsi="Arial" w:cs="Arial"/>
                <w:b/>
                <w:color w:val="000000" w:themeColor="text1"/>
                <w:lang w:val="uk-UA"/>
              </w:rPr>
              <w:t>Подайте дві характеристики даного жанру</w:t>
            </w:r>
            <w:r w:rsidRPr="00856CC4">
              <w:rPr>
                <w:rFonts w:ascii="Arial" w:hAnsi="Arial" w:cs="Arial"/>
                <w:b/>
                <w:color w:val="000000" w:themeColor="text1"/>
                <w:lang w:val="ro-RO"/>
              </w:rPr>
              <w:t>.</w:t>
            </w:r>
          </w:p>
          <w:p w14:paraId="23608463" w14:textId="7A704DBC" w:rsidR="009F0512" w:rsidRPr="00856CC4" w:rsidRDefault="009F0512" w:rsidP="009F0512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F17A77" w:rsidRPr="003B049E" w14:paraId="54440465" w14:textId="77777777" w:rsidTr="00CF7600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ECFC84E" w14:textId="0DE31D6B" w:rsidR="00F17A77" w:rsidRPr="00856CC4" w:rsidRDefault="00F17A77" w:rsidP="00E261D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56CC4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5A942F8" w14:textId="20DAD5DA" w:rsidR="00F17A77" w:rsidRPr="003B049E" w:rsidRDefault="00F17A77" w:rsidP="001704D3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33FFA8FD" w14:textId="347CE4E4" w:rsidR="00F17A77" w:rsidRPr="003B049E" w:rsidRDefault="00F17A77" w:rsidP="001704D3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54D7EDEB" w14:textId="40042583" w:rsidR="00F17A77" w:rsidRPr="003B049E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7A1FD606" w14:textId="18EFCEF3" w:rsidR="00CB7095" w:rsidRPr="003B049E" w:rsidRDefault="00CB709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42E309EF" w14:textId="77777777" w:rsidR="00CB7095" w:rsidRPr="003B049E" w:rsidRDefault="00CB709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CB7095" w:rsidRPr="003B049E" w14:paraId="72F43F6E" w14:textId="77777777" w:rsidTr="00CB7095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D2E701B" w14:textId="77777777" w:rsidR="00CB7095" w:rsidRPr="00856CC4" w:rsidRDefault="00CB7095" w:rsidP="00CB7095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856CC4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4320" behindDoc="0" locked="0" layoutInCell="1" allowOverlap="1" wp14:anchorId="0ECD5BA1" wp14:editId="4F1C88D5">
                      <wp:simplePos x="0" y="0"/>
                      <wp:positionH relativeFrom="column">
                        <wp:posOffset>5791200</wp:posOffset>
                      </wp:positionH>
                      <wp:positionV relativeFrom="paragraph">
                        <wp:posOffset>18415</wp:posOffset>
                      </wp:positionV>
                      <wp:extent cx="762000" cy="266700"/>
                      <wp:effectExtent l="0" t="0" r="0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57B41C" w14:textId="19AFB16F" w:rsidR="00CB7095" w:rsidRPr="003B544F" w:rsidRDefault="00CB7095" w:rsidP="00CB7095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AF5ABD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4</w:t>
                                  </w:r>
                                  <w:r w:rsidR="00426637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3B544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CD5BA1" id="_x0000_s1030" type="#_x0000_t202" style="position:absolute;left:0;text-align:left;margin-left:456pt;margin-top:1.45pt;width:60pt;height:21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" filled="f" stroked="f">
                      <v:textbox>
                        <w:txbxContent>
                          <w:p w14:paraId="6457B41C" w14:textId="19AFB16F" w:rsidR="00CB7095" w:rsidRPr="003B544F" w:rsidRDefault="00CB7095" w:rsidP="00CB7095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AF5ABD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4</w:t>
                            </w:r>
                            <w:r w:rsidR="00426637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3B544F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8F9A4C" w14:textId="7B3C290B" w:rsidR="00CB7095" w:rsidRPr="00856CC4" w:rsidRDefault="002971FD" w:rsidP="00CE6DBF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>
              <w:rPr>
                <w:rFonts w:ascii="Arial" w:hAnsi="Arial" w:cs="Arial"/>
                <w:b/>
                <w:noProof/>
                <w:lang w:val="uk-UA"/>
              </w:rPr>
              <w:t>Знайдіть та випишіть два</w:t>
            </w:r>
            <w:r w:rsidR="00856CC4" w:rsidRPr="00856CC4">
              <w:rPr>
                <w:rFonts w:ascii="Arial" w:hAnsi="Arial" w:cs="Arial"/>
                <w:b/>
                <w:noProof/>
                <w:lang w:val="uk-UA"/>
              </w:rPr>
              <w:t xml:space="preserve"> художні засоби з поданого тексту.</w:t>
            </w:r>
            <w:r w:rsidR="00CB7095" w:rsidRPr="00856CC4">
              <w:rPr>
                <w:rFonts w:ascii="Arial" w:eastAsia="Times New Roman" w:hAnsi="Arial" w:cs="Arial"/>
                <w:noProof/>
                <w:lang w:val="uk-UA"/>
              </w:rPr>
              <w:t xml:space="preserve"> </w:t>
            </w:r>
          </w:p>
          <w:p w14:paraId="651F0AF5" w14:textId="77777777" w:rsidR="00CB7095" w:rsidRPr="00856CC4" w:rsidRDefault="00CB7095" w:rsidP="00CB7095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CB7095" w:rsidRPr="003B049E" w14:paraId="66776E3F" w14:textId="77777777" w:rsidTr="00CB7095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1F32446B" w14:textId="50125A07" w:rsidR="00CB7095" w:rsidRPr="00856CC4" w:rsidRDefault="00CB7095" w:rsidP="00CB7095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56CC4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665137E6" w14:textId="77777777" w:rsidR="00CB7095" w:rsidRPr="003B049E" w:rsidRDefault="00CB709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3F184968" w14:textId="0E2FBA4A" w:rsidR="00CB7095" w:rsidRPr="003B049E" w:rsidRDefault="00CB709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580A5A09" w14:textId="77777777" w:rsidR="00CB7095" w:rsidRPr="003B049E" w:rsidRDefault="00CB709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:rsidRPr="003B049E" w14:paraId="4762AE88" w14:textId="77777777" w:rsidTr="00CB7095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38AFC63" w14:textId="5EF365D6" w:rsidR="00C90F47" w:rsidRPr="003B049E" w:rsidRDefault="00CF7600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highlight w:val="yellow"/>
                <w:lang w:val="uk-UA"/>
              </w:rPr>
            </w:pPr>
            <w:r w:rsidRPr="003B049E">
              <w:rPr>
                <w:rFonts w:ascii="Arial" w:eastAsia="Times New Roman" w:hAnsi="Arial" w:cs="Arial"/>
                <w:noProof/>
                <w:highlight w:val="yellow"/>
              </w:rPr>
              <mc:AlternateContent>
                <mc:Choice Requires="wps">
                  <w:drawing>
                    <wp:anchor distT="45720" distB="45720" distL="114300" distR="114300" simplePos="0" relativeHeight="251656192" behindDoc="0" locked="0" layoutInCell="1" allowOverlap="1" wp14:anchorId="0656121C" wp14:editId="14BA3AC8">
                      <wp:simplePos x="0" y="0"/>
                      <wp:positionH relativeFrom="column">
                        <wp:posOffset>5801995</wp:posOffset>
                      </wp:positionH>
                      <wp:positionV relativeFrom="paragraph">
                        <wp:posOffset>20320</wp:posOffset>
                      </wp:positionV>
                      <wp:extent cx="762000" cy="266700"/>
                      <wp:effectExtent l="0" t="0" r="0" b="0"/>
                      <wp:wrapNone/>
                      <wp:docPr id="1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DCD984" w14:textId="1E625B5B" w:rsidR="00CB7095" w:rsidRPr="00A43D10" w:rsidRDefault="00CB7095" w:rsidP="00E261D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6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56121C" id="_x0000_s1031" type="#_x0000_t202" style="position:absolute;left:0;text-align:left;margin-left:456.85pt;margin-top:1.6pt;width:60pt;height:21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" filled="f" stroked="f">
                      <v:textbox>
                        <w:txbxContent>
                          <w:p w14:paraId="5FDCD984" w14:textId="1E625B5B" w:rsidR="00CB7095" w:rsidRPr="00A43D10" w:rsidRDefault="00CB7095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3EE65E" w14:textId="5A6AFF74" w:rsidR="00E261D0" w:rsidRPr="00856CC4" w:rsidRDefault="00856CC4" w:rsidP="00856CC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856CC4">
              <w:rPr>
                <w:rFonts w:ascii="Arial" w:hAnsi="Arial" w:cs="Arial"/>
                <w:b/>
                <w:noProof/>
                <w:lang w:val="sk-SK"/>
              </w:rPr>
              <w:t>Визначіть тему даного вірша.</w:t>
            </w:r>
          </w:p>
          <w:p w14:paraId="376CB705" w14:textId="77777777" w:rsidR="009F0512" w:rsidRPr="003B049E" w:rsidRDefault="009F0512" w:rsidP="00960EDD">
            <w:pPr>
              <w:spacing w:line="240" w:lineRule="auto"/>
              <w:rPr>
                <w:rFonts w:ascii="Arial" w:eastAsia="Calibri" w:hAnsi="Arial" w:cs="Arial"/>
                <w:b/>
                <w:color w:val="000000" w:themeColor="text1"/>
                <w:sz w:val="8"/>
                <w:szCs w:val="22"/>
                <w:highlight w:val="yellow"/>
                <w:lang w:val="uk-UA" w:eastAsia="en-US"/>
              </w:rPr>
            </w:pPr>
          </w:p>
          <w:p w14:paraId="7C4D9539" w14:textId="4E2D3590" w:rsidR="00960EDD" w:rsidRPr="003B049E" w:rsidRDefault="00960EDD" w:rsidP="00960EDD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8"/>
                <w:highlight w:val="yellow"/>
                <w:lang w:val="uk-UA"/>
              </w:rPr>
            </w:pPr>
          </w:p>
        </w:tc>
      </w:tr>
      <w:tr w:rsidR="00E261D0" w:rsidRPr="003B049E" w14:paraId="1EB5C5BB" w14:textId="77777777" w:rsidTr="00CB7095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2FCE76F1" w14:textId="72BD823F" w:rsidR="00E261D0" w:rsidRPr="003B049E" w:rsidRDefault="00E261D0" w:rsidP="00E261D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ro-RO"/>
              </w:rPr>
            </w:pPr>
            <w:r w:rsidRPr="00856CC4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C90F47" w:rsidRPr="00856CC4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CB7095" w:rsidRPr="00856CC4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653F54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CB7095" w:rsidRPr="00856CC4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</w:t>
            </w:r>
          </w:p>
        </w:tc>
      </w:tr>
    </w:tbl>
    <w:p w14:paraId="43F775B3" w14:textId="4D83551F" w:rsidR="00F17A77" w:rsidRPr="003B049E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426554B6" w14:textId="55896073" w:rsidR="00CF7600" w:rsidRPr="003B049E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1245F206" w14:textId="642D2CC7" w:rsidR="00CF7600" w:rsidRPr="003B049E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tbl>
      <w:tblPr>
        <w:tblStyle w:val="TableGrid"/>
        <w:tblW w:w="5000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934"/>
        <w:gridCol w:w="5502"/>
      </w:tblGrid>
      <w:tr w:rsidR="00F857EE" w:rsidRPr="003B049E" w14:paraId="6D5C901A" w14:textId="6072E956" w:rsidTr="00F857EE">
        <w:trPr>
          <w:trHeight w:val="480"/>
        </w:trPr>
        <w:tc>
          <w:tcPr>
            <w:tcW w:w="5000" w:type="pct"/>
            <w:gridSpan w:val="2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27F7D16" w14:textId="2972A8A0" w:rsidR="00F857EE" w:rsidRPr="00F857EE" w:rsidRDefault="00F857EE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F857EE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16608" behindDoc="0" locked="0" layoutInCell="1" allowOverlap="1" wp14:anchorId="17B82FB7" wp14:editId="1F661CE2">
                      <wp:simplePos x="0" y="0"/>
                      <wp:positionH relativeFrom="column">
                        <wp:posOffset>5795010</wp:posOffset>
                      </wp:positionH>
                      <wp:positionV relativeFrom="paragraph">
                        <wp:posOffset>8890</wp:posOffset>
                      </wp:positionV>
                      <wp:extent cx="762000" cy="266700"/>
                      <wp:effectExtent l="0" t="0" r="0" b="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D4516E" w14:textId="77777777" w:rsidR="00F857EE" w:rsidRPr="00A43D10" w:rsidRDefault="00F857EE" w:rsidP="00F857E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6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B82FB7" id="_x0000_s1032" type="#_x0000_t202" style="position:absolute;left:0;text-align:left;margin-left:456.3pt;margin-top:.7pt;width:60pt;height:21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" filled="f" stroked="f">
                      <v:textbox>
                        <w:txbxContent>
                          <w:p w14:paraId="69D4516E" w14:textId="77777777" w:rsidR="00F857EE" w:rsidRPr="00A43D10" w:rsidRDefault="00F857EE" w:rsidP="00F857E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EE5AC1" w14:textId="17AED6C9" w:rsidR="00F857EE" w:rsidRPr="00F857EE" w:rsidRDefault="00F857EE" w:rsidP="00F857E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F857EE">
              <w:rPr>
                <w:rFonts w:ascii="Arial" w:hAnsi="Arial" w:cs="Arial"/>
                <w:b/>
                <w:noProof/>
                <w:lang w:val="uk-UA"/>
              </w:rPr>
              <w:t>З’єднайте почуття з відповідним рядком із вірша:</w:t>
            </w:r>
            <w:r w:rsidRPr="009C7355">
              <w:rPr>
                <w:rFonts w:ascii="Arial" w:eastAsia="Times New Roman" w:hAnsi="Arial" w:cs="Arial"/>
                <w:noProof/>
                <w:lang w:val="uk-UA"/>
              </w:rPr>
              <w:t xml:space="preserve"> </w:t>
            </w:r>
          </w:p>
          <w:p w14:paraId="336E66BA" w14:textId="261C8CF0" w:rsidR="00F857EE" w:rsidRPr="009C7355" w:rsidRDefault="00F857EE" w:rsidP="00C90F47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noProof/>
                <w:lang w:val="uk-UA"/>
              </w:rPr>
            </w:pPr>
            <w:r w:rsidRPr="00F857EE">
              <w:rPr>
                <w:rFonts w:ascii="Arial" w:eastAsia="Times New Roman" w:hAnsi="Arial" w:cs="Arial"/>
                <w:noProof/>
                <w:lang w:val="uk-UA"/>
              </w:rPr>
              <w:t xml:space="preserve"> </w:t>
            </w:r>
          </w:p>
        </w:tc>
      </w:tr>
      <w:tr w:rsidR="00F857EE" w:rsidRPr="003B049E" w14:paraId="14416A21" w14:textId="2D67C949" w:rsidTr="00F857EE">
        <w:trPr>
          <w:trHeight w:val="1431"/>
        </w:trPr>
        <w:tc>
          <w:tcPr>
            <w:tcW w:w="2364" w:type="pct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327EF0D9" w14:textId="38A9CBFC" w:rsidR="00F857EE" w:rsidRPr="00653F54" w:rsidRDefault="00F857EE" w:rsidP="00653F54">
            <w:pPr>
              <w:pStyle w:val="ListParagraph"/>
              <w:numPr>
                <w:ilvl w:val="0"/>
                <w:numId w:val="36"/>
              </w:numPr>
              <w:spacing w:before="240" w:after="240" w:line="720" w:lineRule="auto"/>
              <w:rPr>
                <w:rFonts w:ascii="Arial" w:hAnsi="Arial" w:cs="Arial"/>
                <w:lang w:val="ro-RO"/>
              </w:rPr>
            </w:pPr>
            <w:r w:rsidRPr="00653F54">
              <w:rPr>
                <w:rFonts w:ascii="Arial" w:hAnsi="Arial" w:cs="Arial"/>
                <w:lang w:val="ro-RO"/>
              </w:rPr>
              <w:t xml:space="preserve">Гордість </w:t>
            </w:r>
          </w:p>
          <w:p w14:paraId="1AFB4D6C" w14:textId="77777777" w:rsidR="00653F54" w:rsidRPr="00653F54" w:rsidRDefault="00F857EE" w:rsidP="00653F54">
            <w:pPr>
              <w:pStyle w:val="ListParagraph"/>
              <w:numPr>
                <w:ilvl w:val="0"/>
                <w:numId w:val="36"/>
              </w:numPr>
              <w:spacing w:before="240" w:after="240" w:line="720" w:lineRule="auto"/>
              <w:rPr>
                <w:rFonts w:ascii="Arial" w:hAnsi="Arial" w:cs="Arial"/>
                <w:lang w:val="ro-RO"/>
              </w:rPr>
            </w:pPr>
            <w:r w:rsidRPr="00653F54">
              <w:rPr>
                <w:rFonts w:ascii="Arial" w:hAnsi="Arial" w:cs="Arial"/>
                <w:lang w:val="ro-RO"/>
              </w:rPr>
              <w:t>Ностальгія</w:t>
            </w:r>
          </w:p>
          <w:p w14:paraId="1311283D" w14:textId="44A221E6" w:rsidR="00F857EE" w:rsidRPr="00653F54" w:rsidRDefault="00F857EE" w:rsidP="00653F54">
            <w:pPr>
              <w:pStyle w:val="ListParagraph"/>
              <w:numPr>
                <w:ilvl w:val="0"/>
                <w:numId w:val="36"/>
              </w:numPr>
              <w:spacing w:before="240" w:after="240" w:line="720" w:lineRule="auto"/>
              <w:rPr>
                <w:rFonts w:ascii="Arial" w:hAnsi="Arial" w:cs="Arial"/>
                <w:lang w:val="ro-RO"/>
              </w:rPr>
            </w:pPr>
            <w:r w:rsidRPr="00653F54">
              <w:rPr>
                <w:rFonts w:ascii="Arial" w:hAnsi="Arial" w:cs="Arial"/>
                <w:lang w:val="ro-RO"/>
              </w:rPr>
              <w:t xml:space="preserve">Радість </w:t>
            </w:r>
          </w:p>
        </w:tc>
        <w:tc>
          <w:tcPr>
            <w:tcW w:w="2636" w:type="pct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28847075" w14:textId="3710F8AA" w:rsidR="00F857EE" w:rsidRPr="00653F54" w:rsidRDefault="00F857EE" w:rsidP="00653F54">
            <w:pPr>
              <w:spacing w:before="240" w:after="240" w:line="480" w:lineRule="auto"/>
              <w:ind w:left="711"/>
              <w:jc w:val="left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653F54">
              <w:rPr>
                <w:rFonts w:ascii="Arial" w:hAnsi="Arial" w:cs="Arial"/>
                <w:sz w:val="22"/>
                <w:szCs w:val="22"/>
                <w:lang w:val="ro-RO"/>
              </w:rPr>
              <w:t xml:space="preserve">a) </w:t>
            </w:r>
            <w:r w:rsidR="005D74E6" w:rsidRPr="005D74E6">
              <w:rPr>
                <w:rFonts w:ascii="Arial" w:hAnsi="Arial" w:cs="Arial"/>
                <w:sz w:val="22"/>
                <w:szCs w:val="22"/>
                <w:lang w:val="ro-RO"/>
              </w:rPr>
              <w:t>«</w:t>
            </w:r>
            <w:proofErr w:type="spellStart"/>
            <w:r w:rsidR="005D74E6" w:rsidRPr="005D74E6">
              <w:rPr>
                <w:rFonts w:ascii="Arial" w:hAnsi="Arial" w:cs="Arial"/>
                <w:sz w:val="22"/>
                <w:szCs w:val="22"/>
                <w:lang w:val="ro-RO"/>
              </w:rPr>
              <w:t>Як</w:t>
            </w:r>
            <w:proofErr w:type="spellEnd"/>
            <w:r w:rsidR="005D74E6" w:rsidRPr="005D74E6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proofErr w:type="spellStart"/>
            <w:r w:rsidR="005D74E6" w:rsidRPr="005D74E6">
              <w:rPr>
                <w:rFonts w:ascii="Arial" w:hAnsi="Arial" w:cs="Arial"/>
                <w:sz w:val="22"/>
                <w:szCs w:val="22"/>
                <w:lang w:val="ro-RO"/>
              </w:rPr>
              <w:t>любо</w:t>
            </w:r>
            <w:proofErr w:type="spellEnd"/>
            <w:r w:rsidR="005D74E6" w:rsidRPr="005D74E6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proofErr w:type="spellStart"/>
            <w:r w:rsidR="005D74E6" w:rsidRPr="005D74E6">
              <w:rPr>
                <w:rFonts w:ascii="Arial" w:hAnsi="Arial" w:cs="Arial"/>
                <w:sz w:val="22"/>
                <w:szCs w:val="22"/>
                <w:lang w:val="ro-RO"/>
              </w:rPr>
              <w:t>ти</w:t>
            </w:r>
            <w:proofErr w:type="spellEnd"/>
            <w:r w:rsidR="005D74E6" w:rsidRPr="005D74E6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proofErr w:type="spellStart"/>
            <w:r w:rsidR="005D74E6" w:rsidRPr="005D74E6">
              <w:rPr>
                <w:rFonts w:ascii="Arial" w:hAnsi="Arial" w:cs="Arial"/>
                <w:sz w:val="22"/>
                <w:szCs w:val="22"/>
                <w:lang w:val="ro-RO"/>
              </w:rPr>
              <w:t>звучиш</w:t>
            </w:r>
            <w:proofErr w:type="spellEnd"/>
            <w:r w:rsidR="005D74E6" w:rsidRPr="005D74E6">
              <w:rPr>
                <w:rFonts w:ascii="Arial" w:hAnsi="Arial" w:cs="Arial"/>
                <w:sz w:val="22"/>
                <w:szCs w:val="22"/>
                <w:lang w:val="ro-RO"/>
              </w:rPr>
              <w:t>!»</w:t>
            </w:r>
            <w:r w:rsidR="005D74E6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  <w:p w14:paraId="7BDB0B39" w14:textId="33D88BA6" w:rsidR="00F857EE" w:rsidRPr="00653F54" w:rsidRDefault="009C7355" w:rsidP="00653F54">
            <w:pPr>
              <w:spacing w:before="240" w:after="240" w:line="480" w:lineRule="auto"/>
              <w:ind w:left="711"/>
              <w:jc w:val="left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9C735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б</w:t>
            </w:r>
            <w:r w:rsidR="00F857EE" w:rsidRPr="00653F54">
              <w:rPr>
                <w:rFonts w:ascii="Arial" w:hAnsi="Arial" w:cs="Arial"/>
                <w:sz w:val="22"/>
                <w:szCs w:val="22"/>
                <w:lang w:val="uk-UA"/>
              </w:rPr>
              <w:t>) «І думкою літаю там…»</w:t>
            </w:r>
          </w:p>
          <w:p w14:paraId="01A1B596" w14:textId="252E703E" w:rsidR="00F857EE" w:rsidRPr="00653F54" w:rsidRDefault="009C7355" w:rsidP="005D74E6">
            <w:pPr>
              <w:spacing w:before="240" w:after="240" w:line="480" w:lineRule="auto"/>
              <w:ind w:left="711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highlight w:val="yellow"/>
                <w:lang w:val="ro-RO"/>
              </w:rPr>
            </w:pPr>
            <w:r w:rsidRPr="009C735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в</w:t>
            </w:r>
            <w:r w:rsidR="00F857EE" w:rsidRPr="00653F54">
              <w:rPr>
                <w:rFonts w:ascii="Arial" w:hAnsi="Arial" w:cs="Arial"/>
                <w:sz w:val="22"/>
                <w:szCs w:val="22"/>
                <w:lang w:val="uk-UA"/>
              </w:rPr>
              <w:t xml:space="preserve">) </w:t>
            </w:r>
            <w:r w:rsidR="005D74E6" w:rsidRPr="005D74E6">
              <w:rPr>
                <w:rFonts w:ascii="Arial" w:hAnsi="Arial" w:cs="Arial"/>
                <w:sz w:val="22"/>
                <w:szCs w:val="22"/>
                <w:lang w:val="uk-UA"/>
              </w:rPr>
              <w:t>«Я так пишаюся тобов…»</w:t>
            </w:r>
          </w:p>
        </w:tc>
      </w:tr>
    </w:tbl>
    <w:p w14:paraId="3C9ABD17" w14:textId="1FC08A9E" w:rsidR="00F17A77" w:rsidRPr="003B049E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3892978E" w14:textId="77777777" w:rsidR="00CB7095" w:rsidRPr="003B049E" w:rsidRDefault="00CB709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7CA18BBE" w14:textId="3F1F1EC8" w:rsidR="00C90F47" w:rsidRPr="003B049E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7731DE9D" w14:textId="1DB63E25" w:rsidR="00F17A77" w:rsidRPr="003B049E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1061C6A2" w14:textId="13E57E50" w:rsidR="00F17A77" w:rsidRPr="003B049E" w:rsidRDefault="001F254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  <w:r w:rsidRPr="003B049E">
        <w:rPr>
          <w:rFonts w:ascii="Arial" w:eastAsia="Times New Roman" w:hAnsi="Arial" w:cs="Arial"/>
          <w:b/>
          <w:noProof/>
          <w:highlight w:val="yellow"/>
          <w:lang w:val="en-US"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1122EEC5" wp14:editId="29FE57CA">
                <wp:simplePos x="0" y="0"/>
                <wp:positionH relativeFrom="column">
                  <wp:posOffset>5865495</wp:posOffset>
                </wp:positionH>
                <wp:positionV relativeFrom="paragraph">
                  <wp:posOffset>71755</wp:posOffset>
                </wp:positionV>
                <wp:extent cx="762000" cy="266700"/>
                <wp:effectExtent l="0" t="0" r="0" b="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7CC61" w14:textId="1D504125" w:rsidR="00CB7095" w:rsidRPr="00C83274" w:rsidRDefault="00CB7095" w:rsidP="00076B4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ro-RO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2EEC5" id="_x0000_s1033" type="#_x0000_t202" style="position:absolute;left:0;text-align:left;margin-left:461.85pt;margin-top:5.65pt;width:60pt;height:21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" filled="f" stroked="f">
                <v:textbox>
                  <w:txbxContent>
                    <w:p w14:paraId="2E47CC61" w14:textId="1D504125" w:rsidR="00CB7095" w:rsidRPr="00C83274" w:rsidRDefault="00CB7095" w:rsidP="00076B4E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ro-RO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222FD0" w:rsidRPr="003B049E" w14:paraId="5A5C1164" w14:textId="77777777" w:rsidTr="00222FD0">
        <w:trPr>
          <w:trHeight w:val="489"/>
        </w:trPr>
        <w:tc>
          <w:tcPr>
            <w:tcW w:w="10435" w:type="dxa"/>
            <w:gridSpan w:val="3"/>
          </w:tcPr>
          <w:p w14:paraId="6D2F8262" w14:textId="40122A17" w:rsidR="00222FD0" w:rsidRPr="00856CC4" w:rsidRDefault="00222FD0" w:rsidP="00222FD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8F2F559" w14:textId="7C5986F9" w:rsidR="00C90F47" w:rsidRPr="00856CC4" w:rsidRDefault="00C90F47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856CC4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відповідь, а потім впишіть букву у полі:</w:t>
            </w:r>
          </w:p>
          <w:p w14:paraId="4E89D1DB" w14:textId="77777777" w:rsidR="00C90F47" w:rsidRPr="00856CC4" w:rsidRDefault="00C90F47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1D0B7C8" w14:textId="005F2E40" w:rsidR="00222FD0" w:rsidRPr="00856CC4" w:rsidRDefault="00856CC4" w:rsidP="00856CC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856CC4">
              <w:rPr>
                <w:rFonts w:ascii="Arial" w:hAnsi="Arial" w:cs="Arial"/>
                <w:b/>
                <w:color w:val="000000" w:themeColor="text1"/>
                <w:lang w:val="sk-SK"/>
              </w:rPr>
              <w:t>Як звучить рідна мова?</w:t>
            </w:r>
          </w:p>
          <w:p w14:paraId="53C8D339" w14:textId="3CE68031" w:rsidR="00960EDD" w:rsidRPr="00856CC4" w:rsidRDefault="00960EDD" w:rsidP="00960EDD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222FD0" w:rsidRPr="003B049E" w14:paraId="2F883D45" w14:textId="35D51CC6" w:rsidTr="00C90F47">
        <w:trPr>
          <w:trHeight w:val="2305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282E9F13" w14:textId="0C1396B8" w:rsidR="00222FD0" w:rsidRPr="00856CC4" w:rsidRDefault="00222FD0" w:rsidP="00222FD0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</w:p>
          <w:p w14:paraId="1D6D01A7" w14:textId="37916D94" w:rsidR="00222FD0" w:rsidRPr="00856CC4" w:rsidRDefault="00222FD0" w:rsidP="00222FD0">
            <w:pPr>
              <w:jc w:val="right"/>
              <w:rPr>
                <w:lang w:val="ro-RO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79E52EE5" w14:textId="1C2A1020" w:rsidR="00222FD0" w:rsidRPr="00856CC4" w:rsidRDefault="00222FD0" w:rsidP="00222FD0">
            <w:pPr>
              <w:jc w:val="right"/>
              <w:rPr>
                <w:lang w:val="ro-RO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6844EF1D" w14:textId="0908D0A4" w:rsidR="00222FD0" w:rsidRPr="00856CC4" w:rsidRDefault="00222FD0" w:rsidP="00222FD0">
            <w:pPr>
              <w:jc w:val="right"/>
              <w:rPr>
                <w:lang w:val="ro-RO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37962957" w14:textId="4B7390AD" w:rsidR="00222FD0" w:rsidRPr="00856CC4" w:rsidRDefault="00222FD0" w:rsidP="00222FD0">
            <w:pPr>
              <w:jc w:val="right"/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19140172" w14:textId="62F3D43D" w:rsidR="00222FD0" w:rsidRPr="00856CC4" w:rsidRDefault="00222FD0" w:rsidP="00222FD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1E51B2A7" w14:textId="6BC3981E" w:rsidR="00222FD0" w:rsidRPr="00856CC4" w:rsidRDefault="00222FD0" w:rsidP="00222FD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54EDE90B" w14:textId="77777777" w:rsidR="00222FD0" w:rsidRPr="00856CC4" w:rsidRDefault="00222FD0" w:rsidP="00222FD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07F60ABC" w14:textId="77777777" w:rsidR="00856CC4" w:rsidRPr="00856CC4" w:rsidRDefault="00856CC4" w:rsidP="00CE6DBF">
            <w:pPr>
              <w:rPr>
                <w:rFonts w:ascii="Arial" w:hAnsi="Arial" w:cs="Arial"/>
                <w:sz w:val="22"/>
                <w:szCs w:val="22"/>
              </w:rPr>
            </w:pPr>
            <w:r w:rsidRPr="00856CC4">
              <w:rPr>
                <w:rFonts w:ascii="Arial" w:hAnsi="Arial" w:cs="Arial"/>
                <w:sz w:val="22"/>
                <w:szCs w:val="22"/>
              </w:rPr>
              <w:t xml:space="preserve">пишно </w:t>
            </w:r>
          </w:p>
          <w:p w14:paraId="612CB227" w14:textId="77777777" w:rsidR="00856CC4" w:rsidRPr="00856CC4" w:rsidRDefault="00856CC4" w:rsidP="00CE6DBF">
            <w:pPr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eastAsia="ro-RO"/>
              </w:rPr>
              <w:t xml:space="preserve">любо </w:t>
            </w:r>
          </w:p>
          <w:p w14:paraId="03E18B4C" w14:textId="3FF60DFC" w:rsidR="00CE6DBF" w:rsidRPr="00856CC4" w:rsidRDefault="00856CC4" w:rsidP="00CE6DBF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незрозуміло</w:t>
            </w:r>
            <w:r w:rsidR="00CE6DBF"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 xml:space="preserve"> </w:t>
            </w:r>
          </w:p>
          <w:p w14:paraId="5CE90A13" w14:textId="082FAA4D" w:rsidR="00222FD0" w:rsidRPr="00856CC4" w:rsidRDefault="00856CC4" w:rsidP="00CE6DBF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невідомо</w:t>
            </w:r>
            <w:r w:rsidR="00CE6DBF"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 xml:space="preserve"> </w:t>
            </w: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4BBD9931" w14:textId="179311BF" w:rsidR="00222FD0" w:rsidRPr="003B049E" w:rsidRDefault="009753BC" w:rsidP="005E607C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highlight w:val="yellow"/>
                <w:lang w:val="uk-UA"/>
              </w:rPr>
            </w:pPr>
            <w:r w:rsidRPr="003B049E">
              <w:rPr>
                <w:rFonts w:ascii="Arial" w:eastAsia="Times New Roman" w:hAnsi="Arial" w:cs="Arial"/>
                <w:noProof/>
                <w:sz w:val="22"/>
                <w:szCs w:val="22"/>
                <w:highlight w:val="yellow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71EEED3C" wp14:editId="3389FE5E">
                      <wp:simplePos x="0" y="0"/>
                      <wp:positionH relativeFrom="column">
                        <wp:posOffset>-1756410</wp:posOffset>
                      </wp:positionH>
                      <wp:positionV relativeFrom="paragraph">
                        <wp:posOffset>1056005</wp:posOffset>
                      </wp:positionV>
                      <wp:extent cx="2649220" cy="464820"/>
                      <wp:effectExtent l="0" t="0" r="0" b="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4820"/>
                                <a:chOff x="0" y="0"/>
                                <a:chExt cx="2649220" cy="464820"/>
                              </a:xfrm>
                            </wpg:grpSpPr>
                            <wps:wsp>
                              <wps:cNvPr id="3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3825"/>
                                  <a:ext cx="2649220" cy="340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35C54F" w14:textId="77777777" w:rsidR="00CB7095" w:rsidRDefault="00CB7095" w:rsidP="00C90F47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3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0" y="0"/>
                                  <a:ext cx="511810" cy="3689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8DF4D28" w14:textId="77777777" w:rsidR="00CB7095" w:rsidRDefault="00CB7095" w:rsidP="00C90F47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EEED3C" id="Group 5" o:spid="_x0000_s1034" style="position:absolute;left:0;text-align:left;margin-left:-138.3pt;margin-top:83.15pt;width:208.6pt;height:36.6pt;z-index:251689984" coordsize="26492,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">
                      <v:shape id="_x0000_s1035" type="#_x0000_t202" style="position:absolute;top:1238;width:26492;height:3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      <v:textbox style="mso-fit-shape-to-text:t">
                          <w:txbxContent>
                            <w:p w14:paraId="3B35C54F" w14:textId="77777777" w:rsidR="00CB7095" w:rsidRDefault="00CB7095" w:rsidP="00C90F47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36" type="#_x0000_t202" style="position:absolute;left:15240;width:5118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" filled="f">
                        <v:textbox style="mso-fit-shape-to-text:t">
                          <w:txbxContent>
                            <w:p w14:paraId="18DF4D28" w14:textId="77777777" w:rsidR="00CB7095" w:rsidRDefault="00CB7095" w:rsidP="00C90F47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114A1A1" w14:textId="720CC49C" w:rsidR="00F17A77" w:rsidRPr="003B049E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2833FAF4" w14:textId="7E5314A5" w:rsidR="00F17A77" w:rsidRPr="003B049E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415031B0" w14:textId="157FB6B3" w:rsidR="00F17A77" w:rsidRPr="003B049E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076B4E" w:rsidRPr="003B049E" w14:paraId="1D4F50D2" w14:textId="77777777" w:rsidTr="00CB7095">
        <w:trPr>
          <w:trHeight w:val="489"/>
        </w:trPr>
        <w:tc>
          <w:tcPr>
            <w:tcW w:w="10435" w:type="dxa"/>
            <w:gridSpan w:val="3"/>
          </w:tcPr>
          <w:p w14:paraId="0CE83B8E" w14:textId="5F90B656" w:rsidR="00076B4E" w:rsidRPr="00856CC4" w:rsidRDefault="001F254F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856CC4">
              <w:rPr>
                <w:rFonts w:ascii="Arial" w:eastAsia="Times New Roman" w:hAnsi="Arial" w:cs="Arial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523858EC" wp14:editId="4650E8C4">
                      <wp:simplePos x="0" y="0"/>
                      <wp:positionH relativeFrom="column">
                        <wp:posOffset>5791200</wp:posOffset>
                      </wp:positionH>
                      <wp:positionV relativeFrom="paragraph">
                        <wp:posOffset>-12065</wp:posOffset>
                      </wp:positionV>
                      <wp:extent cx="762000" cy="266700"/>
                      <wp:effectExtent l="0" t="0" r="0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E0E208" w14:textId="05478054" w:rsidR="00CB7095" w:rsidRPr="00C83274" w:rsidRDefault="00CB7095" w:rsidP="00076B4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ro-RO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3858EC" id="_x0000_s1037" type="#_x0000_t202" style="position:absolute;margin-left:456pt;margin-top:-.95pt;width:60pt;height:21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" filled="f" stroked="f">
                      <v:textbox>
                        <w:txbxContent>
                          <w:p w14:paraId="2AE0E208" w14:textId="05478054" w:rsidR="00CB7095" w:rsidRPr="00C83274" w:rsidRDefault="00CB7095" w:rsidP="00076B4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ro-RO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EF327E7" w14:textId="09F02E2A" w:rsidR="00C90F47" w:rsidRPr="00856CC4" w:rsidRDefault="00C90F47" w:rsidP="00C90F47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856CC4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відповідь, а потім впишіть букву у полі:</w:t>
            </w:r>
          </w:p>
          <w:p w14:paraId="51E4C2D3" w14:textId="1A6AC7FF" w:rsidR="00CF7600" w:rsidRPr="00856CC4" w:rsidRDefault="00CF7600" w:rsidP="00C90F47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46DC4417" w14:textId="18476760" w:rsidR="00076B4E" w:rsidRPr="00856CC4" w:rsidRDefault="00856CC4" w:rsidP="00856CC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856CC4">
              <w:rPr>
                <w:rFonts w:ascii="Arial" w:eastAsia="Times New Roman" w:hAnsi="Arial" w:cs="Arial"/>
                <w:b/>
                <w:color w:val="000000"/>
                <w:szCs w:val="20"/>
                <w:lang w:val="uk-UA" w:eastAsia="ro-RO"/>
              </w:rPr>
              <w:t>Що для поета означає рідна мова?</w:t>
            </w:r>
            <w:r w:rsidR="00076B4E" w:rsidRPr="00856CC4">
              <w:rPr>
                <w:rFonts w:ascii="Arial" w:hAnsi="Arial" w:cs="Arial"/>
                <w:color w:val="000000" w:themeColor="text1"/>
                <w:lang w:val="uk-UA"/>
              </w:rPr>
              <w:t xml:space="preserve"> </w:t>
            </w:r>
          </w:p>
          <w:p w14:paraId="44416F15" w14:textId="1A519560" w:rsidR="00960EDD" w:rsidRPr="00856CC4" w:rsidRDefault="00960EDD" w:rsidP="00960EDD">
            <w:pPr>
              <w:spacing w:line="240" w:lineRule="auto"/>
              <w:ind w:left="360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076B4E" w:rsidRPr="003B049E" w14:paraId="164BD526" w14:textId="77777777" w:rsidTr="00C90F47">
        <w:trPr>
          <w:trHeight w:val="2215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06DC5A1D" w14:textId="77777777" w:rsidR="00076B4E" w:rsidRPr="003B049E" w:rsidRDefault="00076B4E" w:rsidP="00CB7095">
            <w:pPr>
              <w:rPr>
                <w:rFonts w:ascii="Arial" w:eastAsia="Times New Roman" w:hAnsi="Arial" w:cs="Arial"/>
                <w:sz w:val="22"/>
                <w:szCs w:val="22"/>
                <w:highlight w:val="yellow"/>
                <w:lang w:val="uk-UA" w:eastAsia="ro-RO"/>
              </w:rPr>
            </w:pPr>
          </w:p>
          <w:p w14:paraId="4E79CB7F" w14:textId="77777777" w:rsidR="00076B4E" w:rsidRPr="00856CC4" w:rsidRDefault="00076B4E" w:rsidP="00CB7095">
            <w:pPr>
              <w:jc w:val="right"/>
              <w:rPr>
                <w:lang w:val="ro-RO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3180B37C" w14:textId="77777777" w:rsidR="00076B4E" w:rsidRPr="00856CC4" w:rsidRDefault="00076B4E" w:rsidP="00CB7095">
            <w:pPr>
              <w:jc w:val="right"/>
              <w:rPr>
                <w:lang w:val="ro-RO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3172688D" w14:textId="77777777" w:rsidR="00076B4E" w:rsidRPr="00856CC4" w:rsidRDefault="00076B4E" w:rsidP="00CB7095">
            <w:pPr>
              <w:jc w:val="right"/>
              <w:rPr>
                <w:lang w:val="ro-RO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0D21AE29" w14:textId="77777777" w:rsidR="00076B4E" w:rsidRPr="00856CC4" w:rsidRDefault="00076B4E" w:rsidP="00CB7095">
            <w:pPr>
              <w:jc w:val="right"/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60231291" w14:textId="77777777" w:rsidR="00076B4E" w:rsidRPr="003B049E" w:rsidRDefault="00076B4E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3C8C1CF1" w14:textId="59FACA38" w:rsidR="00076B4E" w:rsidRPr="00856CC4" w:rsidRDefault="00076B4E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663F2257" w14:textId="0B67E1FD" w:rsidR="00076B4E" w:rsidRPr="00856CC4" w:rsidRDefault="00076B4E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1E44DF8A" w14:textId="49CDD125" w:rsidR="001F254F" w:rsidRPr="00856CC4" w:rsidRDefault="00856CC4" w:rsidP="001F254F">
            <w:pPr>
              <w:rPr>
                <w:lang w:val="ro-RO"/>
              </w:rPr>
            </w:pPr>
            <w:r w:rsidRPr="00856CC4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життя</w:t>
            </w:r>
            <w:r w:rsidR="00CE6DBF" w:rsidRPr="00856CC4"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>;</w:t>
            </w:r>
          </w:p>
          <w:p w14:paraId="53407E3C" w14:textId="7C2071DF" w:rsidR="001F254F" w:rsidRPr="00856CC4" w:rsidRDefault="00856CC4" w:rsidP="001F254F">
            <w:pPr>
              <w:rPr>
                <w:lang w:val="ro-RO"/>
              </w:rPr>
            </w:pPr>
            <w:proofErr w:type="spellStart"/>
            <w:r w:rsidRPr="00856CC4"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>смерть</w:t>
            </w:r>
            <w:proofErr w:type="spellEnd"/>
            <w:r w:rsidR="00CE6DBF" w:rsidRPr="00856CC4"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>;</w:t>
            </w:r>
          </w:p>
          <w:p w14:paraId="0EC65E61" w14:textId="2B96E36C" w:rsidR="001F254F" w:rsidRPr="00856CC4" w:rsidRDefault="00856CC4" w:rsidP="001F254F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856CC4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минуле</w:t>
            </w:r>
            <w:r w:rsidR="00CE6DBF" w:rsidRPr="00856CC4"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>;</w:t>
            </w:r>
            <w:r w:rsidR="00CE6DBF" w:rsidRPr="00856CC4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 xml:space="preserve"> </w:t>
            </w:r>
          </w:p>
          <w:p w14:paraId="2C202DF7" w14:textId="12614C20" w:rsidR="001F254F" w:rsidRPr="00856CC4" w:rsidRDefault="00856CC4" w:rsidP="001F254F">
            <w:r w:rsidRPr="00856CC4">
              <w:rPr>
                <w:rFonts w:ascii="Arial" w:eastAsia="Times New Roman" w:hAnsi="Arial" w:cs="Arial"/>
                <w:bCs/>
                <w:noProof/>
                <w:sz w:val="22"/>
                <w:szCs w:val="22"/>
                <w:lang w:val="en-US" w:eastAsia="en-US"/>
              </w:rPr>
              <w:t>нещастя</w:t>
            </w:r>
            <w:r w:rsidR="00CE6DBF" w:rsidRPr="00856CC4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.</w:t>
            </w:r>
          </w:p>
          <w:p w14:paraId="4C903AD9" w14:textId="76C9F9C1" w:rsidR="00076B4E" w:rsidRPr="00856CC4" w:rsidRDefault="00076B4E" w:rsidP="001F254F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542E7BAF" w14:textId="3971A9BD" w:rsidR="00076B4E" w:rsidRPr="003B049E" w:rsidRDefault="00076B4E" w:rsidP="00CB709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highlight w:val="yellow"/>
                <w:lang w:val="uk-UA"/>
              </w:rPr>
            </w:pPr>
          </w:p>
        </w:tc>
      </w:tr>
    </w:tbl>
    <w:p w14:paraId="77E98E3E" w14:textId="05961312" w:rsidR="00F17A77" w:rsidRPr="003B049E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4D825000" w14:textId="2F0E9469" w:rsidR="00F17A77" w:rsidRPr="003B049E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5D6044C7" w14:textId="00107594" w:rsidR="00CB7095" w:rsidRPr="003B049E" w:rsidRDefault="00CB709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076B4E" w:rsidRPr="003B049E" w14:paraId="644F7E08" w14:textId="77777777" w:rsidTr="00CB7095">
        <w:trPr>
          <w:trHeight w:val="489"/>
        </w:trPr>
        <w:tc>
          <w:tcPr>
            <w:tcW w:w="10435" w:type="dxa"/>
            <w:gridSpan w:val="3"/>
          </w:tcPr>
          <w:p w14:paraId="6BFD03A6" w14:textId="73624622" w:rsidR="00076B4E" w:rsidRPr="003B049E" w:rsidRDefault="001F254F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highlight w:val="yellow"/>
                <w:lang w:val="uk-UA"/>
              </w:rPr>
            </w:pPr>
            <w:r w:rsidRPr="003B049E">
              <w:rPr>
                <w:rFonts w:ascii="Arial" w:eastAsia="Times New Roman" w:hAnsi="Arial" w:cs="Arial"/>
                <w:b/>
                <w:noProof/>
                <w:highlight w:val="yellow"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41DCCCCA" wp14:editId="42771720">
                      <wp:simplePos x="0" y="0"/>
                      <wp:positionH relativeFrom="column">
                        <wp:posOffset>5795069</wp:posOffset>
                      </wp:positionH>
                      <wp:positionV relativeFrom="paragraph">
                        <wp:posOffset>-4064</wp:posOffset>
                      </wp:positionV>
                      <wp:extent cx="762000" cy="266700"/>
                      <wp:effectExtent l="0" t="0" r="0" b="0"/>
                      <wp:wrapNone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32213B" w14:textId="3502D6F4" w:rsidR="00CB7095" w:rsidRPr="00C83274" w:rsidRDefault="00CB7095" w:rsidP="00076B4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ro-RO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DCCCCA" id="_x0000_s1038" type="#_x0000_t202" style="position:absolute;margin-left:456.3pt;margin-top:-.3pt;width:60pt;height:21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" filled="f" stroked="f">
                      <v:textbox>
                        <w:txbxContent>
                          <w:p w14:paraId="7A32213B" w14:textId="3502D6F4" w:rsidR="00CB7095" w:rsidRPr="00C83274" w:rsidRDefault="00CB7095" w:rsidP="00076B4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ro-RO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3F4162" w14:textId="0A605B50" w:rsidR="00C90F47" w:rsidRPr="00F857EE" w:rsidRDefault="00C90F47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F857EE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відповідь, а потім впишіть букву у полі:</w:t>
            </w:r>
          </w:p>
          <w:p w14:paraId="3CD647C3" w14:textId="77777777" w:rsidR="00CF7600" w:rsidRPr="00F857EE" w:rsidRDefault="00CF7600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256FD5D0" w14:textId="59A2CAA3" w:rsidR="00076B4E" w:rsidRPr="00F857EE" w:rsidRDefault="00F857EE" w:rsidP="00CE6DB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F857EE">
              <w:rPr>
                <w:rFonts w:ascii="Arial" w:eastAsia="Times New Roman" w:hAnsi="Arial" w:cs="Arial"/>
                <w:b/>
                <w:color w:val="000000"/>
                <w:lang w:val="sk-SK" w:eastAsia="ro-RO"/>
              </w:rPr>
              <w:t>Що відчуває ліричний герой, коли чує рідну мову?</w:t>
            </w:r>
            <w:r w:rsidR="00076B4E" w:rsidRPr="00F857EE">
              <w:rPr>
                <w:rFonts w:ascii="Arial" w:hAnsi="Arial" w:cs="Arial"/>
                <w:color w:val="000000" w:themeColor="text1"/>
                <w:lang w:val="uk-UA"/>
              </w:rPr>
              <w:t xml:space="preserve"> </w:t>
            </w:r>
          </w:p>
          <w:p w14:paraId="6481D82F" w14:textId="600B1D4C" w:rsidR="00960EDD" w:rsidRPr="003B049E" w:rsidRDefault="00960EDD" w:rsidP="00960EDD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highlight w:val="yellow"/>
                <w:lang w:val="uk-UA"/>
              </w:rPr>
            </w:pPr>
          </w:p>
        </w:tc>
      </w:tr>
      <w:tr w:rsidR="00076B4E" w:rsidRPr="003B049E" w14:paraId="039FD968" w14:textId="77777777" w:rsidTr="00C90F47">
        <w:trPr>
          <w:trHeight w:val="2296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58A2D584" w14:textId="77777777" w:rsidR="00076B4E" w:rsidRPr="003B049E" w:rsidRDefault="00076B4E" w:rsidP="00CB7095">
            <w:pPr>
              <w:rPr>
                <w:rFonts w:ascii="Arial" w:eastAsia="Times New Roman" w:hAnsi="Arial" w:cs="Arial"/>
                <w:sz w:val="22"/>
                <w:szCs w:val="22"/>
                <w:highlight w:val="yellow"/>
                <w:lang w:val="uk-UA" w:eastAsia="ro-RO"/>
              </w:rPr>
            </w:pPr>
          </w:p>
          <w:p w14:paraId="79E61645" w14:textId="77777777" w:rsidR="00076B4E" w:rsidRPr="00F857EE" w:rsidRDefault="00076B4E" w:rsidP="00CB7095">
            <w:pPr>
              <w:jc w:val="right"/>
              <w:rPr>
                <w:lang w:val="ro-RO"/>
              </w:rPr>
            </w:pPr>
            <w:r w:rsidRPr="00F857EE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F857EE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0AF155CC" w14:textId="77777777" w:rsidR="00076B4E" w:rsidRPr="005D74E6" w:rsidRDefault="00076B4E" w:rsidP="00CB7095">
            <w:pPr>
              <w:jc w:val="right"/>
              <w:rPr>
                <w:lang w:val="ro-RO"/>
              </w:rPr>
            </w:pPr>
            <w:r w:rsidRPr="005D74E6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5D74E6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677528FB" w14:textId="77777777" w:rsidR="00076B4E" w:rsidRPr="00F857EE" w:rsidRDefault="00076B4E" w:rsidP="00CB7095">
            <w:pPr>
              <w:jc w:val="right"/>
              <w:rPr>
                <w:lang w:val="ro-RO"/>
              </w:rPr>
            </w:pPr>
            <w:r w:rsidRPr="00F857EE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F857EE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14B21607" w14:textId="77777777" w:rsidR="00076B4E" w:rsidRPr="00F857EE" w:rsidRDefault="00076B4E" w:rsidP="00CB7095">
            <w:pPr>
              <w:jc w:val="right"/>
            </w:pPr>
            <w:r w:rsidRPr="00F857EE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 w:rsidRPr="00F857EE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0F03D327" w14:textId="77777777" w:rsidR="00076B4E" w:rsidRPr="003B049E" w:rsidRDefault="00076B4E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20C83305" w14:textId="77777777" w:rsidR="00076B4E" w:rsidRPr="003B049E" w:rsidRDefault="00076B4E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uk-UA"/>
              </w:rPr>
            </w:pPr>
          </w:p>
          <w:p w14:paraId="3B5A14F8" w14:textId="77777777" w:rsidR="00076B4E" w:rsidRPr="003B049E" w:rsidRDefault="00076B4E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highlight w:val="yellow"/>
                <w:lang w:val="uk-UA"/>
              </w:rPr>
            </w:pPr>
          </w:p>
          <w:p w14:paraId="32BBF584" w14:textId="6C8BC0A8" w:rsidR="00076B4E" w:rsidRPr="00F857EE" w:rsidRDefault="00F857EE" w:rsidP="00076B4E">
            <w:pPr>
              <w:rPr>
                <w:lang w:val="ro-RO"/>
              </w:rPr>
            </w:pPr>
            <w:r w:rsidRPr="00F857EE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страх і тривогу</w:t>
            </w:r>
            <w:r w:rsidR="00CE6DBF" w:rsidRPr="00F857EE"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>;</w:t>
            </w:r>
          </w:p>
          <w:p w14:paraId="71D32211" w14:textId="6536F052" w:rsidR="001F254F" w:rsidRPr="00F857EE" w:rsidRDefault="00F857EE" w:rsidP="00076B4E">
            <w:pPr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</w:pPr>
            <w:r w:rsidRPr="00F857EE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байдужість</w:t>
            </w:r>
            <w:r w:rsidR="00CE6DBF" w:rsidRPr="00F857EE"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>;</w:t>
            </w:r>
          </w:p>
          <w:p w14:paraId="2C87D13E" w14:textId="6B54E2C2" w:rsidR="005D74E6" w:rsidRDefault="005D74E6" w:rsidP="00CB7095">
            <w:pPr>
              <w:spacing w:line="240" w:lineRule="auto"/>
              <w:jc w:val="left"/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</w:pPr>
            <w:r w:rsidRPr="005D74E6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гордість і радість;</w:t>
            </w:r>
          </w:p>
          <w:p w14:paraId="46786282" w14:textId="77777777" w:rsidR="009C7355" w:rsidRPr="009C7355" w:rsidRDefault="009C7355" w:rsidP="00CB7095">
            <w:pPr>
              <w:spacing w:line="240" w:lineRule="auto"/>
              <w:jc w:val="left"/>
              <w:rPr>
                <w:rFonts w:ascii="Arial" w:eastAsia="Times New Roman" w:hAnsi="Arial" w:cs="Arial"/>
                <w:bCs/>
                <w:sz w:val="10"/>
                <w:szCs w:val="10"/>
                <w:lang w:val="ro-RO" w:eastAsia="ro-RO"/>
              </w:rPr>
            </w:pPr>
          </w:p>
          <w:p w14:paraId="3BA6CB22" w14:textId="6ED5A8C7" w:rsidR="00076B4E" w:rsidRPr="00F857EE" w:rsidRDefault="00F857EE" w:rsidP="00CB7095">
            <w:pPr>
              <w:spacing w:line="240" w:lineRule="auto"/>
              <w:jc w:val="left"/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</w:pPr>
            <w:r w:rsidRPr="00F857EE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злість</w:t>
            </w:r>
            <w:r w:rsidR="002F392E" w:rsidRPr="00F857EE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.</w:t>
            </w:r>
          </w:p>
          <w:p w14:paraId="28D8916F" w14:textId="5763AAA0" w:rsidR="001F254F" w:rsidRPr="003B049E" w:rsidRDefault="001F254F" w:rsidP="00CB7095">
            <w:pPr>
              <w:spacing w:line="240" w:lineRule="auto"/>
              <w:jc w:val="left"/>
              <w:rPr>
                <w:rFonts w:ascii="Arial" w:eastAsia="Times New Roman" w:hAnsi="Arial" w:cs="Arial"/>
                <w:bCs/>
                <w:sz w:val="22"/>
                <w:szCs w:val="22"/>
                <w:highlight w:val="yellow"/>
                <w:lang w:val="uk-UA" w:eastAsia="ro-RO"/>
              </w:rPr>
            </w:pPr>
          </w:p>
          <w:p w14:paraId="259590CC" w14:textId="77777777" w:rsidR="001F254F" w:rsidRPr="003B049E" w:rsidRDefault="001F254F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szCs w:val="22"/>
                <w:highlight w:val="yellow"/>
                <w:lang w:val="uk-UA"/>
              </w:rPr>
            </w:pPr>
          </w:p>
          <w:p w14:paraId="08CBA0B6" w14:textId="77777777" w:rsidR="00076B4E" w:rsidRPr="003B049E" w:rsidRDefault="00076B4E" w:rsidP="00CB709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06E112EE" w14:textId="30316E53" w:rsidR="00076B4E" w:rsidRPr="003B049E" w:rsidRDefault="00C90F47" w:rsidP="00CB709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highlight w:val="yellow"/>
                <w:lang w:val="uk-UA"/>
              </w:rPr>
            </w:pPr>
            <w:r w:rsidRPr="003B049E">
              <w:rPr>
                <w:rFonts w:ascii="Arial" w:eastAsia="Times New Roman" w:hAnsi="Arial" w:cs="Arial"/>
                <w:noProof/>
                <w:sz w:val="22"/>
                <w:highlight w:val="yellow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0B019E3C" wp14:editId="14CC03F9">
                      <wp:simplePos x="0" y="0"/>
                      <wp:positionH relativeFrom="column">
                        <wp:posOffset>-1992630</wp:posOffset>
                      </wp:positionH>
                      <wp:positionV relativeFrom="paragraph">
                        <wp:posOffset>1000125</wp:posOffset>
                      </wp:positionV>
                      <wp:extent cx="2649220" cy="463825"/>
                      <wp:effectExtent l="0" t="0" r="0" b="0"/>
                      <wp:wrapNone/>
                      <wp:docPr id="40" name="Group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3825"/>
                                <a:chOff x="0" y="0"/>
                                <a:chExt cx="2649220" cy="463825"/>
                              </a:xfrm>
                            </wpg:grpSpPr>
                            <wps:wsp>
                              <wps:cNvPr id="4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2830"/>
                                  <a:ext cx="2649220" cy="3409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E764AFC" w14:textId="77777777" w:rsidR="00CB7095" w:rsidRDefault="00CB7095" w:rsidP="00C90F47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4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8549" y="0"/>
                                  <a:ext cx="511810" cy="3689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27617D" w14:textId="77777777" w:rsidR="00CB7095" w:rsidRDefault="00CB7095" w:rsidP="00C90F47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019E3C" id="Group 40" o:spid="_x0000_s1039" style="position:absolute;left:0;text-align:left;margin-left:-156.9pt;margin-top:78.75pt;width:208.6pt;height:36.5pt;z-index:251692032" coordsize="26492,4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">
                      <v:shape id="_x0000_s1040" type="#_x0000_t202" style="position:absolute;top:1228;width:26492;height:3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" stroked="f">
                        <v:textbox style="mso-fit-shape-to-text:t">
                          <w:txbxContent>
                            <w:p w14:paraId="1E764AFC" w14:textId="77777777" w:rsidR="00CB7095" w:rsidRDefault="00CB7095" w:rsidP="00C90F47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41" type="#_x0000_t202" style="position:absolute;left:15285;width:5118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">
                        <v:textbox style="mso-fit-shape-to-text:t">
                          <w:txbxContent>
                            <w:p w14:paraId="3B27617D" w14:textId="77777777" w:rsidR="00CB7095" w:rsidRDefault="00CB7095" w:rsidP="00C90F47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4FA3640B" w14:textId="77777777" w:rsidR="00076B4E" w:rsidRPr="003B049E" w:rsidRDefault="00076B4E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6ECFF0A8" w14:textId="1AEBDC39" w:rsidR="00076B4E" w:rsidRPr="003B049E" w:rsidRDefault="00076B4E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</w:p>
    <w:p w14:paraId="78E00C4A" w14:textId="5E521AE9" w:rsidR="00076B4E" w:rsidRPr="003B049E" w:rsidRDefault="001F254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highlight w:val="yellow"/>
          <w:lang w:val="uk-UA"/>
        </w:rPr>
      </w:pPr>
      <w:r w:rsidRPr="003B049E">
        <w:rPr>
          <w:rFonts w:ascii="Arial" w:eastAsia="Times New Roman" w:hAnsi="Arial" w:cs="Arial"/>
          <w:b/>
          <w:noProof/>
          <w:highlight w:val="yellow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621762" wp14:editId="482C93BC">
                <wp:simplePos x="0" y="0"/>
                <wp:positionH relativeFrom="column">
                  <wp:posOffset>5869305</wp:posOffset>
                </wp:positionH>
                <wp:positionV relativeFrom="paragraph">
                  <wp:posOffset>59690</wp:posOffset>
                </wp:positionV>
                <wp:extent cx="762000" cy="26670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765E1" w14:textId="385B217B" w:rsidR="00CB7095" w:rsidRPr="00D52967" w:rsidRDefault="00CB7095" w:rsidP="00CF760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ro-RO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C30825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21762" id="_x0000_s1042" type="#_x0000_t202" style="position:absolute;left:0;text-align:left;margin-left:462.15pt;margin-top:4.7pt;width:60pt;height:21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" filled="f" stroked="f">
                <v:textbox>
                  <w:txbxContent>
                    <w:p w14:paraId="1D5765E1" w14:textId="385B217B" w:rsidR="00CB7095" w:rsidRPr="00D52967" w:rsidRDefault="00CB7095" w:rsidP="00CF760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ro-RO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C30825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000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2"/>
        <w:gridCol w:w="5977"/>
        <w:gridCol w:w="1787"/>
        <w:gridCol w:w="1700"/>
      </w:tblGrid>
      <w:tr w:rsidR="00C90F47" w:rsidRPr="003B049E" w14:paraId="1A246D24" w14:textId="77777777" w:rsidTr="00CF7600">
        <w:trPr>
          <w:trHeight w:val="676"/>
        </w:trPr>
        <w:tc>
          <w:tcPr>
            <w:tcW w:w="5000" w:type="pct"/>
            <w:gridSpan w:val="4"/>
            <w:tcBorders>
              <w:bottom w:val="single" w:sz="4" w:space="0" w:color="D9D9D9" w:themeColor="background1" w:themeShade="D9"/>
            </w:tcBorders>
          </w:tcPr>
          <w:p w14:paraId="717990D7" w14:textId="321437AC" w:rsidR="00C90F47" w:rsidRPr="00856CC4" w:rsidRDefault="00C90F47" w:rsidP="00076B4E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284CD317" w14:textId="77777777" w:rsidR="001F254F" w:rsidRPr="00856CC4" w:rsidRDefault="00C90F47" w:rsidP="00960ED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856CC4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П</w:t>
            </w:r>
            <w:r w:rsidRPr="00856CC4">
              <w:rPr>
                <w:rFonts w:ascii="Arial" w:eastAsia="Times New Roman" w:hAnsi="Arial" w:cs="Arial"/>
                <w:b/>
                <w:bCs/>
                <w:color w:val="000000"/>
                <w:lang w:val="uk-UA" w:eastAsia="ro-RO"/>
              </w:rPr>
              <w:t xml:space="preserve">остав </w:t>
            </w:r>
            <w:r w:rsidRPr="00856CC4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 xml:space="preserve">„X” біля кожного твердження, </w:t>
            </w:r>
            <w:r w:rsidRPr="00856CC4">
              <w:rPr>
                <w:rFonts w:ascii="Arial" w:eastAsia="Times New Roman" w:hAnsi="Arial" w:cs="Arial"/>
                <w:b/>
                <w:bCs/>
                <w:color w:val="000000"/>
                <w:lang w:val="uk-UA" w:eastAsia="ro-RO"/>
              </w:rPr>
              <w:t xml:space="preserve">щоб визначити його правильність </w:t>
            </w:r>
          </w:p>
          <w:p w14:paraId="2B442CDB" w14:textId="2608525F" w:rsidR="00C90F47" w:rsidRPr="00856CC4" w:rsidRDefault="00C90F47" w:rsidP="001F254F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856CC4">
              <w:rPr>
                <w:rFonts w:ascii="Arial" w:eastAsia="Times New Roman" w:hAnsi="Arial" w:cs="Arial"/>
                <w:b/>
                <w:bCs/>
                <w:color w:val="000000"/>
                <w:lang w:val="uk-UA" w:eastAsia="ro-RO"/>
              </w:rPr>
              <w:t>чи неправильність, на основі інформації з тексту.</w:t>
            </w:r>
            <w:r w:rsidR="00CF7600" w:rsidRPr="00856CC4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 </w:t>
            </w:r>
          </w:p>
          <w:p w14:paraId="043FAEE0" w14:textId="207BAE27" w:rsidR="00C90F47" w:rsidRPr="00856CC4" w:rsidRDefault="00C90F47" w:rsidP="00076B4E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C90F47" w:rsidRPr="003B049E" w14:paraId="4694C6D6" w14:textId="77777777" w:rsidTr="00856CC4">
        <w:trPr>
          <w:trHeight w:val="514"/>
        </w:trPr>
        <w:tc>
          <w:tcPr>
            <w:tcW w:w="3330" w:type="pct"/>
            <w:gridSpan w:val="2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37197047" w14:textId="77777777" w:rsidR="001B00CC" w:rsidRPr="00856CC4" w:rsidRDefault="001B00CC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5B776145" w14:textId="77777777" w:rsidR="00DE152C" w:rsidRPr="00856CC4" w:rsidRDefault="00DE152C" w:rsidP="00DE152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856CC4">
              <w:rPr>
                <w:rFonts w:ascii="Arial" w:hAnsi="Arial" w:cs="Arial"/>
                <w:b/>
                <w:sz w:val="22"/>
                <w:szCs w:val="22"/>
                <w:lang w:val="uk-UA"/>
              </w:rPr>
              <w:t>Речення</w:t>
            </w:r>
          </w:p>
          <w:p w14:paraId="4C96E46F" w14:textId="77777777" w:rsidR="00C90F47" w:rsidRPr="00856CC4" w:rsidRDefault="00C90F47" w:rsidP="001B00C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56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538D5C8F" w14:textId="77777777" w:rsidR="001B00CC" w:rsidRPr="00856CC4" w:rsidRDefault="001B00CC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163E41C9" w14:textId="3B578DD5" w:rsidR="00C90F47" w:rsidRPr="00856CC4" w:rsidRDefault="009F0512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856CC4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Правильно</w:t>
            </w:r>
          </w:p>
          <w:p w14:paraId="53C64F7D" w14:textId="77777777" w:rsidR="00C90F47" w:rsidRPr="00856CC4" w:rsidRDefault="00C90F47" w:rsidP="001B00C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14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</w:tcBorders>
          </w:tcPr>
          <w:p w14:paraId="7467F9F0" w14:textId="77777777" w:rsidR="001B00CC" w:rsidRPr="00856CC4" w:rsidRDefault="001B00CC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79E44E17" w14:textId="081B402C" w:rsidR="00C90F47" w:rsidRPr="00856CC4" w:rsidRDefault="009F0512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  <w:r w:rsidRPr="00856CC4">
              <w:rPr>
                <w:rFonts w:ascii="Arial" w:hAnsi="Arial" w:cs="Arial"/>
                <w:b/>
                <w:sz w:val="22"/>
                <w:szCs w:val="22"/>
                <w:lang w:val="uk-UA"/>
              </w:rPr>
              <w:t>Неправильно</w:t>
            </w:r>
          </w:p>
        </w:tc>
      </w:tr>
      <w:tr w:rsidR="00856CC4" w:rsidRPr="003B049E" w14:paraId="20D07327" w14:textId="77777777" w:rsidTr="00856CC4">
        <w:trPr>
          <w:trHeight w:val="720"/>
        </w:trPr>
        <w:tc>
          <w:tcPr>
            <w:tcW w:w="466" w:type="pct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027BC68A" w14:textId="53917938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864" w:type="pct"/>
            <w:tcBorders>
              <w:top w:val="doub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127A9B38" w14:textId="25FEDA7A" w:rsidR="00856CC4" w:rsidRPr="00856CC4" w:rsidRDefault="00856CC4" w:rsidP="00856CC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56CC4">
              <w:rPr>
                <w:rFonts w:ascii="Arial" w:hAnsi="Arial" w:cs="Arial"/>
                <w:sz w:val="22"/>
              </w:rPr>
              <w:t>Рідна мова - надії додає.</w:t>
            </w:r>
          </w:p>
        </w:tc>
        <w:tc>
          <w:tcPr>
            <w:tcW w:w="856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7C420B" w14:textId="48AC3BB0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14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6FE9CC0" w14:textId="77777777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56CC4" w:rsidRPr="003B049E" w14:paraId="4E3A08C0" w14:textId="77777777" w:rsidTr="00856CC4">
        <w:trPr>
          <w:trHeight w:val="720"/>
        </w:trPr>
        <w:tc>
          <w:tcPr>
            <w:tcW w:w="466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77DE6D51" w14:textId="0EE4477E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864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1F017B59" w14:textId="71E04D60" w:rsidR="00856CC4" w:rsidRPr="00856CC4" w:rsidRDefault="00856CC4" w:rsidP="00856CC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56CC4">
              <w:rPr>
                <w:rFonts w:ascii="Arial" w:hAnsi="Arial" w:cs="Arial"/>
                <w:sz w:val="22"/>
              </w:rPr>
              <w:t>Рідна мова – чужа мова.</w:t>
            </w:r>
          </w:p>
        </w:tc>
        <w:tc>
          <w:tcPr>
            <w:tcW w:w="8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14A793" w14:textId="529E53CB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14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26D82A6" w14:textId="77777777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56CC4" w:rsidRPr="003B049E" w14:paraId="7CC6DE60" w14:textId="77777777" w:rsidTr="00856CC4">
        <w:trPr>
          <w:trHeight w:val="720"/>
        </w:trPr>
        <w:tc>
          <w:tcPr>
            <w:tcW w:w="466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236E7D8D" w14:textId="669760B2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864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BDEB492" w14:textId="50E0E86D" w:rsidR="00856CC4" w:rsidRPr="00856CC4" w:rsidRDefault="00856CC4" w:rsidP="00856CC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56CC4">
              <w:rPr>
                <w:rFonts w:ascii="Arial" w:hAnsi="Arial" w:cs="Arial"/>
                <w:sz w:val="22"/>
              </w:rPr>
              <w:t>Рідна мова – любо звучить.</w:t>
            </w:r>
          </w:p>
        </w:tc>
        <w:tc>
          <w:tcPr>
            <w:tcW w:w="8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D34EDB" w14:textId="435FC393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14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5851016" w14:textId="77777777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56CC4" w14:paraId="7C6DABEE" w14:textId="77777777" w:rsidTr="00856CC4">
        <w:trPr>
          <w:trHeight w:val="858"/>
        </w:trPr>
        <w:tc>
          <w:tcPr>
            <w:tcW w:w="466" w:type="pct"/>
            <w:tcBorders>
              <w:top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744E0687" w14:textId="23D47CBB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56CC4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 w:rsidRPr="00856CC4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864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right w:val="single" w:sz="4" w:space="0" w:color="D9D9D9" w:themeColor="background1" w:themeShade="D9"/>
            </w:tcBorders>
            <w:vAlign w:val="center"/>
          </w:tcPr>
          <w:p w14:paraId="2AA832DB" w14:textId="1A159016" w:rsidR="00856CC4" w:rsidRPr="00856CC4" w:rsidRDefault="00856CC4" w:rsidP="00856CC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56CC4">
              <w:rPr>
                <w:rFonts w:ascii="Arial" w:hAnsi="Arial" w:cs="Arial"/>
                <w:sz w:val="22"/>
              </w:rPr>
              <w:t>Рідна мова – іноземна мова.</w:t>
            </w:r>
          </w:p>
        </w:tc>
        <w:tc>
          <w:tcPr>
            <w:tcW w:w="8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5D5A68" w14:textId="0E9CA665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14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862413D" w14:textId="77777777" w:rsidR="00856CC4" w:rsidRPr="00856CC4" w:rsidRDefault="00856CC4" w:rsidP="00856CC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</w:tbl>
    <w:p w14:paraId="79DD5427" w14:textId="0D376020" w:rsidR="00F17A77" w:rsidRDefault="00F17A77" w:rsidP="008464F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06F6E04" w14:textId="37688A75" w:rsidR="004F724A" w:rsidRDefault="004F724A" w:rsidP="008464F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78EE5AEB" w14:textId="77777777" w:rsidR="009C7355" w:rsidRPr="009C7355" w:rsidRDefault="009C7355" w:rsidP="008464F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63F3C" w14:paraId="1649D1E5" w14:textId="77777777" w:rsidTr="00771F80">
        <w:tc>
          <w:tcPr>
            <w:tcW w:w="10456" w:type="dxa"/>
            <w:shd w:val="clear" w:color="auto" w:fill="BFBFBF" w:themeFill="background1" w:themeFillShade="BF"/>
          </w:tcPr>
          <w:p w14:paraId="112A13E4" w14:textId="1B92FAD1" w:rsidR="00863F3C" w:rsidRPr="00863F3C" w:rsidRDefault="00863F3C" w:rsidP="008D4EF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lastRenderedPageBreak/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</w:t>
            </w:r>
            <w:r w:rsidR="008D4EFC"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  <w:tr w:rsidR="001B00CC" w14:paraId="296E2FCD" w14:textId="77777777" w:rsidTr="00050E75">
        <w:trPr>
          <w:trHeight w:val="381"/>
        </w:trPr>
        <w:tc>
          <w:tcPr>
            <w:tcW w:w="10456" w:type="dxa"/>
            <w:shd w:val="clear" w:color="auto" w:fill="D9D9D9" w:themeFill="background1" w:themeFillShade="D9"/>
            <w:vAlign w:val="center"/>
          </w:tcPr>
          <w:p w14:paraId="4820B28A" w14:textId="3B48B427" w:rsidR="001B00CC" w:rsidRPr="00863F3C" w:rsidRDefault="008C728A" w:rsidP="00050E75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C728A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Прочитайте уважно наступний текст:</w:t>
            </w:r>
          </w:p>
        </w:tc>
      </w:tr>
    </w:tbl>
    <w:p w14:paraId="3B79B813" w14:textId="32EA8452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9E2FE00" w14:textId="20C646CD" w:rsidR="00050E75" w:rsidRDefault="00050E7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43B585B" w14:textId="77777777" w:rsidR="00050E75" w:rsidRDefault="00050E7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5269D3E" w14:textId="54840EBF" w:rsidR="004F724A" w:rsidRDefault="008C728A" w:rsidP="006561E4">
      <w:pPr>
        <w:pStyle w:val="NormalWeb"/>
        <w:spacing w:before="0" w:beforeAutospacing="0" w:after="0" w:afterAutospacing="0"/>
        <w:ind w:left="180" w:right="206" w:firstLine="94"/>
        <w:jc w:val="both"/>
        <w:textAlignment w:val="baseline"/>
        <w:rPr>
          <w:rFonts w:ascii="Arial" w:hAnsi="Arial" w:cs="Arial"/>
          <w:sz w:val="22"/>
          <w:szCs w:val="22"/>
          <w:lang w:val="uk-UA"/>
        </w:rPr>
      </w:pPr>
      <w:r w:rsidRPr="006561E4">
        <w:rPr>
          <w:rFonts w:ascii="Arial" w:hAnsi="Arial" w:cs="Arial"/>
          <w:color w:val="424242"/>
          <w:spacing w:val="3"/>
          <w:sz w:val="22"/>
          <w:szCs w:val="22"/>
          <w:lang w:val="uk-UA"/>
        </w:rPr>
        <w:t xml:space="preserve">         </w:t>
      </w:r>
      <w:r w:rsidR="0014050A" w:rsidRPr="006561E4">
        <w:rPr>
          <w:rFonts w:ascii="Arial" w:hAnsi="Arial" w:cs="Arial"/>
          <w:sz w:val="22"/>
          <w:szCs w:val="22"/>
          <w:lang w:val="uk-UA"/>
        </w:rPr>
        <w:t>«</w:t>
      </w:r>
      <w:r w:rsidR="006561E4" w:rsidRPr="00FA2A7F">
        <w:rPr>
          <w:rFonts w:ascii="Arial" w:hAnsi="Arial" w:cs="Arial"/>
          <w:bCs/>
          <w:color w:val="424242"/>
          <w:spacing w:val="3"/>
          <w:sz w:val="22"/>
          <w:szCs w:val="22"/>
          <w:lang w:val="sk-SK"/>
        </w:rPr>
        <w:t>Весна</w:t>
      </w:r>
      <w:r w:rsidR="006561E4" w:rsidRPr="006561E4">
        <w:rPr>
          <w:rFonts w:ascii="Arial" w:hAnsi="Arial" w:cs="Arial"/>
          <w:b/>
          <w:color w:val="424242"/>
          <w:spacing w:val="3"/>
          <w:sz w:val="22"/>
          <w:szCs w:val="22"/>
          <w:lang w:val="sk-SK"/>
        </w:rPr>
        <w:t xml:space="preserve"> </w:t>
      </w:r>
      <w:r w:rsidR="00FC2459">
        <w:rPr>
          <w:rFonts w:ascii="Arial" w:hAnsi="Arial" w:cs="Arial"/>
          <w:color w:val="424242"/>
          <w:spacing w:val="3"/>
          <w:sz w:val="22"/>
          <w:szCs w:val="22"/>
          <w:lang w:val="sk-SK"/>
        </w:rPr>
        <w:t xml:space="preserve">– чудова </w:t>
      </w:r>
      <w:r w:rsidR="00FC2459" w:rsidRPr="00FC2459">
        <w:rPr>
          <w:rFonts w:ascii="Arial" w:hAnsi="Arial" w:cs="Arial"/>
          <w:color w:val="424242"/>
          <w:spacing w:val="3"/>
          <w:sz w:val="22"/>
          <w:szCs w:val="22"/>
          <w:lang w:val="sk-SK"/>
        </w:rPr>
        <w:t>пора</w:t>
      </w:r>
      <w:r w:rsidR="006561E4" w:rsidRPr="006561E4">
        <w:rPr>
          <w:rFonts w:ascii="Arial" w:hAnsi="Arial" w:cs="Arial"/>
          <w:color w:val="424242"/>
          <w:spacing w:val="3"/>
          <w:sz w:val="22"/>
          <w:szCs w:val="22"/>
          <w:lang w:val="sk-SK"/>
        </w:rPr>
        <w:t xml:space="preserve"> року! Природа прокидається, наповнюється енергією, життям. Яскраве сонце стає тепліше з кожним днем, завдяки чому тане сніг, перетворюючись на бурульки на дахах будинків і дерев. З’являються </w:t>
      </w:r>
      <w:r w:rsidR="006561E4" w:rsidRPr="00FA2A7F">
        <w:rPr>
          <w:rFonts w:ascii="Arial" w:hAnsi="Arial" w:cs="Arial"/>
          <w:b/>
          <w:bCs/>
          <w:color w:val="424242"/>
          <w:spacing w:val="3"/>
          <w:sz w:val="22"/>
          <w:szCs w:val="22"/>
          <w:u w:val="single"/>
          <w:lang w:val="sk-SK"/>
        </w:rPr>
        <w:t>великі</w:t>
      </w:r>
      <w:r w:rsidR="006561E4" w:rsidRPr="006561E4">
        <w:rPr>
          <w:rFonts w:ascii="Arial" w:hAnsi="Arial" w:cs="Arial"/>
          <w:color w:val="424242"/>
          <w:spacing w:val="3"/>
          <w:sz w:val="22"/>
          <w:szCs w:val="22"/>
          <w:lang w:val="sk-SK"/>
        </w:rPr>
        <w:t xml:space="preserve"> калюжі, по яких так люблять ходити </w:t>
      </w:r>
      <w:r w:rsidR="006561E4" w:rsidRPr="00167C43">
        <w:rPr>
          <w:rFonts w:ascii="Arial" w:hAnsi="Arial" w:cs="Arial"/>
          <w:bCs/>
          <w:color w:val="424242"/>
          <w:spacing w:val="3"/>
          <w:sz w:val="22"/>
          <w:szCs w:val="22"/>
          <w:lang w:val="sk-SK"/>
        </w:rPr>
        <w:t>діти</w:t>
      </w:r>
      <w:r w:rsidR="006561E4" w:rsidRPr="006561E4">
        <w:rPr>
          <w:rFonts w:ascii="Arial" w:hAnsi="Arial" w:cs="Arial"/>
          <w:color w:val="424242"/>
          <w:spacing w:val="3"/>
          <w:sz w:val="22"/>
          <w:szCs w:val="22"/>
          <w:lang w:val="sk-SK"/>
        </w:rPr>
        <w:t xml:space="preserve">. З далеких країв прилітають птахи, всюди розноситься </w:t>
      </w:r>
      <w:r w:rsidR="006561E4" w:rsidRPr="0049682B">
        <w:rPr>
          <w:rFonts w:ascii="Arial" w:hAnsi="Arial" w:cs="Arial"/>
          <w:b/>
          <w:color w:val="424242"/>
          <w:spacing w:val="3"/>
          <w:sz w:val="22"/>
          <w:szCs w:val="22"/>
          <w:u w:val="single"/>
          <w:lang w:val="sk-SK"/>
        </w:rPr>
        <w:t>їх</w:t>
      </w:r>
      <w:r w:rsidR="006561E4" w:rsidRPr="006561E4">
        <w:rPr>
          <w:rFonts w:ascii="Arial" w:hAnsi="Arial" w:cs="Arial"/>
          <w:color w:val="424242"/>
          <w:spacing w:val="3"/>
          <w:sz w:val="22"/>
          <w:szCs w:val="22"/>
          <w:lang w:val="sk-SK"/>
        </w:rPr>
        <w:t xml:space="preserve"> щебетання. </w:t>
      </w:r>
      <w:r w:rsidR="006561E4" w:rsidRPr="00380010">
        <w:rPr>
          <w:rFonts w:ascii="Arial" w:hAnsi="Arial" w:cs="Arial"/>
          <w:b/>
          <w:color w:val="424242"/>
          <w:spacing w:val="3"/>
          <w:sz w:val="22"/>
          <w:szCs w:val="22"/>
          <w:u w:val="single"/>
          <w:lang w:val="sk-SK"/>
        </w:rPr>
        <w:t>День</w:t>
      </w:r>
      <w:r w:rsidR="006561E4" w:rsidRPr="006561E4">
        <w:rPr>
          <w:rFonts w:ascii="Arial" w:hAnsi="Arial" w:cs="Arial"/>
          <w:color w:val="424242"/>
          <w:spacing w:val="3"/>
          <w:sz w:val="22"/>
          <w:szCs w:val="22"/>
          <w:lang w:val="sk-SK"/>
        </w:rPr>
        <w:t xml:space="preserve"> стає більше! Як тільки висихають калюжі, </w:t>
      </w:r>
      <w:r w:rsidR="006561E4" w:rsidRPr="0049682B">
        <w:rPr>
          <w:rFonts w:ascii="Arial" w:hAnsi="Arial" w:cs="Arial"/>
          <w:color w:val="424242"/>
          <w:spacing w:val="3"/>
          <w:sz w:val="22"/>
          <w:szCs w:val="22"/>
          <w:lang w:val="sk-SK"/>
        </w:rPr>
        <w:t>проростає</w:t>
      </w:r>
      <w:r w:rsidR="006561E4" w:rsidRPr="006561E4">
        <w:rPr>
          <w:rFonts w:ascii="Arial" w:hAnsi="Arial" w:cs="Arial"/>
          <w:color w:val="424242"/>
          <w:spacing w:val="3"/>
          <w:sz w:val="22"/>
          <w:szCs w:val="22"/>
          <w:lang w:val="sk-SK"/>
        </w:rPr>
        <w:t xml:space="preserve"> трава, пізніше на деревах набухають бруньки, які перетворяться в листочки. Ніколи не забути і перший </w:t>
      </w:r>
      <w:r w:rsidR="006561E4" w:rsidRPr="00380010">
        <w:rPr>
          <w:rFonts w:ascii="Arial" w:hAnsi="Arial" w:cs="Arial"/>
          <w:color w:val="424242"/>
          <w:spacing w:val="3"/>
          <w:sz w:val="22"/>
          <w:szCs w:val="22"/>
          <w:lang w:val="sk-SK"/>
        </w:rPr>
        <w:t>весняний</w:t>
      </w:r>
      <w:r w:rsidR="006561E4" w:rsidRPr="00380010">
        <w:rPr>
          <w:rFonts w:ascii="Arial" w:hAnsi="Arial" w:cs="Arial"/>
          <w:b/>
          <w:color w:val="424242"/>
          <w:spacing w:val="3"/>
          <w:sz w:val="22"/>
          <w:szCs w:val="22"/>
          <w:lang w:val="sk-SK"/>
        </w:rPr>
        <w:t xml:space="preserve"> </w:t>
      </w:r>
      <w:r w:rsidR="006561E4" w:rsidRPr="006561E4">
        <w:rPr>
          <w:rFonts w:ascii="Arial" w:hAnsi="Arial" w:cs="Arial"/>
          <w:color w:val="424242"/>
          <w:spacing w:val="3"/>
          <w:sz w:val="22"/>
          <w:szCs w:val="22"/>
          <w:lang w:val="sk-SK"/>
        </w:rPr>
        <w:t xml:space="preserve">дощ, </w:t>
      </w:r>
      <w:r w:rsidR="006561E4" w:rsidRPr="006561E4">
        <w:rPr>
          <w:rFonts w:ascii="Arial" w:hAnsi="Arial" w:cs="Arial"/>
          <w:b/>
          <w:color w:val="424242"/>
          <w:spacing w:val="3"/>
          <w:sz w:val="22"/>
          <w:szCs w:val="22"/>
          <w:u w:val="single"/>
          <w:lang w:val="sk-SK"/>
        </w:rPr>
        <w:t>він</w:t>
      </w:r>
      <w:r w:rsidR="006561E4" w:rsidRPr="006561E4">
        <w:rPr>
          <w:rFonts w:ascii="Arial" w:hAnsi="Arial" w:cs="Arial"/>
          <w:color w:val="424242"/>
          <w:spacing w:val="3"/>
          <w:sz w:val="22"/>
          <w:szCs w:val="22"/>
          <w:lang w:val="sk-SK"/>
        </w:rPr>
        <w:t xml:space="preserve"> здається таким веселим, завзятим, теплим і доброзичливим! А слабкий вітерець, той самий – легкий, весняний ?! Весь світ з приходом весни наповнюється фарбами, звуками, запахами і натхнення.</w:t>
      </w:r>
      <w:r w:rsidR="0014050A" w:rsidRPr="006561E4">
        <w:rPr>
          <w:rFonts w:ascii="Arial" w:hAnsi="Arial" w:cs="Arial"/>
          <w:sz w:val="22"/>
          <w:szCs w:val="22"/>
          <w:lang w:val="uk-UA"/>
        </w:rPr>
        <w:t>»</w:t>
      </w:r>
    </w:p>
    <w:p w14:paraId="1EE968ED" w14:textId="77777777" w:rsidR="006561E4" w:rsidRPr="006561E4" w:rsidRDefault="006561E4" w:rsidP="006561E4">
      <w:pPr>
        <w:pStyle w:val="NormalWeb"/>
        <w:spacing w:before="0" w:beforeAutospacing="0" w:after="0" w:afterAutospacing="0"/>
        <w:ind w:left="360" w:firstLine="94"/>
        <w:textAlignment w:val="baseline"/>
        <w:rPr>
          <w:rFonts w:ascii="Arial" w:hAnsi="Arial" w:cs="Arial"/>
          <w:spacing w:val="3"/>
          <w:sz w:val="10"/>
          <w:szCs w:val="22"/>
          <w:lang w:val="uk-UA"/>
        </w:rPr>
      </w:pPr>
    </w:p>
    <w:p w14:paraId="615CC64A" w14:textId="05D7DE72" w:rsidR="008568D3" w:rsidRDefault="004F724A" w:rsidP="004F724A">
      <w:pPr>
        <w:pStyle w:val="NormalWeb"/>
        <w:spacing w:before="0" w:beforeAutospacing="0" w:after="0" w:afterAutospacing="0" w:line="276" w:lineRule="auto"/>
        <w:ind w:left="360" w:firstLine="94"/>
        <w:jc w:val="right"/>
        <w:textAlignment w:val="baseline"/>
        <w:rPr>
          <w:rFonts w:ascii="Arial" w:hAnsi="Arial" w:cs="Arial"/>
          <w:sz w:val="22"/>
          <w:szCs w:val="18"/>
          <w:lang w:val="uk-UA" w:eastAsia="ro-RO"/>
        </w:rPr>
      </w:pPr>
      <w:r w:rsidRPr="00B01CC5">
        <w:rPr>
          <w:rFonts w:ascii="Arial" w:hAnsi="Arial" w:cs="Arial"/>
          <w:sz w:val="22"/>
          <w:szCs w:val="18"/>
          <w:lang w:val="uk-UA" w:eastAsia="ro-RO"/>
        </w:rPr>
        <w:t>(</w:t>
      </w:r>
      <w:r w:rsidR="006561E4">
        <w:rPr>
          <w:rFonts w:ascii="Arial" w:hAnsi="Arial" w:cs="Arial"/>
          <w:b/>
          <w:bCs/>
          <w:i/>
          <w:sz w:val="22"/>
          <w:szCs w:val="18"/>
          <w:lang w:val="uk-UA" w:eastAsia="ro-RO"/>
        </w:rPr>
        <w:t>Пробудження весни</w:t>
      </w:r>
      <w:r w:rsidR="006561E4" w:rsidRPr="006561E4">
        <w:rPr>
          <w:rFonts w:ascii="Arial" w:hAnsi="Arial" w:cs="Arial"/>
          <w:b/>
          <w:bCs/>
          <w:i/>
          <w:sz w:val="22"/>
          <w:szCs w:val="18"/>
          <w:lang w:val="uk-UA" w:eastAsia="ro-RO"/>
        </w:rPr>
        <w:t xml:space="preserve">. </w:t>
      </w:r>
      <w:r w:rsidR="006561E4" w:rsidRPr="006561E4">
        <w:rPr>
          <w:rFonts w:ascii="Arial" w:hAnsi="Arial" w:cs="Arial"/>
          <w:bCs/>
          <w:i/>
          <w:sz w:val="22"/>
          <w:szCs w:val="18"/>
          <w:lang w:val="uk-UA" w:eastAsia="ro-RO"/>
        </w:rPr>
        <w:t>dovidka.biz.ua</w:t>
      </w:r>
      <w:r w:rsidR="006561E4" w:rsidRPr="006561E4">
        <w:rPr>
          <w:rFonts w:ascii="Arial" w:hAnsi="Arial" w:cs="Arial"/>
          <w:b/>
          <w:bCs/>
          <w:i/>
          <w:sz w:val="22"/>
          <w:szCs w:val="18"/>
          <w:lang w:val="uk-UA" w:eastAsia="ro-RO"/>
        </w:rPr>
        <w:t>.</w:t>
      </w:r>
      <w:r w:rsidRPr="00B01CC5">
        <w:rPr>
          <w:rFonts w:ascii="Arial" w:hAnsi="Arial" w:cs="Arial"/>
          <w:sz w:val="22"/>
          <w:szCs w:val="18"/>
          <w:lang w:val="uk-UA" w:eastAsia="ro-RO"/>
        </w:rPr>
        <w:t>)</w:t>
      </w:r>
    </w:p>
    <w:p w14:paraId="3F4EAE76" w14:textId="3376A57D" w:rsidR="00E44212" w:rsidRDefault="00E44212" w:rsidP="004F724A">
      <w:pPr>
        <w:pStyle w:val="NormalWeb"/>
        <w:spacing w:before="0" w:beforeAutospacing="0" w:after="0" w:afterAutospacing="0" w:line="276" w:lineRule="auto"/>
        <w:ind w:left="360" w:firstLine="94"/>
        <w:jc w:val="right"/>
        <w:textAlignment w:val="baseline"/>
        <w:rPr>
          <w:rFonts w:ascii="Arial" w:hAnsi="Arial" w:cs="Arial"/>
          <w:color w:val="000000" w:themeColor="text1"/>
          <w:sz w:val="8"/>
          <w:lang w:val="ro-RO"/>
        </w:rPr>
      </w:pPr>
    </w:p>
    <w:p w14:paraId="69B7881F" w14:textId="77777777" w:rsidR="00960EDD" w:rsidRPr="00960EDD" w:rsidRDefault="00960EDD" w:rsidP="004F724A">
      <w:pPr>
        <w:pStyle w:val="NormalWeb"/>
        <w:spacing w:before="0" w:beforeAutospacing="0" w:after="0" w:afterAutospacing="0" w:line="276" w:lineRule="auto"/>
        <w:ind w:left="360" w:firstLine="94"/>
        <w:jc w:val="right"/>
        <w:textAlignment w:val="baseline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4F724A" w:rsidRPr="00B01CC5" w14:paraId="2C85AE21" w14:textId="77777777" w:rsidTr="00CB7095">
        <w:trPr>
          <w:trHeight w:val="397"/>
        </w:trPr>
        <w:tc>
          <w:tcPr>
            <w:tcW w:w="1046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85268A8" w14:textId="77777777" w:rsidR="004F724A" w:rsidRPr="00FA5AA5" w:rsidRDefault="004F724A" w:rsidP="00CB7095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</w:pPr>
            <w:r w:rsidRPr="00FA5AA5">
              <w:rPr>
                <w:rFonts w:ascii="Arial" w:eastAsia="Times New Roman" w:hAnsi="Arial" w:cs="Arial"/>
                <w:b/>
                <w:color w:val="000000"/>
                <w:sz w:val="22"/>
                <w:lang w:val="uk-UA" w:eastAsia="ro-RO"/>
              </w:rPr>
              <w:t>Виконайте правильно такі вимоги:</w:t>
            </w:r>
          </w:p>
        </w:tc>
      </w:tr>
    </w:tbl>
    <w:p w14:paraId="574A43DF" w14:textId="5DA78620" w:rsidR="004F724A" w:rsidRDefault="004F724A" w:rsidP="008568D3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7ED162AC" w14:textId="2C77D780" w:rsidR="00960EDD" w:rsidRDefault="00960EDD" w:rsidP="008568D3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4F724A" w14:paraId="623E5611" w14:textId="77777777" w:rsidTr="00960EDD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0E6CD70" w14:textId="0C93085E" w:rsidR="004F724A" w:rsidRPr="00C90F47" w:rsidRDefault="004D798D" w:rsidP="00CB7095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0224" behindDoc="0" locked="0" layoutInCell="1" allowOverlap="1" wp14:anchorId="187C40FE" wp14:editId="6D6DCE88">
                      <wp:simplePos x="0" y="0"/>
                      <wp:positionH relativeFrom="column">
                        <wp:posOffset>5792470</wp:posOffset>
                      </wp:positionH>
                      <wp:positionV relativeFrom="paragraph">
                        <wp:posOffset>4445</wp:posOffset>
                      </wp:positionV>
                      <wp:extent cx="762000" cy="266700"/>
                      <wp:effectExtent l="0" t="0" r="0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FE1B75" w14:textId="7A337BBE" w:rsidR="00CB7095" w:rsidRPr="00A43D10" w:rsidRDefault="00CB7095" w:rsidP="004F724A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5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C40FE" id="_x0000_s1043" type="#_x0000_t202" style="position:absolute;left:0;text-align:left;margin-left:456.1pt;margin-top:.35pt;width:60pt;height:21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" filled="f" stroked="f">
                      <v:textbox>
                        <w:txbxContent>
                          <w:p w14:paraId="03FE1B75" w14:textId="7A337BBE" w:rsidR="00CB7095" w:rsidRPr="00A43D10" w:rsidRDefault="00CB7095" w:rsidP="004F724A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5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4B1629" w14:textId="66FB8ACD" w:rsidR="004F724A" w:rsidRPr="00960EDD" w:rsidRDefault="004F724A" w:rsidP="002971F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hAnsi="Arial" w:cs="Arial"/>
                <w:b/>
                <w:noProof/>
                <w:lang w:val="ro-RO"/>
              </w:rPr>
              <w:t xml:space="preserve"> </w:t>
            </w:r>
            <w:r w:rsidR="002971FD" w:rsidRPr="002971FD">
              <w:rPr>
                <w:rFonts w:ascii="Arial" w:hAnsi="Arial" w:cs="Arial"/>
                <w:b/>
                <w:bCs/>
                <w:noProof/>
                <w:lang w:val="sk-SK"/>
              </w:rPr>
              <w:t>Знайдіть і випишіть із тексту п’ять при</w:t>
            </w:r>
            <w:r w:rsidR="002971FD">
              <w:rPr>
                <w:rFonts w:ascii="Arial" w:hAnsi="Arial" w:cs="Arial"/>
                <w:b/>
                <w:bCs/>
                <w:noProof/>
                <w:lang w:val="sk-SK"/>
              </w:rPr>
              <w:t>кметників та визначте їх розряд</w:t>
            </w:r>
            <w:bookmarkStart w:id="0" w:name="_GoBack"/>
            <w:bookmarkEnd w:id="0"/>
            <w:r w:rsidR="004374CB" w:rsidRPr="004374CB">
              <w:rPr>
                <w:rFonts w:ascii="Arial" w:hAnsi="Arial" w:cs="Arial"/>
                <w:b/>
                <w:bCs/>
                <w:noProof/>
                <w:lang w:val="sk-SK"/>
              </w:rPr>
              <w:t>.</w:t>
            </w:r>
          </w:p>
          <w:p w14:paraId="36F14DB1" w14:textId="66F6A5FF" w:rsidR="00960EDD" w:rsidRPr="00E261D0" w:rsidRDefault="00960EDD" w:rsidP="00960EDD">
            <w:pPr>
              <w:pStyle w:val="ListParagraph"/>
              <w:spacing w:after="0" w:line="240" w:lineRule="auto"/>
              <w:ind w:left="1080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4F724A" w14:paraId="0D2D28A0" w14:textId="77777777" w:rsidTr="00960EDD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C78B10E" w14:textId="057B38B2" w:rsidR="004F724A" w:rsidRPr="00F17A77" w:rsidRDefault="004F724A" w:rsidP="0017661E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17661E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</w:p>
        </w:tc>
      </w:tr>
    </w:tbl>
    <w:p w14:paraId="53C54A5F" w14:textId="195D469B" w:rsidR="008568D3" w:rsidRDefault="008568D3" w:rsidP="008568D3">
      <w:pPr>
        <w:spacing w:line="240" w:lineRule="auto"/>
        <w:rPr>
          <w:rFonts w:ascii="Arial" w:hAnsi="Arial" w:cs="Arial"/>
          <w:color w:val="000000" w:themeColor="text1"/>
          <w:sz w:val="10"/>
          <w:lang w:val="ro-RO"/>
        </w:rPr>
      </w:pPr>
    </w:p>
    <w:p w14:paraId="2A6A6E38" w14:textId="1EFD5208" w:rsidR="0017661E" w:rsidRDefault="0017661E" w:rsidP="008568D3">
      <w:pPr>
        <w:spacing w:line="240" w:lineRule="auto"/>
        <w:rPr>
          <w:rFonts w:ascii="Arial" w:hAnsi="Arial" w:cs="Arial"/>
          <w:color w:val="000000" w:themeColor="text1"/>
          <w:sz w:val="10"/>
          <w:lang w:val="ro-RO"/>
        </w:rPr>
      </w:pPr>
    </w:p>
    <w:p w14:paraId="7740BC38" w14:textId="73E19A6D" w:rsidR="0017661E" w:rsidRDefault="0017661E" w:rsidP="008568D3">
      <w:pPr>
        <w:spacing w:line="240" w:lineRule="auto"/>
        <w:rPr>
          <w:rFonts w:ascii="Arial" w:hAnsi="Arial" w:cs="Arial"/>
          <w:color w:val="000000" w:themeColor="text1"/>
          <w:sz w:val="10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843B5B" w14:paraId="57D466A7" w14:textId="77777777" w:rsidTr="0017661E">
        <w:trPr>
          <w:trHeight w:val="314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5B9912F" w14:textId="77777777" w:rsidR="00843B5B" w:rsidRPr="00E261D0" w:rsidRDefault="00843B5B" w:rsidP="00CB7095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2272" behindDoc="0" locked="0" layoutInCell="1" allowOverlap="1" wp14:anchorId="146BA936" wp14:editId="01473C63">
                      <wp:simplePos x="0" y="0"/>
                      <wp:positionH relativeFrom="column">
                        <wp:posOffset>5820410</wp:posOffset>
                      </wp:positionH>
                      <wp:positionV relativeFrom="paragraph">
                        <wp:posOffset>-5080</wp:posOffset>
                      </wp:positionV>
                      <wp:extent cx="762000" cy="266700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C79D6" w14:textId="54EB47D6" w:rsidR="00CB7095" w:rsidRPr="005568C2" w:rsidRDefault="00CB7095" w:rsidP="00843B5B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5568C2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3</w:t>
                                  </w:r>
                                  <w:r w:rsidR="005568C2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5568C2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BA936" id="_x0000_s1044" type="#_x0000_t202" style="position:absolute;left:0;text-align:left;margin-left:458.3pt;margin-top:-.4pt;width:60pt;height:21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" filled="f" stroked="f">
                      <v:textbox>
                        <w:txbxContent>
                          <w:p w14:paraId="514C79D6" w14:textId="54EB47D6" w:rsidR="00CB7095" w:rsidRPr="005568C2" w:rsidRDefault="00CB7095" w:rsidP="00843B5B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5568C2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3</w:t>
                            </w:r>
                            <w:r w:rsidR="005568C2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5568C2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037CA3" w14:textId="1CED7166" w:rsidR="00843B5B" w:rsidRPr="00843B5B" w:rsidRDefault="0017661E" w:rsidP="0049682B">
            <w:pPr>
              <w:pStyle w:val="ListParagraph"/>
              <w:numPr>
                <w:ilvl w:val="0"/>
                <w:numId w:val="32"/>
              </w:numPr>
              <w:spacing w:line="240" w:lineRule="auto"/>
              <w:ind w:right="894"/>
              <w:rPr>
                <w:rFonts w:ascii="Arial" w:hAnsi="Arial" w:cs="Arial"/>
                <w:color w:val="000000" w:themeColor="text1"/>
                <w:lang w:val="uk-UA"/>
              </w:rPr>
            </w:pPr>
            <w:r w:rsidRPr="00AC0685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До слова </w:t>
            </w:r>
            <w:r w:rsidR="0014050A" w:rsidRPr="00485F38">
              <w:rPr>
                <w:rFonts w:ascii="Arial" w:hAnsi="Arial" w:cs="Arial"/>
                <w:color w:val="000000" w:themeColor="text1"/>
                <w:lang w:val="uk-UA"/>
              </w:rPr>
              <w:t>«</w:t>
            </w:r>
            <w:r w:rsidR="0049682B" w:rsidRPr="0049682B">
              <w:rPr>
                <w:rFonts w:ascii="Arial" w:eastAsia="Times New Roman" w:hAnsi="Arial" w:cs="Arial"/>
                <w:b/>
                <w:bCs/>
                <w:iCs/>
                <w:noProof/>
                <w:lang w:val="uk-UA"/>
              </w:rPr>
              <w:t>весна</w:t>
            </w:r>
            <w:r w:rsidR="0014050A" w:rsidRPr="00485F38">
              <w:rPr>
                <w:rFonts w:ascii="Arial" w:hAnsi="Arial" w:cs="Arial"/>
                <w:color w:val="000000" w:themeColor="text1"/>
                <w:lang w:val="uk-UA"/>
              </w:rPr>
              <w:t>»</w:t>
            </w:r>
            <w:r w:rsidRPr="00AC0685">
              <w:rPr>
                <w:rFonts w:ascii="Arial" w:eastAsia="Times New Roman" w:hAnsi="Arial" w:cs="Arial"/>
                <w:b/>
                <w:bCs/>
                <w:i/>
                <w:iCs/>
                <w:noProof/>
                <w:lang w:val="uk-UA"/>
              </w:rPr>
              <w:t xml:space="preserve"> </w:t>
            </w:r>
            <w:r w:rsidRPr="00AC0685">
              <w:rPr>
                <w:rFonts w:ascii="Arial" w:eastAsia="Times New Roman" w:hAnsi="Arial" w:cs="Arial"/>
                <w:b/>
                <w:noProof/>
                <w:lang w:val="uk-UA"/>
              </w:rPr>
              <w:t>доберіть три споріднені слова</w:t>
            </w:r>
            <w:r w:rsidR="00843B5B" w:rsidRPr="00843B5B">
              <w:rPr>
                <w:rFonts w:ascii="Arial" w:hAnsi="Arial" w:cs="Arial"/>
                <w:b/>
                <w:color w:val="000000" w:themeColor="text1"/>
                <w:lang w:val="ru-RU"/>
              </w:rPr>
              <w:t>:</w:t>
            </w:r>
          </w:p>
          <w:p w14:paraId="3FD13469" w14:textId="77777777" w:rsidR="00843B5B" w:rsidRPr="00E261D0" w:rsidRDefault="00843B5B" w:rsidP="00CB7095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43B5B" w14:paraId="75C4A7F0" w14:textId="77777777" w:rsidTr="0017661E">
        <w:trPr>
          <w:trHeight w:val="1585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A72EB97" w14:textId="20FEB251" w:rsidR="00843B5B" w:rsidRPr="0017661E" w:rsidRDefault="00843B5B" w:rsidP="0017661E">
            <w:pPr>
              <w:tabs>
                <w:tab w:val="left" w:pos="60"/>
                <w:tab w:val="left" w:pos="330"/>
              </w:tabs>
              <w:spacing w:before="240" w:line="480" w:lineRule="auto"/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</w:pPr>
            <w:r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______________________________________________________________________________________________________________________________________</w:t>
            </w:r>
            <w:r w:rsidR="0017661E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</w:t>
            </w:r>
            <w:r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</w:t>
            </w:r>
          </w:p>
        </w:tc>
      </w:tr>
    </w:tbl>
    <w:p w14:paraId="406B9895" w14:textId="0009AC70" w:rsidR="00843B5B" w:rsidRDefault="00843B5B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0E2903B5" w14:textId="457230C9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48C67838" w14:textId="1D2C5961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17661E" w14:paraId="77F3BF01" w14:textId="77777777" w:rsidTr="00910E9C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1A5B5FE4" w14:textId="77777777" w:rsidR="0017661E" w:rsidRPr="00C90F47" w:rsidRDefault="0017661E" w:rsidP="00910E9C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00270141" wp14:editId="7367BC1A">
                      <wp:simplePos x="0" y="0"/>
                      <wp:positionH relativeFrom="column">
                        <wp:posOffset>5791200</wp:posOffset>
                      </wp:positionH>
                      <wp:positionV relativeFrom="paragraph">
                        <wp:posOffset>18415</wp:posOffset>
                      </wp:positionV>
                      <wp:extent cx="762000" cy="266700"/>
                      <wp:effectExtent l="0" t="0" r="0" b="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D52702" w14:textId="337CC5BE" w:rsidR="0017661E" w:rsidRPr="009F697C" w:rsidRDefault="009F697C" w:rsidP="0017661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4</w:t>
                                  </w:r>
                                  <w:r w:rsidR="0017661E"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270141" id="_x0000_s1045" type="#_x0000_t202" style="position:absolute;left:0;text-align:left;margin-left:456pt;margin-top:1.45pt;width:60pt;height:21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" filled="f" stroked="f">
                      <v:textbox>
                        <w:txbxContent>
                          <w:p w14:paraId="35D52702" w14:textId="337CC5BE" w:rsidR="0017661E" w:rsidRPr="009F697C" w:rsidRDefault="009F697C" w:rsidP="0017661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 w:rsidR="0017661E"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AC99C5" w14:textId="453DF1D3" w:rsidR="0017661E" w:rsidRPr="00A51644" w:rsidRDefault="0017661E" w:rsidP="000F1A7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A51644">
              <w:rPr>
                <w:rFonts w:ascii="Arial" w:hAnsi="Arial" w:cs="Arial"/>
                <w:b/>
                <w:noProof/>
                <w:lang w:val="ro-RO"/>
              </w:rPr>
              <w:t xml:space="preserve"> </w:t>
            </w:r>
            <w:r w:rsidR="00A51644" w:rsidRPr="00A51644">
              <w:rPr>
                <w:rFonts w:ascii="Arial" w:hAnsi="Arial" w:cs="Arial"/>
                <w:b/>
                <w:noProof/>
                <w:lang w:val="ro-RO"/>
              </w:rPr>
              <w:t>Напишіть до якої частини мови належать підкреслені слова у тексті.</w:t>
            </w:r>
            <w:r w:rsidR="00A51644">
              <w:rPr>
                <w:rFonts w:ascii="Arial" w:hAnsi="Arial" w:cs="Arial"/>
                <w:b/>
                <w:noProof/>
                <w:lang w:val="ro-RO"/>
              </w:rPr>
              <w:t xml:space="preserve"> </w:t>
            </w:r>
          </w:p>
          <w:p w14:paraId="3E7A614E" w14:textId="6F81C698" w:rsidR="00960EDD" w:rsidRPr="00E261D0" w:rsidRDefault="00960EDD" w:rsidP="00960EDD">
            <w:pPr>
              <w:pStyle w:val="ListParagraph"/>
              <w:spacing w:after="0" w:line="240" w:lineRule="auto"/>
              <w:ind w:left="1080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17661E" w14:paraId="05E01234" w14:textId="77777777" w:rsidTr="00910E9C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5CF3891D" w14:textId="21F8C743" w:rsidR="0017661E" w:rsidRPr="00F17A77" w:rsidRDefault="0017661E" w:rsidP="00910E9C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</w:p>
        </w:tc>
      </w:tr>
    </w:tbl>
    <w:p w14:paraId="496DAA11" w14:textId="1D7AE668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0EE5DF47" w14:textId="79CC6C58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32657311" w14:textId="3C9CFEC9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6DE74201" w14:textId="1E978513" w:rsidR="00960EDD" w:rsidRDefault="00960EDD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35D8E16D" w14:textId="77777777" w:rsidR="00960EDD" w:rsidRDefault="00960EDD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17661E" w14:paraId="4D8BE66E" w14:textId="77777777" w:rsidTr="00910E9C">
        <w:trPr>
          <w:trHeight w:val="314"/>
        </w:trPr>
        <w:tc>
          <w:tcPr>
            <w:tcW w:w="10275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1BA52FB1" w14:textId="77777777" w:rsidR="0017661E" w:rsidRPr="00E261D0" w:rsidRDefault="0017661E" w:rsidP="00910E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6368" behindDoc="0" locked="0" layoutInCell="1" allowOverlap="1" wp14:anchorId="7A4115D0" wp14:editId="2DEECE31">
                      <wp:simplePos x="0" y="0"/>
                      <wp:positionH relativeFrom="column">
                        <wp:posOffset>5820410</wp:posOffset>
                      </wp:positionH>
                      <wp:positionV relativeFrom="paragraph">
                        <wp:posOffset>-5080</wp:posOffset>
                      </wp:positionV>
                      <wp:extent cx="762000" cy="266700"/>
                      <wp:effectExtent l="0" t="0" r="0" b="0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F3B64B" w14:textId="77777777" w:rsidR="0017661E" w:rsidRPr="00A43D10" w:rsidRDefault="0017661E" w:rsidP="0017661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6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115D0" id="_x0000_s1046" type="#_x0000_t202" style="position:absolute;left:0;text-align:left;margin-left:458.3pt;margin-top:-.4pt;width:60pt;height:21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" filled="f" stroked="f">
                      <v:textbox>
                        <w:txbxContent>
                          <w:p w14:paraId="37F3B64B" w14:textId="77777777" w:rsidR="0017661E" w:rsidRPr="00A43D10" w:rsidRDefault="0017661E" w:rsidP="0017661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2367FA" w14:textId="77777777" w:rsidR="0017661E" w:rsidRPr="00843B5B" w:rsidRDefault="0017661E" w:rsidP="0017661E">
            <w:pPr>
              <w:pStyle w:val="ListParagraph"/>
              <w:numPr>
                <w:ilvl w:val="0"/>
                <w:numId w:val="32"/>
              </w:numPr>
              <w:spacing w:line="240" w:lineRule="auto"/>
              <w:ind w:right="894"/>
              <w:rPr>
                <w:rFonts w:ascii="Arial" w:hAnsi="Arial" w:cs="Arial"/>
                <w:color w:val="000000" w:themeColor="text1"/>
                <w:lang w:val="uk-UA"/>
              </w:rPr>
            </w:pPr>
            <w:r w:rsidRPr="00843B5B">
              <w:rPr>
                <w:rFonts w:ascii="Arial" w:hAnsi="Arial" w:cs="Arial"/>
                <w:b/>
                <w:color w:val="000000" w:themeColor="text1"/>
                <w:lang w:val="ru-RU"/>
              </w:rPr>
              <w:t>Зробіть фонетичнй розбір поданих слів:</w:t>
            </w:r>
          </w:p>
          <w:p w14:paraId="0858B106" w14:textId="77777777" w:rsidR="0017661E" w:rsidRPr="00E261D0" w:rsidRDefault="0017661E" w:rsidP="00910E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17661E" w14:paraId="0E76AFC0" w14:textId="77777777" w:rsidTr="00910E9C">
        <w:trPr>
          <w:trHeight w:val="4345"/>
        </w:trPr>
        <w:tc>
          <w:tcPr>
            <w:tcW w:w="10275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B13ED18" w14:textId="595D626F" w:rsidR="0017661E" w:rsidRDefault="0017661E" w:rsidP="00910E9C">
            <w:pPr>
              <w:tabs>
                <w:tab w:val="left" w:pos="60"/>
                <w:tab w:val="left" w:pos="330"/>
              </w:tabs>
              <w:spacing w:before="240" w:line="480" w:lineRule="auto"/>
              <w:ind w:left="-30"/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</w:pPr>
            <w:r>
              <w:rPr>
                <w:rFonts w:ascii="Arial" w:eastAsia="Times New Roman" w:hAnsi="Arial" w:cs="Arial"/>
                <w:b/>
                <w:sz w:val="22"/>
                <w:lang w:val="uk-UA" w:eastAsia="ro-RO"/>
              </w:rPr>
              <w:sym w:font="Symbol" w:char="F0B7"/>
            </w:r>
            <w:r w:rsidR="00A51644" w:rsidRPr="00A51644">
              <w:rPr>
                <w:rFonts w:ascii="Arial" w:eastAsia="Times New Roman" w:hAnsi="Arial" w:cs="Arial"/>
                <w:b/>
                <w:sz w:val="22"/>
                <w:lang w:val="uk-UA" w:eastAsia="ro-RO"/>
              </w:rPr>
              <w:t>калюжі</w:t>
            </w:r>
            <w:r w:rsidRPr="00856CE1">
              <w:rPr>
                <w:rFonts w:ascii="Arial" w:eastAsia="Times New Roman" w:hAnsi="Arial" w:cs="Arial"/>
                <w:sz w:val="22"/>
                <w:lang w:eastAsia="ro-RO"/>
              </w:rPr>
              <w:t>:</w:t>
            </w:r>
            <w:r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</w:t>
            </w:r>
            <w:r w:rsidR="00A51644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</w:t>
            </w:r>
            <w:r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</w:t>
            </w:r>
          </w:p>
          <w:p w14:paraId="167B711C" w14:textId="3B8FED15" w:rsidR="0017661E" w:rsidRDefault="0017661E" w:rsidP="00910E9C">
            <w:pPr>
              <w:tabs>
                <w:tab w:val="left" w:pos="150"/>
              </w:tabs>
              <w:spacing w:line="480" w:lineRule="auto"/>
              <w:rPr>
                <w:rFonts w:ascii="Arial" w:hAnsi="Arial" w:cs="Arial"/>
                <w:color w:val="D9D9D9" w:themeColor="background1" w:themeShade="D9"/>
                <w:sz w:val="22"/>
              </w:rPr>
            </w:pPr>
            <w:r w:rsidRPr="00C445E8">
              <w:rPr>
                <w:rFonts w:ascii="Arial" w:eastAsia="Times New Roman" w:hAnsi="Arial" w:cs="Arial"/>
                <w:color w:val="000000" w:themeColor="text1"/>
                <w:sz w:val="22"/>
                <w:lang w:eastAsia="ro-RO"/>
              </w:rPr>
              <w:sym w:font="Symbol" w:char="F0B7"/>
            </w:r>
            <w:r w:rsidR="00A51644" w:rsidRPr="00A51644">
              <w:rPr>
                <w:rFonts w:ascii="Arial" w:hAnsi="Arial" w:cs="Arial"/>
                <w:b/>
                <w:sz w:val="22"/>
                <w:lang w:val="ru-RU"/>
              </w:rPr>
              <w:t>завзятим</w:t>
            </w:r>
            <w:r w:rsidRPr="00856CE1">
              <w:rPr>
                <w:rFonts w:ascii="Arial" w:eastAsia="Times New Roman" w:hAnsi="Arial" w:cs="Arial"/>
                <w:sz w:val="22"/>
                <w:lang w:eastAsia="ro-RO"/>
              </w:rPr>
              <w:t>:</w:t>
            </w:r>
            <w:r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____________________________________________________________________</w:t>
            </w:r>
            <w:r w:rsidRPr="00856CE1">
              <w:rPr>
                <w:rFonts w:ascii="Arial" w:hAnsi="Arial" w:cs="Arial"/>
                <w:color w:val="D9D9D9" w:themeColor="background1" w:themeShade="D9"/>
                <w:sz w:val="22"/>
              </w:rPr>
              <w:t>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</w:rPr>
              <w:t>_________________________</w:t>
            </w:r>
          </w:p>
          <w:p w14:paraId="18AF0C47" w14:textId="4FBD145E" w:rsidR="0017661E" w:rsidRPr="0039572A" w:rsidRDefault="0017661E" w:rsidP="00A51644">
            <w:pPr>
              <w:tabs>
                <w:tab w:val="left" w:pos="150"/>
              </w:tabs>
              <w:spacing w:after="240" w:line="480" w:lineRule="auto"/>
              <w:rPr>
                <w:rFonts w:ascii="Arial" w:hAnsi="Arial" w:cs="Arial"/>
              </w:rPr>
            </w:pPr>
            <w:r w:rsidRPr="00BA6D10">
              <w:rPr>
                <w:rFonts w:ascii="Arial" w:hAnsi="Arial" w:cs="Arial"/>
                <w:color w:val="000000" w:themeColor="text1"/>
                <w:sz w:val="22"/>
              </w:rPr>
              <w:sym w:font="Symbol" w:char="F0B7"/>
            </w:r>
            <w:r w:rsidR="00A51644" w:rsidRPr="00A51644">
              <w:rPr>
                <w:rFonts w:ascii="Arial" w:hAnsi="Arial" w:cs="Arial"/>
                <w:b/>
                <w:color w:val="000000" w:themeColor="text1"/>
                <w:sz w:val="22"/>
              </w:rPr>
              <w:t>день</w:t>
            </w:r>
            <w:r w:rsidRPr="00856CE1">
              <w:rPr>
                <w:rFonts w:ascii="Arial" w:eastAsia="Times New Roman" w:hAnsi="Arial" w:cs="Arial"/>
                <w:sz w:val="22"/>
                <w:lang w:eastAsia="ro-RO"/>
              </w:rPr>
              <w:t>:</w:t>
            </w:r>
            <w:r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________________________________________________________________________________________________________________________________________________</w:t>
            </w:r>
            <w:r w:rsidR="00A51644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</w:t>
            </w:r>
            <w:r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</w:t>
            </w:r>
          </w:p>
        </w:tc>
      </w:tr>
    </w:tbl>
    <w:p w14:paraId="260BF3C4" w14:textId="3468419F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1EAA39E5" w14:textId="78483B1A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0610509B" w14:textId="77777777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17661E" w14:paraId="7F33F138" w14:textId="77777777" w:rsidTr="00910E9C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8311D69" w14:textId="77777777" w:rsidR="0017661E" w:rsidRPr="00C90F47" w:rsidRDefault="0017661E" w:rsidP="00910E9C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45778A0D" wp14:editId="15F7E785">
                      <wp:simplePos x="0" y="0"/>
                      <wp:positionH relativeFrom="column">
                        <wp:posOffset>5791200</wp:posOffset>
                      </wp:positionH>
                      <wp:positionV relativeFrom="paragraph">
                        <wp:posOffset>18415</wp:posOffset>
                      </wp:positionV>
                      <wp:extent cx="762000" cy="266700"/>
                      <wp:effectExtent l="0" t="0" r="0" b="0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40E956" w14:textId="1E41A24C" w:rsidR="0017661E" w:rsidRPr="009F697C" w:rsidRDefault="009F697C" w:rsidP="0017661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4</w:t>
                                  </w:r>
                                  <w:r w:rsidR="0017661E"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78A0D" id="_x0000_s1047" type="#_x0000_t202" style="position:absolute;left:0;text-align:left;margin-left:456pt;margin-top:1.45pt;width:60pt;height:21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" filled="f" stroked="f">
                      <v:textbox>
                        <w:txbxContent>
                          <w:p w14:paraId="7340E956" w14:textId="1E41A24C" w:rsidR="0017661E" w:rsidRPr="009F697C" w:rsidRDefault="009F697C" w:rsidP="0017661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 w:rsidR="0017661E"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8BC23DB" w14:textId="62DCFD1C" w:rsidR="006E3EF4" w:rsidRPr="006E3EF4" w:rsidRDefault="0017661E" w:rsidP="006E3EF4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hAnsi="Arial" w:cs="Arial"/>
                <w:b/>
                <w:noProof/>
                <w:lang w:val="ro-RO"/>
              </w:rPr>
              <w:t xml:space="preserve"> </w:t>
            </w:r>
            <w:r w:rsidR="006E3EF4" w:rsidRPr="006E3EF4">
              <w:rPr>
                <w:rFonts w:ascii="Arial" w:hAnsi="Arial" w:cs="Arial"/>
                <w:b/>
                <w:noProof/>
                <w:lang w:val="uk-UA"/>
              </w:rPr>
              <w:t xml:space="preserve">Знайди у даному реченні іменник та прикметник </w:t>
            </w:r>
            <w:r w:rsidR="00FA2A7F">
              <w:rPr>
                <w:rFonts w:ascii="Arial" w:hAnsi="Arial" w:cs="Arial"/>
                <w:b/>
                <w:noProof/>
                <w:lang w:val="uk-UA"/>
              </w:rPr>
              <w:t>і</w:t>
            </w:r>
            <w:r w:rsidR="006E3EF4" w:rsidRPr="006E3EF4">
              <w:rPr>
                <w:rFonts w:ascii="Arial" w:hAnsi="Arial" w:cs="Arial"/>
                <w:b/>
                <w:noProof/>
                <w:lang w:val="uk-UA"/>
              </w:rPr>
              <w:t xml:space="preserve"> проаналізуй їх:</w:t>
            </w:r>
          </w:p>
          <w:p w14:paraId="263DBE0C" w14:textId="6362937B" w:rsidR="0017661E" w:rsidRPr="00FA2A7F" w:rsidRDefault="006E3EF4" w:rsidP="006E3EF4">
            <w:pPr>
              <w:pStyle w:val="ListParagraph"/>
              <w:spacing w:after="0" w:line="240" w:lineRule="auto"/>
              <w:ind w:left="2670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6E3EF4">
              <w:rPr>
                <w:rFonts w:ascii="Arial" w:hAnsi="Arial" w:cs="Arial"/>
                <w:b/>
                <w:noProof/>
                <w:lang w:val="ro-RO"/>
              </w:rPr>
              <w:t>«Ніколи не забу</w:t>
            </w:r>
            <w:r w:rsidR="00FA2A7F">
              <w:rPr>
                <w:rFonts w:ascii="Arial" w:hAnsi="Arial" w:cs="Arial"/>
                <w:b/>
                <w:noProof/>
                <w:lang w:val="uk-UA"/>
              </w:rPr>
              <w:t>вається</w:t>
            </w:r>
            <w:r w:rsidRPr="006E3EF4">
              <w:rPr>
                <w:rFonts w:ascii="Arial" w:hAnsi="Arial" w:cs="Arial"/>
                <w:b/>
                <w:noProof/>
                <w:lang w:val="ro-RO"/>
              </w:rPr>
              <w:t xml:space="preserve"> перший весняний дощ»</w:t>
            </w:r>
            <w:r w:rsidR="00FA2A7F">
              <w:rPr>
                <w:rFonts w:ascii="Arial" w:hAnsi="Arial" w:cs="Arial"/>
                <w:b/>
                <w:noProof/>
                <w:lang w:val="uk-UA"/>
              </w:rPr>
              <w:t>.</w:t>
            </w:r>
          </w:p>
          <w:p w14:paraId="5F41ED28" w14:textId="597CDD2C" w:rsidR="00960EDD" w:rsidRPr="00E261D0" w:rsidRDefault="00960EDD" w:rsidP="00960EDD">
            <w:pPr>
              <w:pStyle w:val="ListParagraph"/>
              <w:spacing w:after="0" w:line="240" w:lineRule="auto"/>
              <w:ind w:left="1080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17661E" w14:paraId="23245FAF" w14:textId="77777777" w:rsidTr="00910E9C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6B9DB72" w14:textId="6757095F" w:rsidR="0017661E" w:rsidRPr="00F17A77" w:rsidRDefault="0017661E" w:rsidP="00960EDD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8793158" w14:textId="0E89F664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5DBE0363" w14:textId="2827ED64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1ECAE26F" w14:textId="2446C031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17661E" w14:paraId="11C195D6" w14:textId="77777777" w:rsidTr="00910E9C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51D92A2" w14:textId="77777777" w:rsidR="0017661E" w:rsidRPr="00C90F47" w:rsidRDefault="0017661E" w:rsidP="00910E9C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12512" behindDoc="0" locked="0" layoutInCell="1" allowOverlap="1" wp14:anchorId="541E4C02" wp14:editId="4EBA78F9">
                      <wp:simplePos x="0" y="0"/>
                      <wp:positionH relativeFrom="column">
                        <wp:posOffset>5792470</wp:posOffset>
                      </wp:positionH>
                      <wp:positionV relativeFrom="paragraph">
                        <wp:posOffset>6350</wp:posOffset>
                      </wp:positionV>
                      <wp:extent cx="762000" cy="266700"/>
                      <wp:effectExtent l="0" t="0" r="0" b="0"/>
                      <wp:wrapNone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B167AA" w14:textId="74119510" w:rsidR="0017661E" w:rsidRPr="0017661E" w:rsidRDefault="0017661E" w:rsidP="0017661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4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E4C02" id="_x0000_s1048" type="#_x0000_t202" style="position:absolute;left:0;text-align:left;margin-left:456.1pt;margin-top:.5pt;width:60pt;height:21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" filled="f" stroked="f">
                      <v:textbox>
                        <w:txbxContent>
                          <w:p w14:paraId="73B167AA" w14:textId="74119510" w:rsidR="0017661E" w:rsidRPr="0017661E" w:rsidRDefault="0017661E" w:rsidP="0017661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3E1C90" w14:textId="6D7C57A8" w:rsidR="0017661E" w:rsidRPr="0017661E" w:rsidRDefault="0017661E" w:rsidP="00960ED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17661E">
              <w:rPr>
                <w:rFonts w:ascii="Arial" w:hAnsi="Arial" w:cs="Arial"/>
                <w:b/>
                <w:noProof/>
                <w:lang w:val="ro-RO"/>
              </w:rPr>
              <w:t>Поділіть на склади слова у реченні.</w:t>
            </w:r>
          </w:p>
          <w:p w14:paraId="5C0357C0" w14:textId="1FC0AC9F" w:rsidR="0017661E" w:rsidRDefault="00ED1976" w:rsidP="006E3EF4">
            <w:pPr>
              <w:pStyle w:val="ListParagraph"/>
              <w:spacing w:after="0" w:line="240" w:lineRule="auto"/>
              <w:ind w:left="3660" w:hanging="510"/>
              <w:rPr>
                <w:rFonts w:ascii="Arial" w:hAnsi="Arial" w:cs="Arial"/>
                <w:b/>
                <w:noProof/>
                <w:lang w:val="ru-RU"/>
              </w:rPr>
            </w:pPr>
            <w:r w:rsidRPr="0014050A">
              <w:rPr>
                <w:rFonts w:ascii="Arial" w:hAnsi="Arial" w:cs="Arial"/>
                <w:lang w:val="uk-UA"/>
              </w:rPr>
              <w:t>«</w:t>
            </w:r>
            <w:r w:rsidR="006E3EF4">
              <w:rPr>
                <w:rFonts w:ascii="Arial" w:hAnsi="Arial" w:cs="Arial"/>
                <w:b/>
                <w:noProof/>
                <w:lang w:val="ro-RO"/>
              </w:rPr>
              <w:t>Як тільки висихають калюжі</w:t>
            </w:r>
            <w:r w:rsidRPr="00ED1976">
              <w:rPr>
                <w:rFonts w:ascii="Arial" w:hAnsi="Arial" w:cs="Arial"/>
                <w:lang w:val="uk-UA"/>
              </w:rPr>
              <w:t>»</w:t>
            </w:r>
            <w:r w:rsidR="00772199">
              <w:rPr>
                <w:rFonts w:ascii="Arial" w:hAnsi="Arial" w:cs="Arial"/>
                <w:lang w:val="uk-UA"/>
              </w:rPr>
              <w:t>.</w:t>
            </w:r>
          </w:p>
          <w:p w14:paraId="6A8F2D16" w14:textId="30879246" w:rsidR="00960EDD" w:rsidRPr="00E261D0" w:rsidRDefault="00960EDD" w:rsidP="00960EDD">
            <w:pPr>
              <w:pStyle w:val="ListParagraph"/>
              <w:spacing w:after="0" w:line="240" w:lineRule="auto"/>
              <w:ind w:left="1080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17661E" w14:paraId="29C05F8C" w14:textId="77777777" w:rsidTr="00910E9C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4A9DFB59" w14:textId="7E4C416E" w:rsidR="0017661E" w:rsidRPr="00960EDD" w:rsidRDefault="0017661E" w:rsidP="00960EDD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960EDD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</w:t>
            </w:r>
          </w:p>
        </w:tc>
      </w:tr>
    </w:tbl>
    <w:p w14:paraId="4947D29F" w14:textId="14652497" w:rsidR="0017661E" w:rsidRDefault="0017661E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07396D0E" w14:textId="26294BFD" w:rsidR="00960EDD" w:rsidRDefault="00960EDD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1954E8C0" w14:textId="77777777" w:rsidR="00960EDD" w:rsidRPr="0017661E" w:rsidRDefault="00960EDD" w:rsidP="0017661E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960EDD" w14:paraId="76F3A8C1" w14:textId="77777777" w:rsidTr="00910E9C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1EEB8F7E" w14:textId="4914BC3D" w:rsidR="00960EDD" w:rsidRPr="00960EDD" w:rsidRDefault="00960EDD" w:rsidP="00960EDD">
            <w:pPr>
              <w:pStyle w:val="ListParagraph"/>
              <w:spacing w:line="240" w:lineRule="auto"/>
              <w:rPr>
                <w:rFonts w:ascii="Arial" w:hAnsi="Arial" w:cs="Arial"/>
                <w:b/>
                <w:noProof/>
                <w:sz w:val="8"/>
                <w:lang w:val="ro-RO"/>
              </w:rPr>
            </w:pPr>
            <w:r w:rsidRPr="00960EDD">
              <w:rPr>
                <w:rFonts w:ascii="Arial" w:eastAsia="Times New Roman" w:hAnsi="Arial" w:cs="Arial"/>
                <w:noProof/>
                <w:sz w:val="8"/>
              </w:rPr>
              <mc:AlternateContent>
                <mc:Choice Requires="wps">
                  <w:drawing>
                    <wp:anchor distT="45720" distB="45720" distL="114300" distR="114300" simplePos="0" relativeHeight="251714560" behindDoc="0" locked="0" layoutInCell="1" allowOverlap="1" wp14:anchorId="2D338430" wp14:editId="2C62F277">
                      <wp:simplePos x="0" y="0"/>
                      <wp:positionH relativeFrom="column">
                        <wp:posOffset>5791200</wp:posOffset>
                      </wp:positionH>
                      <wp:positionV relativeFrom="paragraph">
                        <wp:posOffset>18415</wp:posOffset>
                      </wp:positionV>
                      <wp:extent cx="762000" cy="266700"/>
                      <wp:effectExtent l="0" t="0" r="0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6C64ED" w14:textId="77777777" w:rsidR="00960EDD" w:rsidRPr="0017661E" w:rsidRDefault="00960EDD" w:rsidP="00960EDD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4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38430" id="_x0000_s1049" type="#_x0000_t202" style="position:absolute;left:0;text-align:left;margin-left:456pt;margin-top:1.45pt;width:60pt;height:21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" filled="f" stroked="f">
                      <v:textbox>
                        <w:txbxContent>
                          <w:p w14:paraId="296C64ED" w14:textId="77777777" w:rsidR="00960EDD" w:rsidRPr="0017661E" w:rsidRDefault="00960EDD" w:rsidP="00960EDD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40276D" w14:textId="1B1954B1" w:rsidR="00960EDD" w:rsidRPr="00960EDD" w:rsidRDefault="00960EDD" w:rsidP="00A51644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960EDD">
              <w:rPr>
                <w:rFonts w:ascii="Arial" w:hAnsi="Arial" w:cs="Arial"/>
                <w:b/>
                <w:noProof/>
                <w:lang w:val="ro-RO"/>
              </w:rPr>
              <w:t xml:space="preserve">Поставте де потрібно апостроф у словах: </w:t>
            </w:r>
            <w:r w:rsidR="00A51644" w:rsidRPr="00A51644">
              <w:rPr>
                <w:rFonts w:ascii="Arial" w:hAnsi="Arial" w:cs="Arial"/>
                <w:b/>
                <w:noProof/>
                <w:lang w:val="ro-RO"/>
              </w:rPr>
              <w:t>рясно, подвіря, свято, мясо</w:t>
            </w:r>
            <w:r w:rsidRPr="0017661E">
              <w:rPr>
                <w:rFonts w:ascii="Arial" w:hAnsi="Arial" w:cs="Arial"/>
                <w:b/>
                <w:noProof/>
                <w:lang w:val="ro-RO"/>
              </w:rPr>
              <w:t>.</w:t>
            </w:r>
          </w:p>
          <w:p w14:paraId="0CD232CD" w14:textId="5E4716BD" w:rsidR="00960EDD" w:rsidRPr="00E261D0" w:rsidRDefault="00960EDD" w:rsidP="00960EDD">
            <w:pPr>
              <w:pStyle w:val="ListParagraph"/>
              <w:spacing w:after="0" w:line="240" w:lineRule="auto"/>
              <w:ind w:left="1080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960EDD" w14:paraId="4F20824C" w14:textId="77777777" w:rsidTr="00910E9C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C9DDC7C" w14:textId="0BE8AFF5" w:rsidR="00960EDD" w:rsidRPr="00960EDD" w:rsidRDefault="00960EDD" w:rsidP="00910E9C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</w:t>
            </w:r>
          </w:p>
        </w:tc>
      </w:tr>
    </w:tbl>
    <w:p w14:paraId="1074D709" w14:textId="1B392D5C" w:rsidR="00997AB8" w:rsidRDefault="00997AB8" w:rsidP="00960EDD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0E7C917D" w14:textId="2AF51915" w:rsidR="00960EDD" w:rsidRPr="00960EDD" w:rsidRDefault="00960EDD" w:rsidP="00960EDD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568D3" w14:paraId="4215ECBB" w14:textId="77777777" w:rsidTr="00771F80">
        <w:tc>
          <w:tcPr>
            <w:tcW w:w="10456" w:type="dxa"/>
            <w:shd w:val="clear" w:color="auto" w:fill="BFBFBF" w:themeFill="background1" w:themeFillShade="BF"/>
          </w:tcPr>
          <w:p w14:paraId="3FB29BF5" w14:textId="7562C3A6" w:rsidR="008568D3" w:rsidRPr="00863F3C" w:rsidRDefault="008568D3" w:rsidP="008568D3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І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  <w:tr w:rsidR="008568D3" w14:paraId="30BAEAAA" w14:textId="77777777" w:rsidTr="001D3410">
        <w:trPr>
          <w:trHeight w:val="2991"/>
        </w:trPr>
        <w:tc>
          <w:tcPr>
            <w:tcW w:w="10456" w:type="dxa"/>
            <w:shd w:val="clear" w:color="auto" w:fill="FFFFFF" w:themeFill="background1"/>
          </w:tcPr>
          <w:p w14:paraId="0F54856B" w14:textId="385BB345" w:rsidR="008568D3" w:rsidRDefault="008568D3" w:rsidP="00CB7095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8"/>
                <w:szCs w:val="22"/>
                <w:lang w:val="uk-UA"/>
              </w:rPr>
            </w:pPr>
          </w:p>
          <w:p w14:paraId="30F92879" w14:textId="6A186D73" w:rsidR="008464FC" w:rsidRDefault="008464FC" w:rsidP="00CB7095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8"/>
                <w:szCs w:val="22"/>
                <w:lang w:val="uk-UA"/>
              </w:rPr>
            </w:pPr>
          </w:p>
          <w:p w14:paraId="462BB582" w14:textId="77777777" w:rsidR="008464FC" w:rsidRDefault="008464FC" w:rsidP="00CB7095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8"/>
                <w:szCs w:val="22"/>
                <w:lang w:val="uk-UA"/>
              </w:rPr>
            </w:pPr>
          </w:p>
          <w:p w14:paraId="155EEBDF" w14:textId="72D92853" w:rsidR="00C600AD" w:rsidRPr="00C600AD" w:rsidRDefault="00C600AD" w:rsidP="00B13BA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</w:pPr>
            <w:r w:rsidRPr="000F5131">
              <w:rPr>
                <w:rFonts w:ascii="Arial" w:eastAsia="Times New Roman" w:hAnsi="Arial" w:cs="Arial"/>
                <w:b/>
                <w:color w:val="000000"/>
                <w:lang w:val="ru-RU" w:eastAsia="ro-RO"/>
              </w:rPr>
              <w:t>Складіть твір на тему «</w:t>
            </w:r>
            <w:r w:rsidR="00772199">
              <w:rPr>
                <w:rFonts w:ascii="Arial" w:eastAsia="Times New Roman" w:hAnsi="Arial" w:cs="Arial"/>
                <w:b/>
                <w:color w:val="000000"/>
                <w:lang w:val="ru-RU" w:eastAsia="ro-RO"/>
              </w:rPr>
              <w:t>Моя мама</w:t>
            </w:r>
            <w:r w:rsidRPr="000F5131">
              <w:rPr>
                <w:rFonts w:ascii="Arial" w:eastAsia="Times New Roman" w:hAnsi="Arial" w:cs="Arial"/>
                <w:b/>
                <w:color w:val="000000"/>
                <w:lang w:val="ru-RU" w:eastAsia="ro-RO"/>
              </w:rPr>
              <w:t xml:space="preserve">» </w:t>
            </w:r>
            <w:r w:rsidR="00DD60C0" w:rsidRPr="000F5131">
              <w:rPr>
                <w:rFonts w:ascii="Arial" w:hAnsi="Arial" w:cs="Arial"/>
                <w:b/>
                <w:lang w:val="uk-UA"/>
              </w:rPr>
              <w:t>(15-20 рядків</w:t>
            </w:r>
            <w:r w:rsidR="00DD60C0" w:rsidRPr="00384443">
              <w:rPr>
                <w:rFonts w:ascii="Arial" w:hAnsi="Arial" w:cs="Arial"/>
                <w:b/>
                <w:lang w:val="uk-UA"/>
              </w:rPr>
              <w:t xml:space="preserve">) </w:t>
            </w:r>
            <w:r w:rsidRPr="00C600AD">
              <w:rPr>
                <w:rFonts w:ascii="Arial" w:eastAsia="Times New Roman" w:hAnsi="Arial" w:cs="Arial"/>
                <w:b/>
                <w:color w:val="000000"/>
                <w:lang w:val="ru-RU" w:eastAsia="ro-RO"/>
              </w:rPr>
              <w:t xml:space="preserve">  </w:t>
            </w:r>
          </w:p>
          <w:p w14:paraId="050362F2" w14:textId="77777777" w:rsidR="00C600AD" w:rsidRPr="00C600AD" w:rsidRDefault="00C600AD" w:rsidP="00C600AD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uk-UA" w:eastAsia="ro-RO"/>
              </w:rPr>
            </w:pPr>
            <w:r w:rsidRPr="00C600AD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uk-UA" w:eastAsia="ro-RO"/>
              </w:rPr>
              <w:t xml:space="preserve">       При написанні твору будете мати на увазі: </w:t>
            </w:r>
          </w:p>
          <w:p w14:paraId="6A10ED91" w14:textId="36FD6C4A" w:rsidR="009D38F1" w:rsidRPr="00650CAD" w:rsidRDefault="00151DD7" w:rsidP="00EE518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color w:val="000000"/>
                <w:lang w:val="uk-UA" w:eastAsia="ro-RO"/>
              </w:rPr>
            </w:pPr>
            <w:r w:rsidRPr="00650CAD">
              <w:rPr>
                <w:rFonts w:ascii="Arial" w:hAnsi="Arial" w:cs="Arial"/>
                <w:bCs/>
                <w:lang w:val="uk-UA"/>
              </w:rPr>
              <w:t>Дотримання форм побудови такого виду тексту</w:t>
            </w:r>
            <w:r w:rsidRPr="00650CAD">
              <w:rPr>
                <w:rFonts w:ascii="Arial" w:eastAsia="Times New Roman" w:hAnsi="Arial" w:cs="Arial"/>
                <w:color w:val="000000"/>
                <w:lang w:val="uk-UA" w:eastAsia="ro-RO"/>
              </w:rPr>
              <w:t xml:space="preserve"> </w:t>
            </w:r>
            <w:r w:rsidR="00C600AD" w:rsidRPr="00650CAD">
              <w:rPr>
                <w:rFonts w:ascii="Arial" w:eastAsia="Times New Roman" w:hAnsi="Arial" w:cs="Arial"/>
                <w:color w:val="000000"/>
                <w:lang w:val="uk-UA" w:eastAsia="ro-RO"/>
              </w:rPr>
              <w:t>(</w:t>
            </w:r>
            <w:r w:rsidR="009423E8" w:rsidRPr="00650CAD">
              <w:rPr>
                <w:rFonts w:ascii="Arial" w:eastAsia="Times New Roman" w:hAnsi="Arial" w:cs="Arial"/>
                <w:color w:val="000000"/>
                <w:lang w:val="uk-UA" w:eastAsia="ro-RO"/>
              </w:rPr>
              <w:t>16</w:t>
            </w:r>
            <w:r w:rsidR="00C600AD" w:rsidRPr="00650CAD">
              <w:rPr>
                <w:rFonts w:ascii="Arial" w:eastAsia="Times New Roman" w:hAnsi="Arial" w:cs="Arial"/>
                <w:color w:val="000000"/>
                <w:lang w:val="uk-UA" w:eastAsia="ro-RO"/>
              </w:rPr>
              <w:t xml:space="preserve"> балів)</w:t>
            </w:r>
            <w:r w:rsidR="00EE5181" w:rsidRPr="00650CAD">
              <w:rPr>
                <w:rFonts w:ascii="Arial" w:eastAsia="Times New Roman" w:hAnsi="Arial" w:cs="Arial"/>
                <w:color w:val="000000"/>
                <w:lang w:val="uk-UA" w:eastAsia="ro-RO"/>
              </w:rPr>
              <w:t xml:space="preserve">: Вступ </w:t>
            </w:r>
            <w:r w:rsidR="00EE5181" w:rsidRPr="00650CA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>(2 бали); Основна частина (12 балів); Висновок (2 бали);</w:t>
            </w:r>
          </w:p>
          <w:p w14:paraId="5E279CE5" w14:textId="0DD7CFBF" w:rsidR="00C600AD" w:rsidRPr="001D3410" w:rsidRDefault="00B21048" w:rsidP="001D3410">
            <w:pPr>
              <w:pStyle w:val="ListParagraph"/>
              <w:numPr>
                <w:ilvl w:val="0"/>
                <w:numId w:val="35"/>
              </w:numPr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</w:pPr>
            <w:r w:rsidRPr="00650CA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>Редагування твору</w:t>
            </w:r>
            <w:r w:rsidR="009A20A2" w:rsidRPr="00650CA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 xml:space="preserve"> </w:t>
            </w:r>
            <w:r w:rsidR="009D38F1" w:rsidRPr="00650CA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>(</w:t>
            </w:r>
            <w:r w:rsidR="009D38F1" w:rsidRPr="00650CAD">
              <w:rPr>
                <w:rFonts w:ascii="Arial" w:hAnsi="Arial" w:cs="Arial"/>
                <w:lang w:val="uk-UA"/>
              </w:rPr>
              <w:t>14 балів</w:t>
            </w:r>
            <w:r w:rsidR="009D38F1" w:rsidRPr="00650CA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>):  правильне позначення абзаців (</w:t>
            </w:r>
            <w:r w:rsidR="006E7EB9">
              <w:rPr>
                <w:rFonts w:ascii="Arial" w:eastAsia="Times New Roman" w:hAnsi="Arial" w:cs="Arial"/>
                <w:bCs/>
                <w:color w:val="000000"/>
                <w:lang w:val="ro-RO" w:eastAsia="ro-RO"/>
              </w:rPr>
              <w:t>2</w:t>
            </w:r>
            <w:r w:rsidR="009D38F1" w:rsidRPr="00650CA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 xml:space="preserve"> бали); зв’язність твору (2 бали); </w:t>
            </w:r>
            <w:r w:rsidR="00DE1C9F" w:rsidRPr="00DE1C9F">
              <w:rPr>
                <w:rFonts w:ascii="Arial" w:hAnsi="Arial" w:cs="Arial"/>
                <w:bCs/>
                <w:lang w:val="uk-UA"/>
              </w:rPr>
              <w:t>вживання художніх засобів</w:t>
            </w:r>
            <w:r w:rsidR="009D38F1" w:rsidRPr="00650CA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 xml:space="preserve"> (2 бали); граматична правильність (2 бали); чіткість висловлювання думок (2 бали);  дотримання правил орфографії (2 бали); дотримання правил пунктуації (2 бали);</w:t>
            </w:r>
            <w:r w:rsidR="001D3410" w:rsidRPr="00650CA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>.</w:t>
            </w:r>
            <w:r w:rsidR="009D38F1" w:rsidRPr="009D38F1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 xml:space="preserve"> </w:t>
            </w:r>
          </w:p>
        </w:tc>
      </w:tr>
    </w:tbl>
    <w:p w14:paraId="4EE4325A" w14:textId="77777777" w:rsidR="008464FC" w:rsidRPr="008464FC" w:rsidRDefault="008464FC" w:rsidP="008568D3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36"/>
      </w:tblGrid>
      <w:tr w:rsidR="00C600AD" w:rsidRPr="00976B02" w14:paraId="3BB41968" w14:textId="77777777" w:rsidTr="001D3410">
        <w:trPr>
          <w:trHeight w:val="11665"/>
        </w:trPr>
        <w:tc>
          <w:tcPr>
            <w:tcW w:w="10436" w:type="dxa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226299D4" w14:textId="346C6DFF" w:rsidR="00C600AD" w:rsidRPr="001D3410" w:rsidRDefault="00C600AD" w:rsidP="001D3410">
            <w:pPr>
              <w:spacing w:before="240" w:after="240" w:line="480" w:lineRule="auto"/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uk-UA" w:eastAsia="ro-RO"/>
              </w:rPr>
            </w:pPr>
            <w:r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ro-RO" w:eastAsia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1D3410"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uk-UA" w:eastAsia="ro-RO"/>
              </w:rPr>
              <w:t>___________________________________________________________________________________</w:t>
            </w:r>
          </w:p>
        </w:tc>
      </w:tr>
    </w:tbl>
    <w:p w14:paraId="2FA8E8EA" w14:textId="45785B84" w:rsidR="00C600AD" w:rsidRPr="008464FC" w:rsidRDefault="00C600AD" w:rsidP="008568D3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355BB2AB" w14:textId="0EC5CDB6" w:rsidR="00C600AD" w:rsidRPr="008464FC" w:rsidRDefault="00C600AD" w:rsidP="008568D3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694C1ECD" w14:textId="67DA474A" w:rsidR="008464FC" w:rsidRDefault="008464FC" w:rsidP="008568D3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3BEDCAB5" w14:textId="35CCC69E" w:rsidR="001D3410" w:rsidRDefault="001D3410" w:rsidP="008568D3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0BEC649B" w14:textId="78505440" w:rsidR="001D3410" w:rsidRDefault="001D3410" w:rsidP="008568D3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3CBD007B" w14:textId="77777777" w:rsidR="001D3410" w:rsidRPr="008464FC" w:rsidRDefault="001D3410" w:rsidP="008568D3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36"/>
      </w:tblGrid>
      <w:tr w:rsidR="00C600AD" w:rsidRPr="00976B02" w14:paraId="3C8AC952" w14:textId="77777777" w:rsidTr="001D3410">
        <w:trPr>
          <w:trHeight w:val="14725"/>
        </w:trPr>
        <w:tc>
          <w:tcPr>
            <w:tcW w:w="10436" w:type="dxa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1CEFF4B0" w14:textId="22ED87B9" w:rsidR="00C600AD" w:rsidRPr="00976B02" w:rsidRDefault="00C600AD" w:rsidP="00CB7095">
            <w:pPr>
              <w:spacing w:before="240" w:after="240" w:line="480" w:lineRule="auto"/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ro-RO" w:eastAsia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72DA0EC" w14:textId="702F8038" w:rsidR="008464FC" w:rsidRDefault="008464FC" w:rsidP="008464FC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6956CD34" w14:textId="77777777" w:rsidR="008464FC" w:rsidRPr="008464FC" w:rsidRDefault="008464FC" w:rsidP="008464FC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sectPr w:rsidR="008464FC" w:rsidRPr="008464FC" w:rsidSect="00741BB4">
      <w:type w:val="continuous"/>
      <w:pgSz w:w="11906" w:h="16838" w:code="9"/>
      <w:pgMar w:top="284" w:right="720" w:bottom="720" w:left="720" w:header="27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36678" w14:textId="77777777" w:rsidR="000F1B73" w:rsidRDefault="000F1B73">
      <w:r>
        <w:separator/>
      </w:r>
    </w:p>
  </w:endnote>
  <w:endnote w:type="continuationSeparator" w:id="0">
    <w:p w14:paraId="3ACCF24C" w14:textId="77777777" w:rsidR="000F1B73" w:rsidRDefault="000F1B73">
      <w:r>
        <w:continuationSeparator/>
      </w:r>
    </w:p>
  </w:endnote>
  <w:endnote w:type="continuationNotice" w:id="1">
    <w:p w14:paraId="10833B80" w14:textId="77777777" w:rsidR="000F1B73" w:rsidRDefault="000F1B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BULNQR+IBMPlex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814CC" w14:textId="14EE38EE" w:rsidR="00CB7095" w:rsidRPr="004F0FA8" w:rsidRDefault="00CB7095" w:rsidP="008158FF">
    <w:pPr>
      <w:pStyle w:val="Footer"/>
      <w:pBdr>
        <w:top w:val="single" w:sz="4" w:space="1" w:color="auto"/>
      </w:pBdr>
      <w:tabs>
        <w:tab w:val="clear" w:pos="9072"/>
        <w:tab w:val="right" w:pos="10466"/>
      </w:tabs>
      <w:spacing w:line="240" w:lineRule="auto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Etapa județeană a Olimpiadei naționale </w:t>
    </w:r>
    <w:r>
      <w:rPr>
        <w:rFonts w:ascii="Arial" w:hAnsi="Arial" w:cs="Arial"/>
        <w:spacing w:val="-4"/>
        <w:sz w:val="20"/>
        <w:szCs w:val="20"/>
        <w:lang w:val="ro-RO"/>
      </w:rPr>
      <w:t>de</w:t>
    </w: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 Limba și literatura </w:t>
    </w:r>
    <w:r>
      <w:rPr>
        <w:rFonts w:ascii="Arial" w:hAnsi="Arial" w:cs="Arial"/>
        <w:spacing w:val="-4"/>
        <w:sz w:val="20"/>
        <w:szCs w:val="20"/>
        <w:lang w:val="ro-RO"/>
      </w:rPr>
      <w:t>ucrainean</w:t>
    </w:r>
    <w:r w:rsidRPr="004F0FA8">
      <w:rPr>
        <w:rFonts w:ascii="Arial" w:hAnsi="Arial" w:cs="Arial"/>
        <w:spacing w:val="-4"/>
        <w:sz w:val="20"/>
        <w:szCs w:val="20"/>
        <w:lang w:val="ro-RO"/>
      </w:rPr>
      <w:t>ă maternă</w:t>
    </w:r>
    <w:r w:rsidRPr="004F0FA8">
      <w:rPr>
        <w:rFonts w:ascii="Arial" w:hAnsi="Arial" w:cs="Arial"/>
        <w:sz w:val="20"/>
        <w:szCs w:val="20"/>
        <w:lang w:val="ro-RO"/>
      </w:rPr>
      <w:tab/>
    </w:r>
    <w:r>
      <w:rPr>
        <w:rFonts w:ascii="Arial" w:hAnsi="Arial" w:cs="Arial"/>
        <w:sz w:val="20"/>
        <w:szCs w:val="20"/>
        <w:lang w:val="ro-RO"/>
      </w:rPr>
      <w:t>clasa a VII-a</w:t>
    </w:r>
  </w:p>
  <w:p w14:paraId="4E62C155" w14:textId="5F84AB80" w:rsidR="00CB7095" w:rsidRPr="004F0FA8" w:rsidRDefault="00CB7095" w:rsidP="00B96F2D">
    <w:pPr>
      <w:pStyle w:val="Footer"/>
      <w:pBdr>
        <w:top w:val="single" w:sz="4" w:space="1" w:color="auto"/>
      </w:pBdr>
      <w:tabs>
        <w:tab w:val="clear" w:pos="9072"/>
        <w:tab w:val="right" w:pos="10077"/>
      </w:tabs>
      <w:spacing w:line="240" w:lineRule="auto"/>
      <w:jc w:val="center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z w:val="20"/>
        <w:szCs w:val="20"/>
        <w:lang w:val="ro-RO"/>
      </w:rPr>
      <w:fldChar w:fldCharType="begin"/>
    </w:r>
    <w:r w:rsidRPr="004F0FA8">
      <w:rPr>
        <w:rFonts w:ascii="Arial" w:hAnsi="Arial" w:cs="Arial"/>
        <w:sz w:val="20"/>
        <w:szCs w:val="20"/>
        <w:lang w:val="ro-RO"/>
      </w:rPr>
      <w:instrText xml:space="preserve"> PAGE   \* MERGEFORMAT </w:instrText>
    </w:r>
    <w:r w:rsidRPr="004F0FA8">
      <w:rPr>
        <w:rFonts w:ascii="Arial" w:hAnsi="Arial" w:cs="Arial"/>
        <w:sz w:val="20"/>
        <w:szCs w:val="20"/>
        <w:lang w:val="ro-RO"/>
      </w:rPr>
      <w:fldChar w:fldCharType="separate"/>
    </w:r>
    <w:r w:rsidR="002971FD">
      <w:rPr>
        <w:rFonts w:ascii="Arial" w:hAnsi="Arial" w:cs="Arial"/>
        <w:noProof/>
        <w:sz w:val="20"/>
        <w:szCs w:val="20"/>
        <w:lang w:val="ro-RO"/>
      </w:rPr>
      <w:t>8</w:t>
    </w:r>
    <w:r w:rsidRPr="004F0FA8">
      <w:rPr>
        <w:rFonts w:ascii="Arial" w:hAnsi="Arial" w:cs="Arial"/>
        <w:noProof/>
        <w:sz w:val="20"/>
        <w:szCs w:val="20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94759" w14:textId="77777777" w:rsidR="000F1B73" w:rsidRDefault="000F1B73">
      <w:r>
        <w:separator/>
      </w:r>
    </w:p>
  </w:footnote>
  <w:footnote w:type="continuationSeparator" w:id="0">
    <w:p w14:paraId="238A62BF" w14:textId="77777777" w:rsidR="000F1B73" w:rsidRDefault="000F1B73">
      <w:r>
        <w:continuationSeparator/>
      </w:r>
    </w:p>
  </w:footnote>
  <w:footnote w:type="continuationNotice" w:id="1">
    <w:p w14:paraId="4D7A2AA5" w14:textId="77777777" w:rsidR="000F1B73" w:rsidRDefault="000F1B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2F54" w14:textId="20F85252" w:rsidR="00CB7095" w:rsidRPr="004F0FA8" w:rsidRDefault="00CB7095" w:rsidP="00E9716F">
    <w:pPr>
      <w:pStyle w:val="Header"/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 w:rsidRPr="004F0FA8">
      <w:rPr>
        <w:rFonts w:ascii="Arial" w:hAnsi="Arial" w:cs="Arial"/>
        <w:sz w:val="18"/>
        <w:szCs w:val="18"/>
        <w:lang w:val="ro-RO"/>
      </w:rPr>
      <w:t>Ministerul Educației</w:t>
    </w:r>
    <w:r>
      <w:rPr>
        <w:rFonts w:ascii="Arial" w:hAnsi="Arial" w:cs="Arial"/>
        <w:sz w:val="18"/>
        <w:szCs w:val="18"/>
        <w:lang w:val="ro-RO"/>
      </w:rPr>
      <w:t xml:space="preserve"> și Cercetării</w:t>
    </w:r>
  </w:p>
  <w:p w14:paraId="07C485C2" w14:textId="68CF4B37" w:rsidR="00CB7095" w:rsidRPr="004F0FA8" w:rsidRDefault="00CB7095" w:rsidP="008911AA">
    <w:pPr>
      <w:pStyle w:val="Header"/>
      <w:pBdr>
        <w:bottom w:val="single" w:sz="4" w:space="1" w:color="auto"/>
      </w:pBdr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Direcția Generală Minorități și Desegregare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F02C" w14:textId="77777777" w:rsidR="00CB7095" w:rsidRPr="00B96F2D" w:rsidRDefault="00CB7095">
    <w:pPr>
      <w:pStyle w:val="Header"/>
      <w:rPr>
        <w:rFonts w:ascii="Cambria" w:hAnsi="Cambria"/>
      </w:rPr>
    </w:pPr>
    <w:r>
      <w:rPr>
        <w:noProof/>
      </w:rPr>
      <w:t>De adăugat antet cu Ministerul Educa</w:t>
    </w:r>
    <w:r>
      <w:rPr>
        <w:rFonts w:ascii="Cambria" w:hAnsi="Cambria"/>
        <w:noProof/>
      </w:rPr>
      <w:t>ției și CNPEE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28D1"/>
    <w:multiLevelType w:val="hybridMultilevel"/>
    <w:tmpl w:val="0B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528E"/>
    <w:multiLevelType w:val="hybridMultilevel"/>
    <w:tmpl w:val="B32E9758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700B7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" w15:restartNumberingAfterBreak="0">
    <w:nsid w:val="0795040C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4" w15:restartNumberingAfterBreak="0">
    <w:nsid w:val="08461C2E"/>
    <w:multiLevelType w:val="hybridMultilevel"/>
    <w:tmpl w:val="39D2822C"/>
    <w:lvl w:ilvl="0" w:tplc="E3167D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0154F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6" w15:restartNumberingAfterBreak="0">
    <w:nsid w:val="0DC32EB7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7" w15:restartNumberingAfterBreak="0">
    <w:nsid w:val="12BB3196"/>
    <w:multiLevelType w:val="hybridMultilevel"/>
    <w:tmpl w:val="B96C0DD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8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C7C11"/>
    <w:multiLevelType w:val="hybridMultilevel"/>
    <w:tmpl w:val="CDB063C4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0" w15:restartNumberingAfterBreak="0">
    <w:nsid w:val="1E77646B"/>
    <w:multiLevelType w:val="hybridMultilevel"/>
    <w:tmpl w:val="5E2C1128"/>
    <w:lvl w:ilvl="0" w:tplc="DCB48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CF04B4"/>
    <w:multiLevelType w:val="hybridMultilevel"/>
    <w:tmpl w:val="2368AE28"/>
    <w:lvl w:ilvl="0" w:tplc="0ED8D8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9058E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9454E"/>
    <w:multiLevelType w:val="hybridMultilevel"/>
    <w:tmpl w:val="436AA988"/>
    <w:lvl w:ilvl="0" w:tplc="57C232A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25125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5" w15:restartNumberingAfterBreak="0">
    <w:nsid w:val="37015FA1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6" w15:restartNumberingAfterBreak="0">
    <w:nsid w:val="38DE5F51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E10C0"/>
    <w:multiLevelType w:val="hybridMultilevel"/>
    <w:tmpl w:val="6E4E1A98"/>
    <w:lvl w:ilvl="0" w:tplc="33DAC3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DC97ADD"/>
    <w:multiLevelType w:val="hybridMultilevel"/>
    <w:tmpl w:val="4D621D4A"/>
    <w:lvl w:ilvl="0" w:tplc="D4C0559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00" w:hanging="360"/>
      </w:pPr>
    </w:lvl>
    <w:lvl w:ilvl="2" w:tplc="041B001B" w:tentative="1">
      <w:start w:val="1"/>
      <w:numFmt w:val="lowerRoman"/>
      <w:lvlText w:val="%3."/>
      <w:lvlJc w:val="right"/>
      <w:pPr>
        <w:ind w:left="1920" w:hanging="180"/>
      </w:pPr>
    </w:lvl>
    <w:lvl w:ilvl="3" w:tplc="041B000F" w:tentative="1">
      <w:start w:val="1"/>
      <w:numFmt w:val="decimal"/>
      <w:lvlText w:val="%4."/>
      <w:lvlJc w:val="left"/>
      <w:pPr>
        <w:ind w:left="2640" w:hanging="360"/>
      </w:pPr>
    </w:lvl>
    <w:lvl w:ilvl="4" w:tplc="041B0019" w:tentative="1">
      <w:start w:val="1"/>
      <w:numFmt w:val="lowerLetter"/>
      <w:lvlText w:val="%5."/>
      <w:lvlJc w:val="left"/>
      <w:pPr>
        <w:ind w:left="3360" w:hanging="360"/>
      </w:pPr>
    </w:lvl>
    <w:lvl w:ilvl="5" w:tplc="041B001B" w:tentative="1">
      <w:start w:val="1"/>
      <w:numFmt w:val="lowerRoman"/>
      <w:lvlText w:val="%6."/>
      <w:lvlJc w:val="right"/>
      <w:pPr>
        <w:ind w:left="4080" w:hanging="180"/>
      </w:pPr>
    </w:lvl>
    <w:lvl w:ilvl="6" w:tplc="041B000F" w:tentative="1">
      <w:start w:val="1"/>
      <w:numFmt w:val="decimal"/>
      <w:lvlText w:val="%7."/>
      <w:lvlJc w:val="left"/>
      <w:pPr>
        <w:ind w:left="4800" w:hanging="360"/>
      </w:pPr>
    </w:lvl>
    <w:lvl w:ilvl="7" w:tplc="041B0019" w:tentative="1">
      <w:start w:val="1"/>
      <w:numFmt w:val="lowerLetter"/>
      <w:lvlText w:val="%8."/>
      <w:lvlJc w:val="left"/>
      <w:pPr>
        <w:ind w:left="5520" w:hanging="360"/>
      </w:pPr>
    </w:lvl>
    <w:lvl w:ilvl="8" w:tplc="041B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40357B9D"/>
    <w:multiLevelType w:val="hybridMultilevel"/>
    <w:tmpl w:val="418887B0"/>
    <w:lvl w:ilvl="0" w:tplc="F7088A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20B35"/>
    <w:multiLevelType w:val="hybridMultilevel"/>
    <w:tmpl w:val="6C1E27C0"/>
    <w:lvl w:ilvl="0" w:tplc="9D58C078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77919"/>
    <w:multiLevelType w:val="hybridMultilevel"/>
    <w:tmpl w:val="699292D4"/>
    <w:lvl w:ilvl="0" w:tplc="1A7C6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1F1C31"/>
    <w:multiLevelType w:val="hybridMultilevel"/>
    <w:tmpl w:val="1A80F8F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949E4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4" w15:restartNumberingAfterBreak="0">
    <w:nsid w:val="53A06518"/>
    <w:multiLevelType w:val="hybridMultilevel"/>
    <w:tmpl w:val="EC2CF1C4"/>
    <w:lvl w:ilvl="0" w:tplc="77AA4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315D0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C0682D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7" w15:restartNumberingAfterBreak="0">
    <w:nsid w:val="5E5A6CD9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E30D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F6A14"/>
    <w:multiLevelType w:val="hybridMultilevel"/>
    <w:tmpl w:val="91F29EE6"/>
    <w:lvl w:ilvl="0" w:tplc="0409000F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0" w15:restartNumberingAfterBreak="0">
    <w:nsid w:val="65024D4B"/>
    <w:multiLevelType w:val="hybridMultilevel"/>
    <w:tmpl w:val="3BD6DDDE"/>
    <w:lvl w:ilvl="0" w:tplc="636A6594">
      <w:start w:val="1"/>
      <w:numFmt w:val="decimal"/>
      <w:lvlText w:val="%1."/>
      <w:lvlJc w:val="left"/>
      <w:pPr>
        <w:ind w:left="1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9" w:hanging="360"/>
      </w:pPr>
    </w:lvl>
    <w:lvl w:ilvl="2" w:tplc="0409001B" w:tentative="1">
      <w:start w:val="1"/>
      <w:numFmt w:val="lowerRoman"/>
      <w:lvlText w:val="%3."/>
      <w:lvlJc w:val="right"/>
      <w:pPr>
        <w:ind w:left="3379" w:hanging="180"/>
      </w:pPr>
    </w:lvl>
    <w:lvl w:ilvl="3" w:tplc="0409000F" w:tentative="1">
      <w:start w:val="1"/>
      <w:numFmt w:val="decimal"/>
      <w:lvlText w:val="%4."/>
      <w:lvlJc w:val="left"/>
      <w:pPr>
        <w:ind w:left="4099" w:hanging="360"/>
      </w:pPr>
    </w:lvl>
    <w:lvl w:ilvl="4" w:tplc="04090019" w:tentative="1">
      <w:start w:val="1"/>
      <w:numFmt w:val="lowerLetter"/>
      <w:lvlText w:val="%5."/>
      <w:lvlJc w:val="left"/>
      <w:pPr>
        <w:ind w:left="4819" w:hanging="360"/>
      </w:pPr>
    </w:lvl>
    <w:lvl w:ilvl="5" w:tplc="0409001B" w:tentative="1">
      <w:start w:val="1"/>
      <w:numFmt w:val="lowerRoman"/>
      <w:lvlText w:val="%6."/>
      <w:lvlJc w:val="right"/>
      <w:pPr>
        <w:ind w:left="5539" w:hanging="180"/>
      </w:pPr>
    </w:lvl>
    <w:lvl w:ilvl="6" w:tplc="0409000F" w:tentative="1">
      <w:start w:val="1"/>
      <w:numFmt w:val="decimal"/>
      <w:lvlText w:val="%7."/>
      <w:lvlJc w:val="left"/>
      <w:pPr>
        <w:ind w:left="6259" w:hanging="360"/>
      </w:pPr>
    </w:lvl>
    <w:lvl w:ilvl="7" w:tplc="04090019" w:tentative="1">
      <w:start w:val="1"/>
      <w:numFmt w:val="lowerLetter"/>
      <w:lvlText w:val="%8."/>
      <w:lvlJc w:val="left"/>
      <w:pPr>
        <w:ind w:left="6979" w:hanging="360"/>
      </w:pPr>
    </w:lvl>
    <w:lvl w:ilvl="8" w:tplc="0409001B" w:tentative="1">
      <w:start w:val="1"/>
      <w:numFmt w:val="lowerRoman"/>
      <w:lvlText w:val="%9."/>
      <w:lvlJc w:val="right"/>
      <w:pPr>
        <w:ind w:left="7699" w:hanging="180"/>
      </w:pPr>
    </w:lvl>
  </w:abstractNum>
  <w:abstractNum w:abstractNumId="31" w15:restartNumberingAfterBreak="0">
    <w:nsid w:val="68F84110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2" w15:restartNumberingAfterBreak="0">
    <w:nsid w:val="6A8675E9"/>
    <w:multiLevelType w:val="hybridMultilevel"/>
    <w:tmpl w:val="853E0CA8"/>
    <w:lvl w:ilvl="0" w:tplc="04180001">
      <w:start w:val="1"/>
      <w:numFmt w:val="bullet"/>
      <w:lvlText w:val=""/>
      <w:lvlJc w:val="left"/>
      <w:pPr>
        <w:ind w:left="1352" w:hanging="360"/>
      </w:pPr>
      <w:rPr>
        <w:rFonts w:ascii="Symbol" w:hAnsi="Symbol" w:cs="Symbol" w:hint="default"/>
      </w:rPr>
    </w:lvl>
    <w:lvl w:ilvl="1" w:tplc="0418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C357C44"/>
    <w:multiLevelType w:val="hybridMultilevel"/>
    <w:tmpl w:val="18D88A3C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806C87"/>
    <w:multiLevelType w:val="hybridMultilevel"/>
    <w:tmpl w:val="50265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DA3C31"/>
    <w:multiLevelType w:val="hybridMultilevel"/>
    <w:tmpl w:val="0376274A"/>
    <w:lvl w:ilvl="0" w:tplc="7EEE0876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num w:numId="1">
    <w:abstractNumId w:val="32"/>
  </w:num>
  <w:num w:numId="2">
    <w:abstractNumId w:val="18"/>
  </w:num>
  <w:num w:numId="3">
    <w:abstractNumId w:val="17"/>
  </w:num>
  <w:num w:numId="4">
    <w:abstractNumId w:val="8"/>
  </w:num>
  <w:num w:numId="5">
    <w:abstractNumId w:val="19"/>
  </w:num>
  <w:num w:numId="6">
    <w:abstractNumId w:val="9"/>
  </w:num>
  <w:num w:numId="7">
    <w:abstractNumId w:val="29"/>
  </w:num>
  <w:num w:numId="8">
    <w:abstractNumId w:val="35"/>
  </w:num>
  <w:num w:numId="9">
    <w:abstractNumId w:val="26"/>
  </w:num>
  <w:num w:numId="10">
    <w:abstractNumId w:val="5"/>
  </w:num>
  <w:num w:numId="11">
    <w:abstractNumId w:val="2"/>
  </w:num>
  <w:num w:numId="12">
    <w:abstractNumId w:val="6"/>
  </w:num>
  <w:num w:numId="13">
    <w:abstractNumId w:val="7"/>
  </w:num>
  <w:num w:numId="14">
    <w:abstractNumId w:val="23"/>
  </w:num>
  <w:num w:numId="15">
    <w:abstractNumId w:val="14"/>
  </w:num>
  <w:num w:numId="16">
    <w:abstractNumId w:val="3"/>
  </w:num>
  <w:num w:numId="17">
    <w:abstractNumId w:val="15"/>
  </w:num>
  <w:num w:numId="18">
    <w:abstractNumId w:val="31"/>
  </w:num>
  <w:num w:numId="19">
    <w:abstractNumId w:val="4"/>
  </w:num>
  <w:num w:numId="20">
    <w:abstractNumId w:val="0"/>
  </w:num>
  <w:num w:numId="21">
    <w:abstractNumId w:val="13"/>
  </w:num>
  <w:num w:numId="22">
    <w:abstractNumId w:val="28"/>
  </w:num>
  <w:num w:numId="23">
    <w:abstractNumId w:val="12"/>
  </w:num>
  <w:num w:numId="24">
    <w:abstractNumId w:val="16"/>
  </w:num>
  <w:num w:numId="25">
    <w:abstractNumId w:val="25"/>
  </w:num>
  <w:num w:numId="26">
    <w:abstractNumId w:val="27"/>
  </w:num>
  <w:num w:numId="27">
    <w:abstractNumId w:val="20"/>
  </w:num>
  <w:num w:numId="28">
    <w:abstractNumId w:val="22"/>
  </w:num>
  <w:num w:numId="29">
    <w:abstractNumId w:val="33"/>
  </w:num>
  <w:num w:numId="30">
    <w:abstractNumId w:val="34"/>
  </w:num>
  <w:num w:numId="31">
    <w:abstractNumId w:val="21"/>
  </w:num>
  <w:num w:numId="32">
    <w:abstractNumId w:val="11"/>
  </w:num>
  <w:num w:numId="33">
    <w:abstractNumId w:val="24"/>
  </w:num>
  <w:num w:numId="34">
    <w:abstractNumId w:val="10"/>
  </w:num>
  <w:num w:numId="35">
    <w:abstractNumId w:val="1"/>
  </w:num>
  <w:num w:numId="36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18"/>
    <w:rsid w:val="00004F7D"/>
    <w:rsid w:val="00010D8B"/>
    <w:rsid w:val="000115C9"/>
    <w:rsid w:val="00011787"/>
    <w:rsid w:val="00011A31"/>
    <w:rsid w:val="0001274C"/>
    <w:rsid w:val="000132B3"/>
    <w:rsid w:val="000138F9"/>
    <w:rsid w:val="000151F0"/>
    <w:rsid w:val="000152FE"/>
    <w:rsid w:val="000156FF"/>
    <w:rsid w:val="00016E1D"/>
    <w:rsid w:val="000171A2"/>
    <w:rsid w:val="000171F6"/>
    <w:rsid w:val="00020841"/>
    <w:rsid w:val="00022DA1"/>
    <w:rsid w:val="00023CD8"/>
    <w:rsid w:val="00024518"/>
    <w:rsid w:val="000248AE"/>
    <w:rsid w:val="00024AA0"/>
    <w:rsid w:val="00026281"/>
    <w:rsid w:val="000262F4"/>
    <w:rsid w:val="000306A3"/>
    <w:rsid w:val="000311FB"/>
    <w:rsid w:val="00031A4E"/>
    <w:rsid w:val="00032FF5"/>
    <w:rsid w:val="000330CA"/>
    <w:rsid w:val="00035E1E"/>
    <w:rsid w:val="00035EF2"/>
    <w:rsid w:val="0003783D"/>
    <w:rsid w:val="000422C0"/>
    <w:rsid w:val="00042B20"/>
    <w:rsid w:val="00043FFE"/>
    <w:rsid w:val="00044A1D"/>
    <w:rsid w:val="000452FC"/>
    <w:rsid w:val="0004536F"/>
    <w:rsid w:val="00045ABC"/>
    <w:rsid w:val="00046288"/>
    <w:rsid w:val="00046335"/>
    <w:rsid w:val="000463A0"/>
    <w:rsid w:val="00047087"/>
    <w:rsid w:val="000478E2"/>
    <w:rsid w:val="00047978"/>
    <w:rsid w:val="00050E75"/>
    <w:rsid w:val="00051C41"/>
    <w:rsid w:val="000529C3"/>
    <w:rsid w:val="000530F9"/>
    <w:rsid w:val="00053CA4"/>
    <w:rsid w:val="00054C7E"/>
    <w:rsid w:val="00055448"/>
    <w:rsid w:val="00055B72"/>
    <w:rsid w:val="00056166"/>
    <w:rsid w:val="00056351"/>
    <w:rsid w:val="00060D4A"/>
    <w:rsid w:val="00060D4F"/>
    <w:rsid w:val="0006103C"/>
    <w:rsid w:val="0006215F"/>
    <w:rsid w:val="00062BC5"/>
    <w:rsid w:val="00063457"/>
    <w:rsid w:val="00064B97"/>
    <w:rsid w:val="00065436"/>
    <w:rsid w:val="00066472"/>
    <w:rsid w:val="00070D26"/>
    <w:rsid w:val="00071F9B"/>
    <w:rsid w:val="00072B24"/>
    <w:rsid w:val="00072CE6"/>
    <w:rsid w:val="0007555F"/>
    <w:rsid w:val="00076B4E"/>
    <w:rsid w:val="00077E2D"/>
    <w:rsid w:val="00077EED"/>
    <w:rsid w:val="0008113F"/>
    <w:rsid w:val="00083499"/>
    <w:rsid w:val="00083E01"/>
    <w:rsid w:val="00084A78"/>
    <w:rsid w:val="00087096"/>
    <w:rsid w:val="0008744A"/>
    <w:rsid w:val="00087A5B"/>
    <w:rsid w:val="00090DD8"/>
    <w:rsid w:val="00091A5B"/>
    <w:rsid w:val="00091F51"/>
    <w:rsid w:val="00093627"/>
    <w:rsid w:val="00094EB3"/>
    <w:rsid w:val="000958C3"/>
    <w:rsid w:val="00095EB6"/>
    <w:rsid w:val="00095FC6"/>
    <w:rsid w:val="0009708E"/>
    <w:rsid w:val="00097339"/>
    <w:rsid w:val="00097694"/>
    <w:rsid w:val="000A03A3"/>
    <w:rsid w:val="000A19EB"/>
    <w:rsid w:val="000A2230"/>
    <w:rsid w:val="000A22E9"/>
    <w:rsid w:val="000A22ED"/>
    <w:rsid w:val="000A2954"/>
    <w:rsid w:val="000A29D4"/>
    <w:rsid w:val="000A2AE0"/>
    <w:rsid w:val="000A3A56"/>
    <w:rsid w:val="000A478B"/>
    <w:rsid w:val="000A592E"/>
    <w:rsid w:val="000A5F5E"/>
    <w:rsid w:val="000B0417"/>
    <w:rsid w:val="000B0AF2"/>
    <w:rsid w:val="000B1D1B"/>
    <w:rsid w:val="000B2ECE"/>
    <w:rsid w:val="000B43C3"/>
    <w:rsid w:val="000B4413"/>
    <w:rsid w:val="000B54DA"/>
    <w:rsid w:val="000B5C4F"/>
    <w:rsid w:val="000B60E0"/>
    <w:rsid w:val="000B7025"/>
    <w:rsid w:val="000B7172"/>
    <w:rsid w:val="000C013F"/>
    <w:rsid w:val="000C0625"/>
    <w:rsid w:val="000C0F84"/>
    <w:rsid w:val="000C10BA"/>
    <w:rsid w:val="000C3945"/>
    <w:rsid w:val="000C4135"/>
    <w:rsid w:val="000C41CE"/>
    <w:rsid w:val="000C4E78"/>
    <w:rsid w:val="000C69C9"/>
    <w:rsid w:val="000D1B8B"/>
    <w:rsid w:val="000D20ED"/>
    <w:rsid w:val="000D34ED"/>
    <w:rsid w:val="000D430C"/>
    <w:rsid w:val="000D518F"/>
    <w:rsid w:val="000D53F3"/>
    <w:rsid w:val="000D5677"/>
    <w:rsid w:val="000D6160"/>
    <w:rsid w:val="000D667D"/>
    <w:rsid w:val="000D680D"/>
    <w:rsid w:val="000E2614"/>
    <w:rsid w:val="000E2985"/>
    <w:rsid w:val="000E2BD1"/>
    <w:rsid w:val="000E36AD"/>
    <w:rsid w:val="000E440B"/>
    <w:rsid w:val="000E492D"/>
    <w:rsid w:val="000E786E"/>
    <w:rsid w:val="000E7A0A"/>
    <w:rsid w:val="000F10FD"/>
    <w:rsid w:val="000F1697"/>
    <w:rsid w:val="000F1B73"/>
    <w:rsid w:val="000F32D8"/>
    <w:rsid w:val="000F3E0E"/>
    <w:rsid w:val="000F47B4"/>
    <w:rsid w:val="000F4A2E"/>
    <w:rsid w:val="000F5131"/>
    <w:rsid w:val="000F57C6"/>
    <w:rsid w:val="000F5B31"/>
    <w:rsid w:val="000F72FE"/>
    <w:rsid w:val="000F7336"/>
    <w:rsid w:val="000F7C4A"/>
    <w:rsid w:val="001001E9"/>
    <w:rsid w:val="001017BD"/>
    <w:rsid w:val="00101952"/>
    <w:rsid w:val="00102C71"/>
    <w:rsid w:val="00103245"/>
    <w:rsid w:val="001032B3"/>
    <w:rsid w:val="00103B22"/>
    <w:rsid w:val="00104679"/>
    <w:rsid w:val="0010488C"/>
    <w:rsid w:val="001049D8"/>
    <w:rsid w:val="00105DD9"/>
    <w:rsid w:val="001061E9"/>
    <w:rsid w:val="00106FBE"/>
    <w:rsid w:val="00107A3D"/>
    <w:rsid w:val="0011382A"/>
    <w:rsid w:val="00114925"/>
    <w:rsid w:val="00116099"/>
    <w:rsid w:val="00116B75"/>
    <w:rsid w:val="0011751B"/>
    <w:rsid w:val="00120F81"/>
    <w:rsid w:val="001234BE"/>
    <w:rsid w:val="00123FB4"/>
    <w:rsid w:val="001243FC"/>
    <w:rsid w:val="0012522B"/>
    <w:rsid w:val="00125BFC"/>
    <w:rsid w:val="001266AB"/>
    <w:rsid w:val="00130120"/>
    <w:rsid w:val="0013065A"/>
    <w:rsid w:val="00130DB0"/>
    <w:rsid w:val="00130E77"/>
    <w:rsid w:val="0013206C"/>
    <w:rsid w:val="00132569"/>
    <w:rsid w:val="00132DD3"/>
    <w:rsid w:val="00133155"/>
    <w:rsid w:val="00133F96"/>
    <w:rsid w:val="00135295"/>
    <w:rsid w:val="001362F5"/>
    <w:rsid w:val="0014050A"/>
    <w:rsid w:val="00141505"/>
    <w:rsid w:val="00142B00"/>
    <w:rsid w:val="0014458F"/>
    <w:rsid w:val="001448EF"/>
    <w:rsid w:val="00145234"/>
    <w:rsid w:val="00146515"/>
    <w:rsid w:val="001471C1"/>
    <w:rsid w:val="00147397"/>
    <w:rsid w:val="001479AB"/>
    <w:rsid w:val="00147A2C"/>
    <w:rsid w:val="00147D46"/>
    <w:rsid w:val="00150C1E"/>
    <w:rsid w:val="001518AF"/>
    <w:rsid w:val="00151DD7"/>
    <w:rsid w:val="001527D4"/>
    <w:rsid w:val="00152A12"/>
    <w:rsid w:val="00152DAB"/>
    <w:rsid w:val="00153C54"/>
    <w:rsid w:val="00153EE8"/>
    <w:rsid w:val="001541A9"/>
    <w:rsid w:val="00154A1F"/>
    <w:rsid w:val="00154A55"/>
    <w:rsid w:val="00156769"/>
    <w:rsid w:val="00157468"/>
    <w:rsid w:val="00160BD7"/>
    <w:rsid w:val="00161325"/>
    <w:rsid w:val="00161665"/>
    <w:rsid w:val="00161812"/>
    <w:rsid w:val="0016266B"/>
    <w:rsid w:val="00162C6D"/>
    <w:rsid w:val="00163A2D"/>
    <w:rsid w:val="00163B78"/>
    <w:rsid w:val="0016507D"/>
    <w:rsid w:val="00166B24"/>
    <w:rsid w:val="00167C43"/>
    <w:rsid w:val="00167EE8"/>
    <w:rsid w:val="001704D3"/>
    <w:rsid w:val="00170ACD"/>
    <w:rsid w:val="00170D39"/>
    <w:rsid w:val="00171D16"/>
    <w:rsid w:val="00172154"/>
    <w:rsid w:val="00172285"/>
    <w:rsid w:val="00172A23"/>
    <w:rsid w:val="001732DD"/>
    <w:rsid w:val="00173588"/>
    <w:rsid w:val="00174639"/>
    <w:rsid w:val="0017661E"/>
    <w:rsid w:val="00177086"/>
    <w:rsid w:val="00182D47"/>
    <w:rsid w:val="00183F9F"/>
    <w:rsid w:val="00186059"/>
    <w:rsid w:val="0018643F"/>
    <w:rsid w:val="0018768B"/>
    <w:rsid w:val="001903E6"/>
    <w:rsid w:val="0019075A"/>
    <w:rsid w:val="00190B9B"/>
    <w:rsid w:val="001920A3"/>
    <w:rsid w:val="0019226C"/>
    <w:rsid w:val="00193220"/>
    <w:rsid w:val="00193550"/>
    <w:rsid w:val="00194309"/>
    <w:rsid w:val="00194FD2"/>
    <w:rsid w:val="00195216"/>
    <w:rsid w:val="00195335"/>
    <w:rsid w:val="0019596B"/>
    <w:rsid w:val="0019775D"/>
    <w:rsid w:val="00197A1A"/>
    <w:rsid w:val="001A14DB"/>
    <w:rsid w:val="001A1E1F"/>
    <w:rsid w:val="001A21C8"/>
    <w:rsid w:val="001A22A4"/>
    <w:rsid w:val="001A363C"/>
    <w:rsid w:val="001A3AD7"/>
    <w:rsid w:val="001A3D6F"/>
    <w:rsid w:val="001A4D6A"/>
    <w:rsid w:val="001A4FBC"/>
    <w:rsid w:val="001A599C"/>
    <w:rsid w:val="001A5BFA"/>
    <w:rsid w:val="001A6FC6"/>
    <w:rsid w:val="001A7CF1"/>
    <w:rsid w:val="001B00CC"/>
    <w:rsid w:val="001B1E9E"/>
    <w:rsid w:val="001B2849"/>
    <w:rsid w:val="001B2A07"/>
    <w:rsid w:val="001B4506"/>
    <w:rsid w:val="001B466F"/>
    <w:rsid w:val="001B477A"/>
    <w:rsid w:val="001B4CA8"/>
    <w:rsid w:val="001B5213"/>
    <w:rsid w:val="001B5580"/>
    <w:rsid w:val="001B5695"/>
    <w:rsid w:val="001B6098"/>
    <w:rsid w:val="001B77AB"/>
    <w:rsid w:val="001B7DFD"/>
    <w:rsid w:val="001C0251"/>
    <w:rsid w:val="001C0D4A"/>
    <w:rsid w:val="001C1188"/>
    <w:rsid w:val="001C264D"/>
    <w:rsid w:val="001C4170"/>
    <w:rsid w:val="001C4DC0"/>
    <w:rsid w:val="001C53DD"/>
    <w:rsid w:val="001C5990"/>
    <w:rsid w:val="001C5F40"/>
    <w:rsid w:val="001D08DA"/>
    <w:rsid w:val="001D21DD"/>
    <w:rsid w:val="001D2281"/>
    <w:rsid w:val="001D27F4"/>
    <w:rsid w:val="001D28E9"/>
    <w:rsid w:val="001D3410"/>
    <w:rsid w:val="001D3968"/>
    <w:rsid w:val="001D3D41"/>
    <w:rsid w:val="001D5DB3"/>
    <w:rsid w:val="001D661E"/>
    <w:rsid w:val="001D7733"/>
    <w:rsid w:val="001E17CD"/>
    <w:rsid w:val="001E2AD1"/>
    <w:rsid w:val="001E2B3F"/>
    <w:rsid w:val="001E30C3"/>
    <w:rsid w:val="001E430D"/>
    <w:rsid w:val="001E4AE8"/>
    <w:rsid w:val="001E560C"/>
    <w:rsid w:val="001E5FF3"/>
    <w:rsid w:val="001E6871"/>
    <w:rsid w:val="001E6D64"/>
    <w:rsid w:val="001E6E7A"/>
    <w:rsid w:val="001E70B5"/>
    <w:rsid w:val="001E753A"/>
    <w:rsid w:val="001F1565"/>
    <w:rsid w:val="001F1EBF"/>
    <w:rsid w:val="001F1ED5"/>
    <w:rsid w:val="001F248D"/>
    <w:rsid w:val="001F254F"/>
    <w:rsid w:val="001F268F"/>
    <w:rsid w:val="001F26B3"/>
    <w:rsid w:val="001F30B0"/>
    <w:rsid w:val="001F4092"/>
    <w:rsid w:val="001F5180"/>
    <w:rsid w:val="001F53D6"/>
    <w:rsid w:val="001F5BF3"/>
    <w:rsid w:val="001F5CF8"/>
    <w:rsid w:val="001F71B7"/>
    <w:rsid w:val="00200D44"/>
    <w:rsid w:val="00201D4A"/>
    <w:rsid w:val="002020C8"/>
    <w:rsid w:val="00202F57"/>
    <w:rsid w:val="0020371F"/>
    <w:rsid w:val="00204AD3"/>
    <w:rsid w:val="002069C2"/>
    <w:rsid w:val="00207543"/>
    <w:rsid w:val="00213003"/>
    <w:rsid w:val="002134D9"/>
    <w:rsid w:val="00213DF8"/>
    <w:rsid w:val="002142BF"/>
    <w:rsid w:val="00215199"/>
    <w:rsid w:val="00215225"/>
    <w:rsid w:val="0021558F"/>
    <w:rsid w:val="00215900"/>
    <w:rsid w:val="00216BE6"/>
    <w:rsid w:val="00220306"/>
    <w:rsid w:val="002210C2"/>
    <w:rsid w:val="002213BB"/>
    <w:rsid w:val="002216AD"/>
    <w:rsid w:val="002222BE"/>
    <w:rsid w:val="00222FD0"/>
    <w:rsid w:val="00223475"/>
    <w:rsid w:val="002236D4"/>
    <w:rsid w:val="00223C07"/>
    <w:rsid w:val="002242EB"/>
    <w:rsid w:val="00224B9F"/>
    <w:rsid w:val="002256F9"/>
    <w:rsid w:val="00226146"/>
    <w:rsid w:val="002268C8"/>
    <w:rsid w:val="002318C4"/>
    <w:rsid w:val="002335D0"/>
    <w:rsid w:val="00233D87"/>
    <w:rsid w:val="002344CC"/>
    <w:rsid w:val="00234CB0"/>
    <w:rsid w:val="00237C39"/>
    <w:rsid w:val="002404A5"/>
    <w:rsid w:val="0024150D"/>
    <w:rsid w:val="002420E6"/>
    <w:rsid w:val="00242E2C"/>
    <w:rsid w:val="00243A1A"/>
    <w:rsid w:val="00243F9A"/>
    <w:rsid w:val="002442C0"/>
    <w:rsid w:val="002460F1"/>
    <w:rsid w:val="002465F7"/>
    <w:rsid w:val="00247E23"/>
    <w:rsid w:val="00250ED6"/>
    <w:rsid w:val="00253015"/>
    <w:rsid w:val="0025361F"/>
    <w:rsid w:val="002553AF"/>
    <w:rsid w:val="00255476"/>
    <w:rsid w:val="002558A1"/>
    <w:rsid w:val="00255E3B"/>
    <w:rsid w:val="0025611D"/>
    <w:rsid w:val="002568E0"/>
    <w:rsid w:val="00260E02"/>
    <w:rsid w:val="00260E1B"/>
    <w:rsid w:val="00265319"/>
    <w:rsid w:val="00267E14"/>
    <w:rsid w:val="00270CE9"/>
    <w:rsid w:val="0027338F"/>
    <w:rsid w:val="002733C3"/>
    <w:rsid w:val="0027352E"/>
    <w:rsid w:val="00273A09"/>
    <w:rsid w:val="002771FD"/>
    <w:rsid w:val="00280071"/>
    <w:rsid w:val="00280619"/>
    <w:rsid w:val="00281EB6"/>
    <w:rsid w:val="00281F59"/>
    <w:rsid w:val="002825B0"/>
    <w:rsid w:val="002827A5"/>
    <w:rsid w:val="002828BA"/>
    <w:rsid w:val="00282BB0"/>
    <w:rsid w:val="002835EB"/>
    <w:rsid w:val="00283A22"/>
    <w:rsid w:val="0028472F"/>
    <w:rsid w:val="00285EAC"/>
    <w:rsid w:val="00290B0B"/>
    <w:rsid w:val="002916FA"/>
    <w:rsid w:val="0029425B"/>
    <w:rsid w:val="00294DE4"/>
    <w:rsid w:val="0029532C"/>
    <w:rsid w:val="002957AB"/>
    <w:rsid w:val="002971FD"/>
    <w:rsid w:val="00297643"/>
    <w:rsid w:val="002A096A"/>
    <w:rsid w:val="002A4B44"/>
    <w:rsid w:val="002A4DBF"/>
    <w:rsid w:val="002A5212"/>
    <w:rsid w:val="002A542C"/>
    <w:rsid w:val="002A55BF"/>
    <w:rsid w:val="002A5D2A"/>
    <w:rsid w:val="002A6C52"/>
    <w:rsid w:val="002A77DE"/>
    <w:rsid w:val="002B075E"/>
    <w:rsid w:val="002B11D8"/>
    <w:rsid w:val="002B12DC"/>
    <w:rsid w:val="002B1DCD"/>
    <w:rsid w:val="002B23C3"/>
    <w:rsid w:val="002B23ED"/>
    <w:rsid w:val="002B34C9"/>
    <w:rsid w:val="002B4233"/>
    <w:rsid w:val="002B5F62"/>
    <w:rsid w:val="002B7643"/>
    <w:rsid w:val="002B7F0D"/>
    <w:rsid w:val="002C0FDB"/>
    <w:rsid w:val="002C1DB8"/>
    <w:rsid w:val="002C5703"/>
    <w:rsid w:val="002C6114"/>
    <w:rsid w:val="002C6627"/>
    <w:rsid w:val="002C6A72"/>
    <w:rsid w:val="002D1D63"/>
    <w:rsid w:val="002D2480"/>
    <w:rsid w:val="002D30AA"/>
    <w:rsid w:val="002D327E"/>
    <w:rsid w:val="002D3A65"/>
    <w:rsid w:val="002D4038"/>
    <w:rsid w:val="002D44C9"/>
    <w:rsid w:val="002D4807"/>
    <w:rsid w:val="002D51A6"/>
    <w:rsid w:val="002D560E"/>
    <w:rsid w:val="002D583A"/>
    <w:rsid w:val="002D6475"/>
    <w:rsid w:val="002D6F39"/>
    <w:rsid w:val="002D7323"/>
    <w:rsid w:val="002E097D"/>
    <w:rsid w:val="002E09D4"/>
    <w:rsid w:val="002E1EF4"/>
    <w:rsid w:val="002E20AC"/>
    <w:rsid w:val="002E2975"/>
    <w:rsid w:val="002E33F5"/>
    <w:rsid w:val="002E4CA2"/>
    <w:rsid w:val="002E5BF5"/>
    <w:rsid w:val="002E6657"/>
    <w:rsid w:val="002E69F5"/>
    <w:rsid w:val="002E6F01"/>
    <w:rsid w:val="002E722F"/>
    <w:rsid w:val="002E76C0"/>
    <w:rsid w:val="002F0227"/>
    <w:rsid w:val="002F1846"/>
    <w:rsid w:val="002F215D"/>
    <w:rsid w:val="002F392E"/>
    <w:rsid w:val="002F5600"/>
    <w:rsid w:val="002F5B31"/>
    <w:rsid w:val="002F61B6"/>
    <w:rsid w:val="002F6547"/>
    <w:rsid w:val="002F7336"/>
    <w:rsid w:val="003001C6"/>
    <w:rsid w:val="00300ECC"/>
    <w:rsid w:val="0030167F"/>
    <w:rsid w:val="003016B7"/>
    <w:rsid w:val="0030196D"/>
    <w:rsid w:val="003044C6"/>
    <w:rsid w:val="00304833"/>
    <w:rsid w:val="003059BF"/>
    <w:rsid w:val="003062B5"/>
    <w:rsid w:val="00306860"/>
    <w:rsid w:val="00306F51"/>
    <w:rsid w:val="003078AE"/>
    <w:rsid w:val="0031092B"/>
    <w:rsid w:val="0031156C"/>
    <w:rsid w:val="00311CAD"/>
    <w:rsid w:val="003127EC"/>
    <w:rsid w:val="00312E62"/>
    <w:rsid w:val="003135E4"/>
    <w:rsid w:val="003138E0"/>
    <w:rsid w:val="00313AED"/>
    <w:rsid w:val="00314407"/>
    <w:rsid w:val="003152B8"/>
    <w:rsid w:val="00315847"/>
    <w:rsid w:val="00316569"/>
    <w:rsid w:val="0032108A"/>
    <w:rsid w:val="00321ADE"/>
    <w:rsid w:val="00321E3F"/>
    <w:rsid w:val="00322D0F"/>
    <w:rsid w:val="0032301F"/>
    <w:rsid w:val="00323225"/>
    <w:rsid w:val="00323C24"/>
    <w:rsid w:val="00323FA0"/>
    <w:rsid w:val="003241F2"/>
    <w:rsid w:val="00330372"/>
    <w:rsid w:val="00333054"/>
    <w:rsid w:val="00333DF7"/>
    <w:rsid w:val="00333FF0"/>
    <w:rsid w:val="00335759"/>
    <w:rsid w:val="003365C0"/>
    <w:rsid w:val="00336C7A"/>
    <w:rsid w:val="00337634"/>
    <w:rsid w:val="0034098E"/>
    <w:rsid w:val="0034163C"/>
    <w:rsid w:val="0034191B"/>
    <w:rsid w:val="0034277E"/>
    <w:rsid w:val="00345E4D"/>
    <w:rsid w:val="0034740C"/>
    <w:rsid w:val="00347A88"/>
    <w:rsid w:val="00350BB2"/>
    <w:rsid w:val="00351AA1"/>
    <w:rsid w:val="0035454B"/>
    <w:rsid w:val="00355724"/>
    <w:rsid w:val="00357A8F"/>
    <w:rsid w:val="00357BE9"/>
    <w:rsid w:val="00360648"/>
    <w:rsid w:val="003606AB"/>
    <w:rsid w:val="00360B53"/>
    <w:rsid w:val="0036299B"/>
    <w:rsid w:val="00362E15"/>
    <w:rsid w:val="00362FF4"/>
    <w:rsid w:val="00363D84"/>
    <w:rsid w:val="00364844"/>
    <w:rsid w:val="00364D55"/>
    <w:rsid w:val="00365AAE"/>
    <w:rsid w:val="00365B37"/>
    <w:rsid w:val="0036670A"/>
    <w:rsid w:val="00366BA7"/>
    <w:rsid w:val="00367583"/>
    <w:rsid w:val="00367EC8"/>
    <w:rsid w:val="0037022C"/>
    <w:rsid w:val="00370436"/>
    <w:rsid w:val="0037043F"/>
    <w:rsid w:val="003708B9"/>
    <w:rsid w:val="0037281E"/>
    <w:rsid w:val="00372E5F"/>
    <w:rsid w:val="00373121"/>
    <w:rsid w:val="003736BA"/>
    <w:rsid w:val="00375400"/>
    <w:rsid w:val="00375CF6"/>
    <w:rsid w:val="00375D42"/>
    <w:rsid w:val="003771F2"/>
    <w:rsid w:val="003774AB"/>
    <w:rsid w:val="0037766C"/>
    <w:rsid w:val="00380010"/>
    <w:rsid w:val="00381680"/>
    <w:rsid w:val="003840C8"/>
    <w:rsid w:val="003854B5"/>
    <w:rsid w:val="00385D49"/>
    <w:rsid w:val="00386695"/>
    <w:rsid w:val="003871D2"/>
    <w:rsid w:val="00387CAF"/>
    <w:rsid w:val="00390088"/>
    <w:rsid w:val="003901CF"/>
    <w:rsid w:val="00390837"/>
    <w:rsid w:val="003924D8"/>
    <w:rsid w:val="00397BB3"/>
    <w:rsid w:val="003A1F65"/>
    <w:rsid w:val="003A32D2"/>
    <w:rsid w:val="003A3EFF"/>
    <w:rsid w:val="003A583E"/>
    <w:rsid w:val="003A58DF"/>
    <w:rsid w:val="003A591E"/>
    <w:rsid w:val="003A72F4"/>
    <w:rsid w:val="003B049E"/>
    <w:rsid w:val="003B0749"/>
    <w:rsid w:val="003B1063"/>
    <w:rsid w:val="003B1470"/>
    <w:rsid w:val="003B23E7"/>
    <w:rsid w:val="003B26BE"/>
    <w:rsid w:val="003B2C2E"/>
    <w:rsid w:val="003B544F"/>
    <w:rsid w:val="003B6904"/>
    <w:rsid w:val="003C025C"/>
    <w:rsid w:val="003C243B"/>
    <w:rsid w:val="003C4B1D"/>
    <w:rsid w:val="003C4C97"/>
    <w:rsid w:val="003C5206"/>
    <w:rsid w:val="003C6995"/>
    <w:rsid w:val="003C6C8B"/>
    <w:rsid w:val="003C6F60"/>
    <w:rsid w:val="003C7951"/>
    <w:rsid w:val="003D02DB"/>
    <w:rsid w:val="003D0FA8"/>
    <w:rsid w:val="003D27B0"/>
    <w:rsid w:val="003D2A39"/>
    <w:rsid w:val="003D2A97"/>
    <w:rsid w:val="003D2AF3"/>
    <w:rsid w:val="003D2BCE"/>
    <w:rsid w:val="003D3646"/>
    <w:rsid w:val="003D3A3F"/>
    <w:rsid w:val="003D3F15"/>
    <w:rsid w:val="003D4DF9"/>
    <w:rsid w:val="003D5166"/>
    <w:rsid w:val="003D65E8"/>
    <w:rsid w:val="003E08BA"/>
    <w:rsid w:val="003E15C3"/>
    <w:rsid w:val="003E2FFC"/>
    <w:rsid w:val="003E357D"/>
    <w:rsid w:val="003E3BF6"/>
    <w:rsid w:val="003E5FA2"/>
    <w:rsid w:val="003E68E0"/>
    <w:rsid w:val="003F0083"/>
    <w:rsid w:val="003F2398"/>
    <w:rsid w:val="003F33AD"/>
    <w:rsid w:val="003F5CAF"/>
    <w:rsid w:val="003F6BB8"/>
    <w:rsid w:val="00401791"/>
    <w:rsid w:val="00401C0A"/>
    <w:rsid w:val="00401D2C"/>
    <w:rsid w:val="00402332"/>
    <w:rsid w:val="004026E8"/>
    <w:rsid w:val="00402F3B"/>
    <w:rsid w:val="004035BD"/>
    <w:rsid w:val="00403791"/>
    <w:rsid w:val="00403C6F"/>
    <w:rsid w:val="0040493B"/>
    <w:rsid w:val="004054ED"/>
    <w:rsid w:val="0040590E"/>
    <w:rsid w:val="0040748B"/>
    <w:rsid w:val="00410734"/>
    <w:rsid w:val="00410AA3"/>
    <w:rsid w:val="0041118C"/>
    <w:rsid w:val="004116F7"/>
    <w:rsid w:val="004128FC"/>
    <w:rsid w:val="00413600"/>
    <w:rsid w:val="00414CA2"/>
    <w:rsid w:val="00414E8B"/>
    <w:rsid w:val="004156C4"/>
    <w:rsid w:val="00417EA7"/>
    <w:rsid w:val="00421498"/>
    <w:rsid w:val="00421608"/>
    <w:rsid w:val="00421B29"/>
    <w:rsid w:val="00422581"/>
    <w:rsid w:val="00423F96"/>
    <w:rsid w:val="00424463"/>
    <w:rsid w:val="00425CE3"/>
    <w:rsid w:val="0042607E"/>
    <w:rsid w:val="00426637"/>
    <w:rsid w:val="00430002"/>
    <w:rsid w:val="004322AA"/>
    <w:rsid w:val="004335D4"/>
    <w:rsid w:val="00434158"/>
    <w:rsid w:val="00434925"/>
    <w:rsid w:val="004350D4"/>
    <w:rsid w:val="004355C5"/>
    <w:rsid w:val="00435D99"/>
    <w:rsid w:val="00436AF0"/>
    <w:rsid w:val="00436F3C"/>
    <w:rsid w:val="004374CB"/>
    <w:rsid w:val="00437780"/>
    <w:rsid w:val="00437BBD"/>
    <w:rsid w:val="00440B29"/>
    <w:rsid w:val="004426F7"/>
    <w:rsid w:val="00442EAF"/>
    <w:rsid w:val="004435D1"/>
    <w:rsid w:val="004459CF"/>
    <w:rsid w:val="00446EA1"/>
    <w:rsid w:val="00447238"/>
    <w:rsid w:val="00450019"/>
    <w:rsid w:val="00450CB2"/>
    <w:rsid w:val="0045107C"/>
    <w:rsid w:val="004514AE"/>
    <w:rsid w:val="00451FBE"/>
    <w:rsid w:val="00453E77"/>
    <w:rsid w:val="00454855"/>
    <w:rsid w:val="0045485A"/>
    <w:rsid w:val="00455F36"/>
    <w:rsid w:val="00456F5E"/>
    <w:rsid w:val="004572AC"/>
    <w:rsid w:val="004573E7"/>
    <w:rsid w:val="004601CE"/>
    <w:rsid w:val="004604B0"/>
    <w:rsid w:val="0046143C"/>
    <w:rsid w:val="00465469"/>
    <w:rsid w:val="00465EA5"/>
    <w:rsid w:val="00466134"/>
    <w:rsid w:val="00467888"/>
    <w:rsid w:val="004725E2"/>
    <w:rsid w:val="00472746"/>
    <w:rsid w:val="00473C7F"/>
    <w:rsid w:val="00473DEE"/>
    <w:rsid w:val="004746E4"/>
    <w:rsid w:val="004754EF"/>
    <w:rsid w:val="0047553E"/>
    <w:rsid w:val="00476D37"/>
    <w:rsid w:val="004771C4"/>
    <w:rsid w:val="00477B5A"/>
    <w:rsid w:val="004804C4"/>
    <w:rsid w:val="00482C65"/>
    <w:rsid w:val="00482F04"/>
    <w:rsid w:val="00484AAD"/>
    <w:rsid w:val="00485559"/>
    <w:rsid w:val="00485B25"/>
    <w:rsid w:val="00485F38"/>
    <w:rsid w:val="0048687E"/>
    <w:rsid w:val="00487284"/>
    <w:rsid w:val="00487644"/>
    <w:rsid w:val="00487C4A"/>
    <w:rsid w:val="0049003A"/>
    <w:rsid w:val="00490365"/>
    <w:rsid w:val="00491B2B"/>
    <w:rsid w:val="00493ACF"/>
    <w:rsid w:val="00494875"/>
    <w:rsid w:val="00495353"/>
    <w:rsid w:val="0049682B"/>
    <w:rsid w:val="00497449"/>
    <w:rsid w:val="004A06DA"/>
    <w:rsid w:val="004A0D71"/>
    <w:rsid w:val="004A1FB7"/>
    <w:rsid w:val="004A27BC"/>
    <w:rsid w:val="004A365F"/>
    <w:rsid w:val="004A5518"/>
    <w:rsid w:val="004A5C98"/>
    <w:rsid w:val="004A65C8"/>
    <w:rsid w:val="004B0247"/>
    <w:rsid w:val="004B0CDD"/>
    <w:rsid w:val="004B28BD"/>
    <w:rsid w:val="004B2DFF"/>
    <w:rsid w:val="004B3316"/>
    <w:rsid w:val="004B33AC"/>
    <w:rsid w:val="004B3927"/>
    <w:rsid w:val="004B3FCE"/>
    <w:rsid w:val="004B4ADA"/>
    <w:rsid w:val="004B5319"/>
    <w:rsid w:val="004C0072"/>
    <w:rsid w:val="004C05CA"/>
    <w:rsid w:val="004C0D9A"/>
    <w:rsid w:val="004C14A5"/>
    <w:rsid w:val="004C2DDB"/>
    <w:rsid w:val="004C2F85"/>
    <w:rsid w:val="004C3B03"/>
    <w:rsid w:val="004C3C85"/>
    <w:rsid w:val="004C3CE3"/>
    <w:rsid w:val="004C43EA"/>
    <w:rsid w:val="004C623A"/>
    <w:rsid w:val="004C6492"/>
    <w:rsid w:val="004C67EE"/>
    <w:rsid w:val="004D2F33"/>
    <w:rsid w:val="004D362B"/>
    <w:rsid w:val="004D50AF"/>
    <w:rsid w:val="004D71C6"/>
    <w:rsid w:val="004D798D"/>
    <w:rsid w:val="004E13A9"/>
    <w:rsid w:val="004E1417"/>
    <w:rsid w:val="004E249F"/>
    <w:rsid w:val="004E2C25"/>
    <w:rsid w:val="004E329F"/>
    <w:rsid w:val="004E3891"/>
    <w:rsid w:val="004E3C1D"/>
    <w:rsid w:val="004E4782"/>
    <w:rsid w:val="004E541D"/>
    <w:rsid w:val="004E5F5E"/>
    <w:rsid w:val="004E6F33"/>
    <w:rsid w:val="004F01F5"/>
    <w:rsid w:val="004F0FA8"/>
    <w:rsid w:val="004F265D"/>
    <w:rsid w:val="004F2AD8"/>
    <w:rsid w:val="004F2BB1"/>
    <w:rsid w:val="004F3079"/>
    <w:rsid w:val="004F3486"/>
    <w:rsid w:val="004F4869"/>
    <w:rsid w:val="004F4AB8"/>
    <w:rsid w:val="004F663C"/>
    <w:rsid w:val="004F7153"/>
    <w:rsid w:val="004F724A"/>
    <w:rsid w:val="004F7999"/>
    <w:rsid w:val="00500320"/>
    <w:rsid w:val="005003AE"/>
    <w:rsid w:val="00500442"/>
    <w:rsid w:val="00500562"/>
    <w:rsid w:val="00500AFB"/>
    <w:rsid w:val="00500AFC"/>
    <w:rsid w:val="00500EB8"/>
    <w:rsid w:val="00500ED3"/>
    <w:rsid w:val="00501B0F"/>
    <w:rsid w:val="00502012"/>
    <w:rsid w:val="005025DB"/>
    <w:rsid w:val="005028EE"/>
    <w:rsid w:val="00502F71"/>
    <w:rsid w:val="00503C9D"/>
    <w:rsid w:val="00506FEA"/>
    <w:rsid w:val="00507546"/>
    <w:rsid w:val="00507D1E"/>
    <w:rsid w:val="00507F5A"/>
    <w:rsid w:val="00510C9D"/>
    <w:rsid w:val="005116D5"/>
    <w:rsid w:val="005123DC"/>
    <w:rsid w:val="0051247D"/>
    <w:rsid w:val="00512861"/>
    <w:rsid w:val="0051288C"/>
    <w:rsid w:val="00512E98"/>
    <w:rsid w:val="005135B7"/>
    <w:rsid w:val="0051399B"/>
    <w:rsid w:val="0051496E"/>
    <w:rsid w:val="00514F18"/>
    <w:rsid w:val="0051513F"/>
    <w:rsid w:val="00517308"/>
    <w:rsid w:val="00517441"/>
    <w:rsid w:val="00517F63"/>
    <w:rsid w:val="00522989"/>
    <w:rsid w:val="00523DD2"/>
    <w:rsid w:val="00524C3E"/>
    <w:rsid w:val="0052530C"/>
    <w:rsid w:val="00525529"/>
    <w:rsid w:val="005256A6"/>
    <w:rsid w:val="00525731"/>
    <w:rsid w:val="00525EFA"/>
    <w:rsid w:val="00530646"/>
    <w:rsid w:val="005309FF"/>
    <w:rsid w:val="00530AF3"/>
    <w:rsid w:val="005323B6"/>
    <w:rsid w:val="005325FB"/>
    <w:rsid w:val="005337D7"/>
    <w:rsid w:val="00533C5D"/>
    <w:rsid w:val="00534547"/>
    <w:rsid w:val="005345A1"/>
    <w:rsid w:val="00534DD3"/>
    <w:rsid w:val="0053572B"/>
    <w:rsid w:val="0053584B"/>
    <w:rsid w:val="00535B97"/>
    <w:rsid w:val="00535C6D"/>
    <w:rsid w:val="00535CD1"/>
    <w:rsid w:val="00536923"/>
    <w:rsid w:val="00537009"/>
    <w:rsid w:val="00537CA7"/>
    <w:rsid w:val="00540546"/>
    <w:rsid w:val="00542015"/>
    <w:rsid w:val="005427E2"/>
    <w:rsid w:val="00542F86"/>
    <w:rsid w:val="005435E2"/>
    <w:rsid w:val="0054375C"/>
    <w:rsid w:val="00544854"/>
    <w:rsid w:val="00545379"/>
    <w:rsid w:val="005470DA"/>
    <w:rsid w:val="005506AB"/>
    <w:rsid w:val="00551891"/>
    <w:rsid w:val="00551E26"/>
    <w:rsid w:val="005550FE"/>
    <w:rsid w:val="0055538D"/>
    <w:rsid w:val="00555867"/>
    <w:rsid w:val="00555A5B"/>
    <w:rsid w:val="00555B58"/>
    <w:rsid w:val="005568C2"/>
    <w:rsid w:val="00557260"/>
    <w:rsid w:val="00557462"/>
    <w:rsid w:val="00557574"/>
    <w:rsid w:val="005612B2"/>
    <w:rsid w:val="005615FE"/>
    <w:rsid w:val="00561746"/>
    <w:rsid w:val="00561912"/>
    <w:rsid w:val="005620AF"/>
    <w:rsid w:val="00562419"/>
    <w:rsid w:val="00562543"/>
    <w:rsid w:val="005626E6"/>
    <w:rsid w:val="00562DE4"/>
    <w:rsid w:val="0056316A"/>
    <w:rsid w:val="00563B09"/>
    <w:rsid w:val="00565E5F"/>
    <w:rsid w:val="00565F19"/>
    <w:rsid w:val="00565F57"/>
    <w:rsid w:val="0056614B"/>
    <w:rsid w:val="00566A92"/>
    <w:rsid w:val="005705E6"/>
    <w:rsid w:val="0057187E"/>
    <w:rsid w:val="005736E3"/>
    <w:rsid w:val="00573C89"/>
    <w:rsid w:val="0057436B"/>
    <w:rsid w:val="00574572"/>
    <w:rsid w:val="00574AD3"/>
    <w:rsid w:val="0057507A"/>
    <w:rsid w:val="0057566A"/>
    <w:rsid w:val="005758D5"/>
    <w:rsid w:val="00575B8B"/>
    <w:rsid w:val="00575BDA"/>
    <w:rsid w:val="00575DB2"/>
    <w:rsid w:val="00575EB6"/>
    <w:rsid w:val="0057613D"/>
    <w:rsid w:val="0057638E"/>
    <w:rsid w:val="0058011F"/>
    <w:rsid w:val="005801CD"/>
    <w:rsid w:val="005811C3"/>
    <w:rsid w:val="00581A17"/>
    <w:rsid w:val="005822E3"/>
    <w:rsid w:val="00582B3A"/>
    <w:rsid w:val="005833E5"/>
    <w:rsid w:val="00583D84"/>
    <w:rsid w:val="00584DAB"/>
    <w:rsid w:val="005868EC"/>
    <w:rsid w:val="00586BAA"/>
    <w:rsid w:val="00587415"/>
    <w:rsid w:val="005924F7"/>
    <w:rsid w:val="005932F0"/>
    <w:rsid w:val="00593BBC"/>
    <w:rsid w:val="00594A1D"/>
    <w:rsid w:val="005A0775"/>
    <w:rsid w:val="005A1068"/>
    <w:rsid w:val="005A1AD4"/>
    <w:rsid w:val="005A1E81"/>
    <w:rsid w:val="005A29B4"/>
    <w:rsid w:val="005A2A95"/>
    <w:rsid w:val="005A2CDA"/>
    <w:rsid w:val="005A6DCB"/>
    <w:rsid w:val="005A7364"/>
    <w:rsid w:val="005A789A"/>
    <w:rsid w:val="005B01F2"/>
    <w:rsid w:val="005B228E"/>
    <w:rsid w:val="005B237C"/>
    <w:rsid w:val="005B249E"/>
    <w:rsid w:val="005B3C68"/>
    <w:rsid w:val="005B3DFB"/>
    <w:rsid w:val="005B3EC8"/>
    <w:rsid w:val="005B44C0"/>
    <w:rsid w:val="005B4FEA"/>
    <w:rsid w:val="005B5258"/>
    <w:rsid w:val="005B540B"/>
    <w:rsid w:val="005B5EF7"/>
    <w:rsid w:val="005B6418"/>
    <w:rsid w:val="005B6BF0"/>
    <w:rsid w:val="005C0D5D"/>
    <w:rsid w:val="005C181C"/>
    <w:rsid w:val="005C1A0C"/>
    <w:rsid w:val="005C2C6F"/>
    <w:rsid w:val="005C3416"/>
    <w:rsid w:val="005C4264"/>
    <w:rsid w:val="005C5FFF"/>
    <w:rsid w:val="005C6C18"/>
    <w:rsid w:val="005D0DC5"/>
    <w:rsid w:val="005D234E"/>
    <w:rsid w:val="005D24BC"/>
    <w:rsid w:val="005D26C4"/>
    <w:rsid w:val="005D291E"/>
    <w:rsid w:val="005D332F"/>
    <w:rsid w:val="005D6260"/>
    <w:rsid w:val="005D6ADF"/>
    <w:rsid w:val="005D7033"/>
    <w:rsid w:val="005D74E6"/>
    <w:rsid w:val="005E060C"/>
    <w:rsid w:val="005E1A2E"/>
    <w:rsid w:val="005E2396"/>
    <w:rsid w:val="005E2995"/>
    <w:rsid w:val="005E3ECA"/>
    <w:rsid w:val="005E4D17"/>
    <w:rsid w:val="005E607C"/>
    <w:rsid w:val="005E627E"/>
    <w:rsid w:val="005E69E9"/>
    <w:rsid w:val="005E7B46"/>
    <w:rsid w:val="005F01B7"/>
    <w:rsid w:val="005F03B5"/>
    <w:rsid w:val="005F047B"/>
    <w:rsid w:val="005F0F5C"/>
    <w:rsid w:val="005F1F20"/>
    <w:rsid w:val="005F2006"/>
    <w:rsid w:val="005F2D1C"/>
    <w:rsid w:val="005F49A9"/>
    <w:rsid w:val="005F49FD"/>
    <w:rsid w:val="005F4B3A"/>
    <w:rsid w:val="005F5371"/>
    <w:rsid w:val="005F6367"/>
    <w:rsid w:val="005F7BC5"/>
    <w:rsid w:val="00601548"/>
    <w:rsid w:val="00601883"/>
    <w:rsid w:val="00601C34"/>
    <w:rsid w:val="00601CA6"/>
    <w:rsid w:val="00602A04"/>
    <w:rsid w:val="00604314"/>
    <w:rsid w:val="006047EF"/>
    <w:rsid w:val="00604C95"/>
    <w:rsid w:val="006050F3"/>
    <w:rsid w:val="00605926"/>
    <w:rsid w:val="00606355"/>
    <w:rsid w:val="006065AA"/>
    <w:rsid w:val="00607502"/>
    <w:rsid w:val="00607CED"/>
    <w:rsid w:val="0061418A"/>
    <w:rsid w:val="00614DC1"/>
    <w:rsid w:val="0061514B"/>
    <w:rsid w:val="00615849"/>
    <w:rsid w:val="00616441"/>
    <w:rsid w:val="006168E3"/>
    <w:rsid w:val="00617333"/>
    <w:rsid w:val="00617441"/>
    <w:rsid w:val="00617674"/>
    <w:rsid w:val="006179F3"/>
    <w:rsid w:val="00617D4A"/>
    <w:rsid w:val="00620161"/>
    <w:rsid w:val="00620BEC"/>
    <w:rsid w:val="00621E2B"/>
    <w:rsid w:val="0062507A"/>
    <w:rsid w:val="00625188"/>
    <w:rsid w:val="00625A92"/>
    <w:rsid w:val="0062607F"/>
    <w:rsid w:val="00627321"/>
    <w:rsid w:val="006276B7"/>
    <w:rsid w:val="00627C1C"/>
    <w:rsid w:val="00627E7C"/>
    <w:rsid w:val="00631CB3"/>
    <w:rsid w:val="006328A7"/>
    <w:rsid w:val="00633481"/>
    <w:rsid w:val="00633837"/>
    <w:rsid w:val="00633B41"/>
    <w:rsid w:val="00633F6B"/>
    <w:rsid w:val="00636856"/>
    <w:rsid w:val="0063737D"/>
    <w:rsid w:val="00641465"/>
    <w:rsid w:val="00641E80"/>
    <w:rsid w:val="0064233E"/>
    <w:rsid w:val="00642758"/>
    <w:rsid w:val="0064275C"/>
    <w:rsid w:val="00643C9E"/>
    <w:rsid w:val="00644237"/>
    <w:rsid w:val="00644C91"/>
    <w:rsid w:val="0064568A"/>
    <w:rsid w:val="00645B88"/>
    <w:rsid w:val="00646807"/>
    <w:rsid w:val="00646A41"/>
    <w:rsid w:val="00650CAD"/>
    <w:rsid w:val="00651DB4"/>
    <w:rsid w:val="0065282E"/>
    <w:rsid w:val="00652D3E"/>
    <w:rsid w:val="00652FB1"/>
    <w:rsid w:val="006535D3"/>
    <w:rsid w:val="00653D89"/>
    <w:rsid w:val="00653F54"/>
    <w:rsid w:val="00655EC2"/>
    <w:rsid w:val="006561E4"/>
    <w:rsid w:val="0065698A"/>
    <w:rsid w:val="00661D0D"/>
    <w:rsid w:val="0066266A"/>
    <w:rsid w:val="00665252"/>
    <w:rsid w:val="006665F4"/>
    <w:rsid w:val="0066729F"/>
    <w:rsid w:val="006712E0"/>
    <w:rsid w:val="00671FF2"/>
    <w:rsid w:val="00672BFB"/>
    <w:rsid w:val="00673AD1"/>
    <w:rsid w:val="00674C92"/>
    <w:rsid w:val="00675B00"/>
    <w:rsid w:val="006774B2"/>
    <w:rsid w:val="006774CE"/>
    <w:rsid w:val="00677BC5"/>
    <w:rsid w:val="00680083"/>
    <w:rsid w:val="006800E6"/>
    <w:rsid w:val="00680304"/>
    <w:rsid w:val="0068085D"/>
    <w:rsid w:val="00681DA3"/>
    <w:rsid w:val="00682709"/>
    <w:rsid w:val="00682BCC"/>
    <w:rsid w:val="00683332"/>
    <w:rsid w:val="00685289"/>
    <w:rsid w:val="00686A81"/>
    <w:rsid w:val="00686F52"/>
    <w:rsid w:val="00687062"/>
    <w:rsid w:val="00690573"/>
    <w:rsid w:val="00690846"/>
    <w:rsid w:val="0069089A"/>
    <w:rsid w:val="006929E6"/>
    <w:rsid w:val="0069520F"/>
    <w:rsid w:val="00695D13"/>
    <w:rsid w:val="00697C9F"/>
    <w:rsid w:val="006A02E6"/>
    <w:rsid w:val="006A1B3C"/>
    <w:rsid w:val="006A5CA3"/>
    <w:rsid w:val="006A6B41"/>
    <w:rsid w:val="006A6D5D"/>
    <w:rsid w:val="006A6F39"/>
    <w:rsid w:val="006A7384"/>
    <w:rsid w:val="006A77D6"/>
    <w:rsid w:val="006A7B73"/>
    <w:rsid w:val="006B0B8D"/>
    <w:rsid w:val="006B0C3C"/>
    <w:rsid w:val="006B13E4"/>
    <w:rsid w:val="006B1AE3"/>
    <w:rsid w:val="006B1BA1"/>
    <w:rsid w:val="006B20E3"/>
    <w:rsid w:val="006B21AE"/>
    <w:rsid w:val="006B260E"/>
    <w:rsid w:val="006B2982"/>
    <w:rsid w:val="006B2BB8"/>
    <w:rsid w:val="006B3964"/>
    <w:rsid w:val="006B6714"/>
    <w:rsid w:val="006B7871"/>
    <w:rsid w:val="006C043D"/>
    <w:rsid w:val="006C2E3B"/>
    <w:rsid w:val="006C3502"/>
    <w:rsid w:val="006C36F7"/>
    <w:rsid w:val="006C3F09"/>
    <w:rsid w:val="006C4154"/>
    <w:rsid w:val="006C4BAE"/>
    <w:rsid w:val="006C58C9"/>
    <w:rsid w:val="006C5936"/>
    <w:rsid w:val="006C5F7A"/>
    <w:rsid w:val="006C6007"/>
    <w:rsid w:val="006C639C"/>
    <w:rsid w:val="006C660F"/>
    <w:rsid w:val="006D17D1"/>
    <w:rsid w:val="006D1CF3"/>
    <w:rsid w:val="006D20E1"/>
    <w:rsid w:val="006D2549"/>
    <w:rsid w:val="006D2691"/>
    <w:rsid w:val="006D338D"/>
    <w:rsid w:val="006D3EBA"/>
    <w:rsid w:val="006D4088"/>
    <w:rsid w:val="006D51CA"/>
    <w:rsid w:val="006D554C"/>
    <w:rsid w:val="006D595E"/>
    <w:rsid w:val="006D6145"/>
    <w:rsid w:val="006D6361"/>
    <w:rsid w:val="006D70CA"/>
    <w:rsid w:val="006D7237"/>
    <w:rsid w:val="006D7389"/>
    <w:rsid w:val="006E10A7"/>
    <w:rsid w:val="006E1619"/>
    <w:rsid w:val="006E2A4E"/>
    <w:rsid w:val="006E3004"/>
    <w:rsid w:val="006E330B"/>
    <w:rsid w:val="006E3A04"/>
    <w:rsid w:val="006E3EF4"/>
    <w:rsid w:val="006E51E0"/>
    <w:rsid w:val="006E5F4F"/>
    <w:rsid w:val="006E6B92"/>
    <w:rsid w:val="006E7EB9"/>
    <w:rsid w:val="006F03BC"/>
    <w:rsid w:val="006F0FA5"/>
    <w:rsid w:val="006F13D6"/>
    <w:rsid w:val="006F26CB"/>
    <w:rsid w:val="006F2CB3"/>
    <w:rsid w:val="006F2F18"/>
    <w:rsid w:val="006F38B9"/>
    <w:rsid w:val="006F3DBF"/>
    <w:rsid w:val="006F4440"/>
    <w:rsid w:val="006F4AB9"/>
    <w:rsid w:val="006F5FB1"/>
    <w:rsid w:val="006F721C"/>
    <w:rsid w:val="00700018"/>
    <w:rsid w:val="00700AE5"/>
    <w:rsid w:val="0070158A"/>
    <w:rsid w:val="00701CD4"/>
    <w:rsid w:val="00702ACD"/>
    <w:rsid w:val="00702C85"/>
    <w:rsid w:val="00702DCD"/>
    <w:rsid w:val="00702F42"/>
    <w:rsid w:val="00703F2C"/>
    <w:rsid w:val="00704106"/>
    <w:rsid w:val="00704A97"/>
    <w:rsid w:val="007073D4"/>
    <w:rsid w:val="0071102E"/>
    <w:rsid w:val="00711792"/>
    <w:rsid w:val="00711836"/>
    <w:rsid w:val="00711CB9"/>
    <w:rsid w:val="00711CBF"/>
    <w:rsid w:val="00711F4E"/>
    <w:rsid w:val="007120C5"/>
    <w:rsid w:val="00712575"/>
    <w:rsid w:val="0071282A"/>
    <w:rsid w:val="00712E53"/>
    <w:rsid w:val="00713161"/>
    <w:rsid w:val="007133C4"/>
    <w:rsid w:val="00713963"/>
    <w:rsid w:val="00713E5E"/>
    <w:rsid w:val="00714C70"/>
    <w:rsid w:val="0071622E"/>
    <w:rsid w:val="00721791"/>
    <w:rsid w:val="00722A6A"/>
    <w:rsid w:val="0072486A"/>
    <w:rsid w:val="00725B2F"/>
    <w:rsid w:val="00726DBD"/>
    <w:rsid w:val="007303B6"/>
    <w:rsid w:val="00730E91"/>
    <w:rsid w:val="00731AD9"/>
    <w:rsid w:val="00731E31"/>
    <w:rsid w:val="00731F5D"/>
    <w:rsid w:val="00732362"/>
    <w:rsid w:val="007323E3"/>
    <w:rsid w:val="00733459"/>
    <w:rsid w:val="007337BD"/>
    <w:rsid w:val="00734597"/>
    <w:rsid w:val="00736743"/>
    <w:rsid w:val="00736E58"/>
    <w:rsid w:val="0074014E"/>
    <w:rsid w:val="007403E0"/>
    <w:rsid w:val="007407AE"/>
    <w:rsid w:val="007409D9"/>
    <w:rsid w:val="00740C8F"/>
    <w:rsid w:val="00741867"/>
    <w:rsid w:val="00741BB4"/>
    <w:rsid w:val="00743AE3"/>
    <w:rsid w:val="007440FC"/>
    <w:rsid w:val="00745F75"/>
    <w:rsid w:val="00747391"/>
    <w:rsid w:val="00747E34"/>
    <w:rsid w:val="0075049C"/>
    <w:rsid w:val="00751619"/>
    <w:rsid w:val="007517B5"/>
    <w:rsid w:val="00751A17"/>
    <w:rsid w:val="00751E99"/>
    <w:rsid w:val="00752BBC"/>
    <w:rsid w:val="0075345F"/>
    <w:rsid w:val="00753F79"/>
    <w:rsid w:val="00754A1F"/>
    <w:rsid w:val="00754F16"/>
    <w:rsid w:val="007558AD"/>
    <w:rsid w:val="007565AE"/>
    <w:rsid w:val="00757AC1"/>
    <w:rsid w:val="00760843"/>
    <w:rsid w:val="00761319"/>
    <w:rsid w:val="00761D0E"/>
    <w:rsid w:val="00763675"/>
    <w:rsid w:val="0076407A"/>
    <w:rsid w:val="00764456"/>
    <w:rsid w:val="00765637"/>
    <w:rsid w:val="00765746"/>
    <w:rsid w:val="00765886"/>
    <w:rsid w:val="00765C89"/>
    <w:rsid w:val="00766089"/>
    <w:rsid w:val="0076674B"/>
    <w:rsid w:val="0076683A"/>
    <w:rsid w:val="00766A41"/>
    <w:rsid w:val="00771F80"/>
    <w:rsid w:val="00772199"/>
    <w:rsid w:val="00773169"/>
    <w:rsid w:val="00773566"/>
    <w:rsid w:val="007740BE"/>
    <w:rsid w:val="0077495B"/>
    <w:rsid w:val="00777F31"/>
    <w:rsid w:val="007811C8"/>
    <w:rsid w:val="00781EED"/>
    <w:rsid w:val="007826FD"/>
    <w:rsid w:val="00782D7A"/>
    <w:rsid w:val="0078381D"/>
    <w:rsid w:val="00783881"/>
    <w:rsid w:val="00783E71"/>
    <w:rsid w:val="00785122"/>
    <w:rsid w:val="00785DBF"/>
    <w:rsid w:val="00786AFA"/>
    <w:rsid w:val="00786EA0"/>
    <w:rsid w:val="00787313"/>
    <w:rsid w:val="0079006C"/>
    <w:rsid w:val="00790438"/>
    <w:rsid w:val="007917B3"/>
    <w:rsid w:val="0079209F"/>
    <w:rsid w:val="00792242"/>
    <w:rsid w:val="007926B8"/>
    <w:rsid w:val="007955B1"/>
    <w:rsid w:val="00796803"/>
    <w:rsid w:val="007968CC"/>
    <w:rsid w:val="0079752C"/>
    <w:rsid w:val="00797A30"/>
    <w:rsid w:val="007A0A31"/>
    <w:rsid w:val="007A0BAC"/>
    <w:rsid w:val="007A1966"/>
    <w:rsid w:val="007A1CF2"/>
    <w:rsid w:val="007A2168"/>
    <w:rsid w:val="007A21A1"/>
    <w:rsid w:val="007A227E"/>
    <w:rsid w:val="007A4BEA"/>
    <w:rsid w:val="007A4E5A"/>
    <w:rsid w:val="007A4E87"/>
    <w:rsid w:val="007A5447"/>
    <w:rsid w:val="007A6FA4"/>
    <w:rsid w:val="007A73E9"/>
    <w:rsid w:val="007A77A3"/>
    <w:rsid w:val="007B012C"/>
    <w:rsid w:val="007B038A"/>
    <w:rsid w:val="007B04CB"/>
    <w:rsid w:val="007B1394"/>
    <w:rsid w:val="007B1BA2"/>
    <w:rsid w:val="007B1E40"/>
    <w:rsid w:val="007B2B79"/>
    <w:rsid w:val="007B2DE4"/>
    <w:rsid w:val="007B333F"/>
    <w:rsid w:val="007B3512"/>
    <w:rsid w:val="007B384A"/>
    <w:rsid w:val="007C3364"/>
    <w:rsid w:val="007C3B92"/>
    <w:rsid w:val="007C3CF2"/>
    <w:rsid w:val="007C3EF8"/>
    <w:rsid w:val="007C4C33"/>
    <w:rsid w:val="007C4C93"/>
    <w:rsid w:val="007C50D1"/>
    <w:rsid w:val="007C51C9"/>
    <w:rsid w:val="007C5A47"/>
    <w:rsid w:val="007C5B3D"/>
    <w:rsid w:val="007C6083"/>
    <w:rsid w:val="007C6151"/>
    <w:rsid w:val="007C7EC3"/>
    <w:rsid w:val="007D12BC"/>
    <w:rsid w:val="007D1406"/>
    <w:rsid w:val="007D14C3"/>
    <w:rsid w:val="007D1AF9"/>
    <w:rsid w:val="007D201F"/>
    <w:rsid w:val="007D2A36"/>
    <w:rsid w:val="007D3B09"/>
    <w:rsid w:val="007D41A5"/>
    <w:rsid w:val="007D47AC"/>
    <w:rsid w:val="007D5F99"/>
    <w:rsid w:val="007D650E"/>
    <w:rsid w:val="007D67D1"/>
    <w:rsid w:val="007D6809"/>
    <w:rsid w:val="007D686D"/>
    <w:rsid w:val="007D6D5B"/>
    <w:rsid w:val="007D708B"/>
    <w:rsid w:val="007D7895"/>
    <w:rsid w:val="007E0B99"/>
    <w:rsid w:val="007E0CC6"/>
    <w:rsid w:val="007E1B27"/>
    <w:rsid w:val="007E2530"/>
    <w:rsid w:val="007E30B7"/>
    <w:rsid w:val="007E46E0"/>
    <w:rsid w:val="007E4A79"/>
    <w:rsid w:val="007E4BCC"/>
    <w:rsid w:val="007E762B"/>
    <w:rsid w:val="007F0DCC"/>
    <w:rsid w:val="007F1AF7"/>
    <w:rsid w:val="007F1DC4"/>
    <w:rsid w:val="007F2B3E"/>
    <w:rsid w:val="007F320F"/>
    <w:rsid w:val="007F3BAA"/>
    <w:rsid w:val="007F3FF3"/>
    <w:rsid w:val="007F4258"/>
    <w:rsid w:val="007F5AF3"/>
    <w:rsid w:val="007F5CBC"/>
    <w:rsid w:val="007F66CF"/>
    <w:rsid w:val="007F6ADB"/>
    <w:rsid w:val="008015A0"/>
    <w:rsid w:val="00801752"/>
    <w:rsid w:val="00801E01"/>
    <w:rsid w:val="0080319E"/>
    <w:rsid w:val="008049CA"/>
    <w:rsid w:val="0080615E"/>
    <w:rsid w:val="00806602"/>
    <w:rsid w:val="008079F4"/>
    <w:rsid w:val="00810E1B"/>
    <w:rsid w:val="00811351"/>
    <w:rsid w:val="008115CF"/>
    <w:rsid w:val="00811A8A"/>
    <w:rsid w:val="008127FE"/>
    <w:rsid w:val="008153DA"/>
    <w:rsid w:val="008158FF"/>
    <w:rsid w:val="00815B1E"/>
    <w:rsid w:val="00816778"/>
    <w:rsid w:val="008167B9"/>
    <w:rsid w:val="008209A9"/>
    <w:rsid w:val="00821C75"/>
    <w:rsid w:val="00822581"/>
    <w:rsid w:val="0082528D"/>
    <w:rsid w:val="00825E44"/>
    <w:rsid w:val="00825FAE"/>
    <w:rsid w:val="00826E6A"/>
    <w:rsid w:val="00830F8D"/>
    <w:rsid w:val="00831AC4"/>
    <w:rsid w:val="00832308"/>
    <w:rsid w:val="008328DA"/>
    <w:rsid w:val="0083291C"/>
    <w:rsid w:val="008348DE"/>
    <w:rsid w:val="00835A05"/>
    <w:rsid w:val="0083660D"/>
    <w:rsid w:val="00837BDE"/>
    <w:rsid w:val="00840458"/>
    <w:rsid w:val="00840B27"/>
    <w:rsid w:val="00840E04"/>
    <w:rsid w:val="0084109D"/>
    <w:rsid w:val="00841A21"/>
    <w:rsid w:val="00841FFB"/>
    <w:rsid w:val="008428F2"/>
    <w:rsid w:val="00842B90"/>
    <w:rsid w:val="00842E02"/>
    <w:rsid w:val="00843B5B"/>
    <w:rsid w:val="0084485E"/>
    <w:rsid w:val="00844F47"/>
    <w:rsid w:val="008450DD"/>
    <w:rsid w:val="00845D63"/>
    <w:rsid w:val="00845D95"/>
    <w:rsid w:val="008464FC"/>
    <w:rsid w:val="008503A2"/>
    <w:rsid w:val="00852453"/>
    <w:rsid w:val="00852458"/>
    <w:rsid w:val="0085302D"/>
    <w:rsid w:val="008533A2"/>
    <w:rsid w:val="00854119"/>
    <w:rsid w:val="0085433B"/>
    <w:rsid w:val="00854456"/>
    <w:rsid w:val="00854BD5"/>
    <w:rsid w:val="00854FCA"/>
    <w:rsid w:val="00855C4A"/>
    <w:rsid w:val="008568C3"/>
    <w:rsid w:val="008568D3"/>
    <w:rsid w:val="00856CC4"/>
    <w:rsid w:val="00862040"/>
    <w:rsid w:val="0086295C"/>
    <w:rsid w:val="0086376C"/>
    <w:rsid w:val="00863B99"/>
    <w:rsid w:val="00863F3C"/>
    <w:rsid w:val="00864366"/>
    <w:rsid w:val="00864B31"/>
    <w:rsid w:val="0086503E"/>
    <w:rsid w:val="0086534A"/>
    <w:rsid w:val="008656A1"/>
    <w:rsid w:val="00865ADC"/>
    <w:rsid w:val="00865E98"/>
    <w:rsid w:val="00870C85"/>
    <w:rsid w:val="00871C7E"/>
    <w:rsid w:val="00872211"/>
    <w:rsid w:val="008728CC"/>
    <w:rsid w:val="008735F1"/>
    <w:rsid w:val="00873890"/>
    <w:rsid w:val="008738F8"/>
    <w:rsid w:val="00873DF9"/>
    <w:rsid w:val="00875216"/>
    <w:rsid w:val="00875479"/>
    <w:rsid w:val="00876438"/>
    <w:rsid w:val="008774E0"/>
    <w:rsid w:val="00880001"/>
    <w:rsid w:val="0088051F"/>
    <w:rsid w:val="00880F4C"/>
    <w:rsid w:val="00881509"/>
    <w:rsid w:val="00882853"/>
    <w:rsid w:val="00883D5E"/>
    <w:rsid w:val="00884A79"/>
    <w:rsid w:val="00885832"/>
    <w:rsid w:val="00885CE1"/>
    <w:rsid w:val="00886A95"/>
    <w:rsid w:val="00887FF3"/>
    <w:rsid w:val="00890160"/>
    <w:rsid w:val="008911AA"/>
    <w:rsid w:val="008915C2"/>
    <w:rsid w:val="008917AD"/>
    <w:rsid w:val="0089226F"/>
    <w:rsid w:val="00892B50"/>
    <w:rsid w:val="00893098"/>
    <w:rsid w:val="008930BE"/>
    <w:rsid w:val="008936D7"/>
    <w:rsid w:val="008940CE"/>
    <w:rsid w:val="00895A88"/>
    <w:rsid w:val="00895DFD"/>
    <w:rsid w:val="00896ECB"/>
    <w:rsid w:val="00896FDD"/>
    <w:rsid w:val="0089712B"/>
    <w:rsid w:val="00897528"/>
    <w:rsid w:val="00897D38"/>
    <w:rsid w:val="008A11E7"/>
    <w:rsid w:val="008A19D3"/>
    <w:rsid w:val="008A21A1"/>
    <w:rsid w:val="008A2903"/>
    <w:rsid w:val="008A3611"/>
    <w:rsid w:val="008A365C"/>
    <w:rsid w:val="008A406F"/>
    <w:rsid w:val="008A4573"/>
    <w:rsid w:val="008A5112"/>
    <w:rsid w:val="008A5ECD"/>
    <w:rsid w:val="008A623A"/>
    <w:rsid w:val="008A7A05"/>
    <w:rsid w:val="008A7D38"/>
    <w:rsid w:val="008B0199"/>
    <w:rsid w:val="008B1B1C"/>
    <w:rsid w:val="008B3D00"/>
    <w:rsid w:val="008B602E"/>
    <w:rsid w:val="008B62C4"/>
    <w:rsid w:val="008B77E7"/>
    <w:rsid w:val="008B7D79"/>
    <w:rsid w:val="008C062D"/>
    <w:rsid w:val="008C0D47"/>
    <w:rsid w:val="008C10D2"/>
    <w:rsid w:val="008C131F"/>
    <w:rsid w:val="008C1520"/>
    <w:rsid w:val="008C1833"/>
    <w:rsid w:val="008C211A"/>
    <w:rsid w:val="008C25B5"/>
    <w:rsid w:val="008C28C7"/>
    <w:rsid w:val="008C2B14"/>
    <w:rsid w:val="008C4410"/>
    <w:rsid w:val="008C5420"/>
    <w:rsid w:val="008C62D7"/>
    <w:rsid w:val="008C68FE"/>
    <w:rsid w:val="008C6A26"/>
    <w:rsid w:val="008C70F6"/>
    <w:rsid w:val="008C71FF"/>
    <w:rsid w:val="008C728A"/>
    <w:rsid w:val="008C7C5C"/>
    <w:rsid w:val="008C7D82"/>
    <w:rsid w:val="008D16AE"/>
    <w:rsid w:val="008D19F2"/>
    <w:rsid w:val="008D1E09"/>
    <w:rsid w:val="008D38BB"/>
    <w:rsid w:val="008D4EFC"/>
    <w:rsid w:val="008D59B9"/>
    <w:rsid w:val="008D5AF6"/>
    <w:rsid w:val="008D6DE7"/>
    <w:rsid w:val="008D70D8"/>
    <w:rsid w:val="008D7401"/>
    <w:rsid w:val="008D7AC5"/>
    <w:rsid w:val="008E076B"/>
    <w:rsid w:val="008E0A70"/>
    <w:rsid w:val="008E13DD"/>
    <w:rsid w:val="008E19C2"/>
    <w:rsid w:val="008E2319"/>
    <w:rsid w:val="008E42C2"/>
    <w:rsid w:val="008E43BD"/>
    <w:rsid w:val="008E4D5C"/>
    <w:rsid w:val="008E677A"/>
    <w:rsid w:val="008E6E95"/>
    <w:rsid w:val="008E7DB8"/>
    <w:rsid w:val="008F01DB"/>
    <w:rsid w:val="008F0F53"/>
    <w:rsid w:val="008F1AD0"/>
    <w:rsid w:val="008F2454"/>
    <w:rsid w:val="008F4237"/>
    <w:rsid w:val="008F4628"/>
    <w:rsid w:val="008F7392"/>
    <w:rsid w:val="008F785D"/>
    <w:rsid w:val="008F793D"/>
    <w:rsid w:val="008F7D22"/>
    <w:rsid w:val="009005E4"/>
    <w:rsid w:val="00902605"/>
    <w:rsid w:val="00902691"/>
    <w:rsid w:val="00903CC8"/>
    <w:rsid w:val="0090680C"/>
    <w:rsid w:val="00910FE2"/>
    <w:rsid w:val="00911A99"/>
    <w:rsid w:val="0092089D"/>
    <w:rsid w:val="00920D19"/>
    <w:rsid w:val="009212B8"/>
    <w:rsid w:val="00921534"/>
    <w:rsid w:val="009237C0"/>
    <w:rsid w:val="00927A49"/>
    <w:rsid w:val="009305B4"/>
    <w:rsid w:val="009313F6"/>
    <w:rsid w:val="00931DAA"/>
    <w:rsid w:val="00932413"/>
    <w:rsid w:val="00932DC8"/>
    <w:rsid w:val="00934AA5"/>
    <w:rsid w:val="00934EF6"/>
    <w:rsid w:val="00935086"/>
    <w:rsid w:val="0093580B"/>
    <w:rsid w:val="00935B12"/>
    <w:rsid w:val="00936D45"/>
    <w:rsid w:val="00936FB8"/>
    <w:rsid w:val="009400D0"/>
    <w:rsid w:val="0094011A"/>
    <w:rsid w:val="00941C5D"/>
    <w:rsid w:val="009421DA"/>
    <w:rsid w:val="009423E8"/>
    <w:rsid w:val="0094240B"/>
    <w:rsid w:val="00942B32"/>
    <w:rsid w:val="00945176"/>
    <w:rsid w:val="009460E8"/>
    <w:rsid w:val="00946B72"/>
    <w:rsid w:val="0094709A"/>
    <w:rsid w:val="00947B6B"/>
    <w:rsid w:val="00950A12"/>
    <w:rsid w:val="0095185A"/>
    <w:rsid w:val="009529F2"/>
    <w:rsid w:val="00954789"/>
    <w:rsid w:val="00955C46"/>
    <w:rsid w:val="00956F6C"/>
    <w:rsid w:val="00957A2B"/>
    <w:rsid w:val="00960EDD"/>
    <w:rsid w:val="00960F3F"/>
    <w:rsid w:val="00960FB4"/>
    <w:rsid w:val="009612C7"/>
    <w:rsid w:val="00961B22"/>
    <w:rsid w:val="00962587"/>
    <w:rsid w:val="00963433"/>
    <w:rsid w:val="009637B3"/>
    <w:rsid w:val="00963A9A"/>
    <w:rsid w:val="00963AF3"/>
    <w:rsid w:val="00964DEF"/>
    <w:rsid w:val="009657B8"/>
    <w:rsid w:val="009669D7"/>
    <w:rsid w:val="00967639"/>
    <w:rsid w:val="0096775B"/>
    <w:rsid w:val="009709F6"/>
    <w:rsid w:val="00970E68"/>
    <w:rsid w:val="00973452"/>
    <w:rsid w:val="009753BC"/>
    <w:rsid w:val="009759A4"/>
    <w:rsid w:val="00977212"/>
    <w:rsid w:val="00977B45"/>
    <w:rsid w:val="00977DCF"/>
    <w:rsid w:val="00980569"/>
    <w:rsid w:val="00980F40"/>
    <w:rsid w:val="00981BEB"/>
    <w:rsid w:val="00982BA4"/>
    <w:rsid w:val="00983C07"/>
    <w:rsid w:val="0098520F"/>
    <w:rsid w:val="009854EA"/>
    <w:rsid w:val="009859EE"/>
    <w:rsid w:val="009906BC"/>
    <w:rsid w:val="009914E9"/>
    <w:rsid w:val="00991D8E"/>
    <w:rsid w:val="009923DB"/>
    <w:rsid w:val="00993415"/>
    <w:rsid w:val="00993A40"/>
    <w:rsid w:val="00995709"/>
    <w:rsid w:val="0099578C"/>
    <w:rsid w:val="00996521"/>
    <w:rsid w:val="00997AB8"/>
    <w:rsid w:val="009A0424"/>
    <w:rsid w:val="009A0CC0"/>
    <w:rsid w:val="009A1CA9"/>
    <w:rsid w:val="009A20A2"/>
    <w:rsid w:val="009A2ACC"/>
    <w:rsid w:val="009A35AE"/>
    <w:rsid w:val="009A379E"/>
    <w:rsid w:val="009A44B5"/>
    <w:rsid w:val="009A48E1"/>
    <w:rsid w:val="009A4F36"/>
    <w:rsid w:val="009A56CC"/>
    <w:rsid w:val="009A6160"/>
    <w:rsid w:val="009A63AC"/>
    <w:rsid w:val="009A66A4"/>
    <w:rsid w:val="009A6CC8"/>
    <w:rsid w:val="009A739C"/>
    <w:rsid w:val="009A7734"/>
    <w:rsid w:val="009B2CE1"/>
    <w:rsid w:val="009B389E"/>
    <w:rsid w:val="009B3A23"/>
    <w:rsid w:val="009B70AE"/>
    <w:rsid w:val="009C0331"/>
    <w:rsid w:val="009C08E0"/>
    <w:rsid w:val="009C0CC2"/>
    <w:rsid w:val="009C2219"/>
    <w:rsid w:val="009C2BC3"/>
    <w:rsid w:val="009C464D"/>
    <w:rsid w:val="009C580E"/>
    <w:rsid w:val="009C638E"/>
    <w:rsid w:val="009C7355"/>
    <w:rsid w:val="009C7894"/>
    <w:rsid w:val="009C7C7F"/>
    <w:rsid w:val="009D0246"/>
    <w:rsid w:val="009D102E"/>
    <w:rsid w:val="009D1986"/>
    <w:rsid w:val="009D1CA4"/>
    <w:rsid w:val="009D28FF"/>
    <w:rsid w:val="009D37DD"/>
    <w:rsid w:val="009D38F1"/>
    <w:rsid w:val="009D49C4"/>
    <w:rsid w:val="009D4E52"/>
    <w:rsid w:val="009D58C5"/>
    <w:rsid w:val="009D6562"/>
    <w:rsid w:val="009D6B5E"/>
    <w:rsid w:val="009D6D81"/>
    <w:rsid w:val="009D7596"/>
    <w:rsid w:val="009E023C"/>
    <w:rsid w:val="009E08F0"/>
    <w:rsid w:val="009E0C24"/>
    <w:rsid w:val="009E0D7D"/>
    <w:rsid w:val="009E16FF"/>
    <w:rsid w:val="009E2808"/>
    <w:rsid w:val="009E294D"/>
    <w:rsid w:val="009E32B3"/>
    <w:rsid w:val="009E375B"/>
    <w:rsid w:val="009E5D80"/>
    <w:rsid w:val="009E6182"/>
    <w:rsid w:val="009E65F1"/>
    <w:rsid w:val="009E6623"/>
    <w:rsid w:val="009E7C4F"/>
    <w:rsid w:val="009F0512"/>
    <w:rsid w:val="009F08FB"/>
    <w:rsid w:val="009F10EE"/>
    <w:rsid w:val="009F2B1E"/>
    <w:rsid w:val="009F423E"/>
    <w:rsid w:val="009F43E8"/>
    <w:rsid w:val="009F46CF"/>
    <w:rsid w:val="009F46F0"/>
    <w:rsid w:val="009F4C6B"/>
    <w:rsid w:val="009F56D9"/>
    <w:rsid w:val="009F6668"/>
    <w:rsid w:val="009F697C"/>
    <w:rsid w:val="009F6F09"/>
    <w:rsid w:val="009F7C43"/>
    <w:rsid w:val="009F7EFC"/>
    <w:rsid w:val="00A00503"/>
    <w:rsid w:val="00A01CDA"/>
    <w:rsid w:val="00A02176"/>
    <w:rsid w:val="00A02B14"/>
    <w:rsid w:val="00A02CF1"/>
    <w:rsid w:val="00A03BC9"/>
    <w:rsid w:val="00A04673"/>
    <w:rsid w:val="00A05078"/>
    <w:rsid w:val="00A050F8"/>
    <w:rsid w:val="00A05142"/>
    <w:rsid w:val="00A0766B"/>
    <w:rsid w:val="00A07E72"/>
    <w:rsid w:val="00A108A4"/>
    <w:rsid w:val="00A12961"/>
    <w:rsid w:val="00A12A05"/>
    <w:rsid w:val="00A13AE9"/>
    <w:rsid w:val="00A13D1E"/>
    <w:rsid w:val="00A1432F"/>
    <w:rsid w:val="00A14CCD"/>
    <w:rsid w:val="00A14E2A"/>
    <w:rsid w:val="00A155A3"/>
    <w:rsid w:val="00A16D7E"/>
    <w:rsid w:val="00A201CF"/>
    <w:rsid w:val="00A21325"/>
    <w:rsid w:val="00A215A9"/>
    <w:rsid w:val="00A21B90"/>
    <w:rsid w:val="00A22528"/>
    <w:rsid w:val="00A236BB"/>
    <w:rsid w:val="00A24779"/>
    <w:rsid w:val="00A24FFE"/>
    <w:rsid w:val="00A258E5"/>
    <w:rsid w:val="00A25B7C"/>
    <w:rsid w:val="00A26461"/>
    <w:rsid w:val="00A264FF"/>
    <w:rsid w:val="00A26B76"/>
    <w:rsid w:val="00A26C52"/>
    <w:rsid w:val="00A312FB"/>
    <w:rsid w:val="00A3198B"/>
    <w:rsid w:val="00A334D2"/>
    <w:rsid w:val="00A334E6"/>
    <w:rsid w:val="00A33899"/>
    <w:rsid w:val="00A34FDE"/>
    <w:rsid w:val="00A37B37"/>
    <w:rsid w:val="00A4185C"/>
    <w:rsid w:val="00A42A5A"/>
    <w:rsid w:val="00A42D25"/>
    <w:rsid w:val="00A43855"/>
    <w:rsid w:val="00A43D10"/>
    <w:rsid w:val="00A4454B"/>
    <w:rsid w:val="00A45C63"/>
    <w:rsid w:val="00A472CF"/>
    <w:rsid w:val="00A513EF"/>
    <w:rsid w:val="00A51644"/>
    <w:rsid w:val="00A51997"/>
    <w:rsid w:val="00A521F6"/>
    <w:rsid w:val="00A53876"/>
    <w:rsid w:val="00A563B3"/>
    <w:rsid w:val="00A5671F"/>
    <w:rsid w:val="00A567F5"/>
    <w:rsid w:val="00A569CE"/>
    <w:rsid w:val="00A56C88"/>
    <w:rsid w:val="00A57C0E"/>
    <w:rsid w:val="00A6029B"/>
    <w:rsid w:val="00A61776"/>
    <w:rsid w:val="00A618EA"/>
    <w:rsid w:val="00A61AF0"/>
    <w:rsid w:val="00A633FF"/>
    <w:rsid w:val="00A635C2"/>
    <w:rsid w:val="00A63A3B"/>
    <w:rsid w:val="00A648D0"/>
    <w:rsid w:val="00A66114"/>
    <w:rsid w:val="00A6653C"/>
    <w:rsid w:val="00A665FA"/>
    <w:rsid w:val="00A67CE7"/>
    <w:rsid w:val="00A7044F"/>
    <w:rsid w:val="00A72BDE"/>
    <w:rsid w:val="00A72EC6"/>
    <w:rsid w:val="00A7437A"/>
    <w:rsid w:val="00A74EB0"/>
    <w:rsid w:val="00A760F2"/>
    <w:rsid w:val="00A76196"/>
    <w:rsid w:val="00A81613"/>
    <w:rsid w:val="00A81937"/>
    <w:rsid w:val="00A81CFC"/>
    <w:rsid w:val="00A824FE"/>
    <w:rsid w:val="00A84392"/>
    <w:rsid w:val="00A84446"/>
    <w:rsid w:val="00A84D14"/>
    <w:rsid w:val="00A85301"/>
    <w:rsid w:val="00A8700E"/>
    <w:rsid w:val="00A87473"/>
    <w:rsid w:val="00A92313"/>
    <w:rsid w:val="00A9347F"/>
    <w:rsid w:val="00A93BAC"/>
    <w:rsid w:val="00A94C79"/>
    <w:rsid w:val="00A95350"/>
    <w:rsid w:val="00A95D39"/>
    <w:rsid w:val="00A96D0E"/>
    <w:rsid w:val="00A972CA"/>
    <w:rsid w:val="00A978C9"/>
    <w:rsid w:val="00AA1302"/>
    <w:rsid w:val="00AA15E9"/>
    <w:rsid w:val="00AA322D"/>
    <w:rsid w:val="00AA4E5A"/>
    <w:rsid w:val="00AA5C3D"/>
    <w:rsid w:val="00AA607A"/>
    <w:rsid w:val="00AA74A9"/>
    <w:rsid w:val="00AB01C7"/>
    <w:rsid w:val="00AB098D"/>
    <w:rsid w:val="00AB131D"/>
    <w:rsid w:val="00AB52C7"/>
    <w:rsid w:val="00AB5547"/>
    <w:rsid w:val="00AB6BE2"/>
    <w:rsid w:val="00AB6C25"/>
    <w:rsid w:val="00AB6D82"/>
    <w:rsid w:val="00AB7255"/>
    <w:rsid w:val="00AB7918"/>
    <w:rsid w:val="00AC01BD"/>
    <w:rsid w:val="00AC22C3"/>
    <w:rsid w:val="00AC2409"/>
    <w:rsid w:val="00AC49BC"/>
    <w:rsid w:val="00AC4ECF"/>
    <w:rsid w:val="00AC53A8"/>
    <w:rsid w:val="00AC6130"/>
    <w:rsid w:val="00AC6A6D"/>
    <w:rsid w:val="00AC6D38"/>
    <w:rsid w:val="00AC716C"/>
    <w:rsid w:val="00AC7961"/>
    <w:rsid w:val="00AC7EB5"/>
    <w:rsid w:val="00AD0DF7"/>
    <w:rsid w:val="00AD1D22"/>
    <w:rsid w:val="00AD3F5A"/>
    <w:rsid w:val="00AD523B"/>
    <w:rsid w:val="00AD52C6"/>
    <w:rsid w:val="00AD7BBC"/>
    <w:rsid w:val="00AE280A"/>
    <w:rsid w:val="00AE2BB3"/>
    <w:rsid w:val="00AE3967"/>
    <w:rsid w:val="00AE3FEA"/>
    <w:rsid w:val="00AE43A6"/>
    <w:rsid w:val="00AE47BC"/>
    <w:rsid w:val="00AE51F6"/>
    <w:rsid w:val="00AE5535"/>
    <w:rsid w:val="00AE6099"/>
    <w:rsid w:val="00AE6BCF"/>
    <w:rsid w:val="00AF042E"/>
    <w:rsid w:val="00AF04D2"/>
    <w:rsid w:val="00AF17C6"/>
    <w:rsid w:val="00AF1CA2"/>
    <w:rsid w:val="00AF42EE"/>
    <w:rsid w:val="00AF5ABD"/>
    <w:rsid w:val="00AF5C93"/>
    <w:rsid w:val="00AF7B92"/>
    <w:rsid w:val="00B01603"/>
    <w:rsid w:val="00B01CC5"/>
    <w:rsid w:val="00B032B2"/>
    <w:rsid w:val="00B0574B"/>
    <w:rsid w:val="00B107BC"/>
    <w:rsid w:val="00B109D4"/>
    <w:rsid w:val="00B11EC0"/>
    <w:rsid w:val="00B125DB"/>
    <w:rsid w:val="00B12B18"/>
    <w:rsid w:val="00B13BAB"/>
    <w:rsid w:val="00B14014"/>
    <w:rsid w:val="00B146A1"/>
    <w:rsid w:val="00B14724"/>
    <w:rsid w:val="00B15A1C"/>
    <w:rsid w:val="00B162F7"/>
    <w:rsid w:val="00B16D96"/>
    <w:rsid w:val="00B17B84"/>
    <w:rsid w:val="00B17CDA"/>
    <w:rsid w:val="00B21048"/>
    <w:rsid w:val="00B21ACD"/>
    <w:rsid w:val="00B21B8F"/>
    <w:rsid w:val="00B227F2"/>
    <w:rsid w:val="00B25AD9"/>
    <w:rsid w:val="00B26D9C"/>
    <w:rsid w:val="00B274CB"/>
    <w:rsid w:val="00B278F4"/>
    <w:rsid w:val="00B309C8"/>
    <w:rsid w:val="00B30D22"/>
    <w:rsid w:val="00B314EA"/>
    <w:rsid w:val="00B31620"/>
    <w:rsid w:val="00B31780"/>
    <w:rsid w:val="00B325A5"/>
    <w:rsid w:val="00B32932"/>
    <w:rsid w:val="00B34623"/>
    <w:rsid w:val="00B351C4"/>
    <w:rsid w:val="00B35365"/>
    <w:rsid w:val="00B357F0"/>
    <w:rsid w:val="00B37327"/>
    <w:rsid w:val="00B41D93"/>
    <w:rsid w:val="00B428E7"/>
    <w:rsid w:val="00B42C9E"/>
    <w:rsid w:val="00B4310F"/>
    <w:rsid w:val="00B4344A"/>
    <w:rsid w:val="00B4530A"/>
    <w:rsid w:val="00B45D0C"/>
    <w:rsid w:val="00B4637F"/>
    <w:rsid w:val="00B467DC"/>
    <w:rsid w:val="00B47E37"/>
    <w:rsid w:val="00B50394"/>
    <w:rsid w:val="00B51E4B"/>
    <w:rsid w:val="00B520EF"/>
    <w:rsid w:val="00B54F83"/>
    <w:rsid w:val="00B558A5"/>
    <w:rsid w:val="00B568DD"/>
    <w:rsid w:val="00B57F01"/>
    <w:rsid w:val="00B60B1C"/>
    <w:rsid w:val="00B617A8"/>
    <w:rsid w:val="00B617D9"/>
    <w:rsid w:val="00B6290F"/>
    <w:rsid w:val="00B6391E"/>
    <w:rsid w:val="00B63F11"/>
    <w:rsid w:val="00B6473C"/>
    <w:rsid w:val="00B64F06"/>
    <w:rsid w:val="00B65332"/>
    <w:rsid w:val="00B65A2C"/>
    <w:rsid w:val="00B7054D"/>
    <w:rsid w:val="00B71701"/>
    <w:rsid w:val="00B719B7"/>
    <w:rsid w:val="00B71FFE"/>
    <w:rsid w:val="00B72C40"/>
    <w:rsid w:val="00B73E62"/>
    <w:rsid w:val="00B74146"/>
    <w:rsid w:val="00B74389"/>
    <w:rsid w:val="00B7443E"/>
    <w:rsid w:val="00B74E9A"/>
    <w:rsid w:val="00B76BA1"/>
    <w:rsid w:val="00B77527"/>
    <w:rsid w:val="00B77C14"/>
    <w:rsid w:val="00B809A8"/>
    <w:rsid w:val="00B80FD8"/>
    <w:rsid w:val="00B817B3"/>
    <w:rsid w:val="00B81872"/>
    <w:rsid w:val="00B81E7E"/>
    <w:rsid w:val="00B832B3"/>
    <w:rsid w:val="00B83647"/>
    <w:rsid w:val="00B869E6"/>
    <w:rsid w:val="00B87494"/>
    <w:rsid w:val="00B9121B"/>
    <w:rsid w:val="00B94296"/>
    <w:rsid w:val="00B94879"/>
    <w:rsid w:val="00B95746"/>
    <w:rsid w:val="00B95BF6"/>
    <w:rsid w:val="00B96F2D"/>
    <w:rsid w:val="00B97495"/>
    <w:rsid w:val="00B97737"/>
    <w:rsid w:val="00BA02F7"/>
    <w:rsid w:val="00BA11F5"/>
    <w:rsid w:val="00BA1364"/>
    <w:rsid w:val="00BA22D4"/>
    <w:rsid w:val="00BA2722"/>
    <w:rsid w:val="00BA5C77"/>
    <w:rsid w:val="00BA5F38"/>
    <w:rsid w:val="00BA667E"/>
    <w:rsid w:val="00BA7CB8"/>
    <w:rsid w:val="00BB02C3"/>
    <w:rsid w:val="00BB05C3"/>
    <w:rsid w:val="00BB0727"/>
    <w:rsid w:val="00BB0DBA"/>
    <w:rsid w:val="00BB0E78"/>
    <w:rsid w:val="00BB11CA"/>
    <w:rsid w:val="00BB1AD5"/>
    <w:rsid w:val="00BB1D72"/>
    <w:rsid w:val="00BB40BF"/>
    <w:rsid w:val="00BB43F9"/>
    <w:rsid w:val="00BB4698"/>
    <w:rsid w:val="00BB495D"/>
    <w:rsid w:val="00BB515F"/>
    <w:rsid w:val="00BB521A"/>
    <w:rsid w:val="00BB5535"/>
    <w:rsid w:val="00BB560F"/>
    <w:rsid w:val="00BB5EE2"/>
    <w:rsid w:val="00BB61C3"/>
    <w:rsid w:val="00BB69F9"/>
    <w:rsid w:val="00BB6EE5"/>
    <w:rsid w:val="00BB7BEF"/>
    <w:rsid w:val="00BC19D5"/>
    <w:rsid w:val="00BC3A28"/>
    <w:rsid w:val="00BC4C20"/>
    <w:rsid w:val="00BC4DDB"/>
    <w:rsid w:val="00BC6DDA"/>
    <w:rsid w:val="00BC723E"/>
    <w:rsid w:val="00BC755B"/>
    <w:rsid w:val="00BC7CE4"/>
    <w:rsid w:val="00BD0008"/>
    <w:rsid w:val="00BD040C"/>
    <w:rsid w:val="00BD0A14"/>
    <w:rsid w:val="00BD0CC5"/>
    <w:rsid w:val="00BD1215"/>
    <w:rsid w:val="00BD2184"/>
    <w:rsid w:val="00BD2631"/>
    <w:rsid w:val="00BD2E8E"/>
    <w:rsid w:val="00BD344A"/>
    <w:rsid w:val="00BD4E47"/>
    <w:rsid w:val="00BD503A"/>
    <w:rsid w:val="00BD6A1E"/>
    <w:rsid w:val="00BD6FCA"/>
    <w:rsid w:val="00BD76C7"/>
    <w:rsid w:val="00BE0232"/>
    <w:rsid w:val="00BE0C2B"/>
    <w:rsid w:val="00BE1549"/>
    <w:rsid w:val="00BE1775"/>
    <w:rsid w:val="00BE1E7D"/>
    <w:rsid w:val="00BE2538"/>
    <w:rsid w:val="00BE291A"/>
    <w:rsid w:val="00BE2A56"/>
    <w:rsid w:val="00BE2B86"/>
    <w:rsid w:val="00BE3A2E"/>
    <w:rsid w:val="00BE3B20"/>
    <w:rsid w:val="00BE508A"/>
    <w:rsid w:val="00BE5295"/>
    <w:rsid w:val="00BE5879"/>
    <w:rsid w:val="00BE612A"/>
    <w:rsid w:val="00BF050F"/>
    <w:rsid w:val="00BF05D1"/>
    <w:rsid w:val="00BF1210"/>
    <w:rsid w:val="00BF178A"/>
    <w:rsid w:val="00BF1C9D"/>
    <w:rsid w:val="00BF24C1"/>
    <w:rsid w:val="00BF286E"/>
    <w:rsid w:val="00BF2F2E"/>
    <w:rsid w:val="00BF5D07"/>
    <w:rsid w:val="00C002D1"/>
    <w:rsid w:val="00C0058E"/>
    <w:rsid w:val="00C00B98"/>
    <w:rsid w:val="00C00E83"/>
    <w:rsid w:val="00C0304B"/>
    <w:rsid w:val="00C0346A"/>
    <w:rsid w:val="00C04355"/>
    <w:rsid w:val="00C043F1"/>
    <w:rsid w:val="00C05423"/>
    <w:rsid w:val="00C061E1"/>
    <w:rsid w:val="00C063BF"/>
    <w:rsid w:val="00C075DD"/>
    <w:rsid w:val="00C107B1"/>
    <w:rsid w:val="00C10C07"/>
    <w:rsid w:val="00C1226E"/>
    <w:rsid w:val="00C12489"/>
    <w:rsid w:val="00C128D4"/>
    <w:rsid w:val="00C131F5"/>
    <w:rsid w:val="00C13F7A"/>
    <w:rsid w:val="00C1422F"/>
    <w:rsid w:val="00C14D08"/>
    <w:rsid w:val="00C15521"/>
    <w:rsid w:val="00C16540"/>
    <w:rsid w:val="00C167C2"/>
    <w:rsid w:val="00C16DFD"/>
    <w:rsid w:val="00C172CE"/>
    <w:rsid w:val="00C23DE4"/>
    <w:rsid w:val="00C244E0"/>
    <w:rsid w:val="00C25427"/>
    <w:rsid w:val="00C2553F"/>
    <w:rsid w:val="00C26979"/>
    <w:rsid w:val="00C26EE8"/>
    <w:rsid w:val="00C30825"/>
    <w:rsid w:val="00C3121F"/>
    <w:rsid w:val="00C313D8"/>
    <w:rsid w:val="00C31DEF"/>
    <w:rsid w:val="00C32479"/>
    <w:rsid w:val="00C32B6A"/>
    <w:rsid w:val="00C34220"/>
    <w:rsid w:val="00C3443E"/>
    <w:rsid w:val="00C34721"/>
    <w:rsid w:val="00C34953"/>
    <w:rsid w:val="00C34B53"/>
    <w:rsid w:val="00C35261"/>
    <w:rsid w:val="00C35E10"/>
    <w:rsid w:val="00C36517"/>
    <w:rsid w:val="00C36CEF"/>
    <w:rsid w:val="00C379E9"/>
    <w:rsid w:val="00C40A68"/>
    <w:rsid w:val="00C40ACC"/>
    <w:rsid w:val="00C40E38"/>
    <w:rsid w:val="00C415FD"/>
    <w:rsid w:val="00C417B3"/>
    <w:rsid w:val="00C4226E"/>
    <w:rsid w:val="00C43E2A"/>
    <w:rsid w:val="00C45498"/>
    <w:rsid w:val="00C4647E"/>
    <w:rsid w:val="00C46CFA"/>
    <w:rsid w:val="00C47D43"/>
    <w:rsid w:val="00C505EF"/>
    <w:rsid w:val="00C50ABD"/>
    <w:rsid w:val="00C50FA9"/>
    <w:rsid w:val="00C51480"/>
    <w:rsid w:val="00C51B0D"/>
    <w:rsid w:val="00C51F13"/>
    <w:rsid w:val="00C541F6"/>
    <w:rsid w:val="00C54677"/>
    <w:rsid w:val="00C548E7"/>
    <w:rsid w:val="00C551E7"/>
    <w:rsid w:val="00C555C9"/>
    <w:rsid w:val="00C5621E"/>
    <w:rsid w:val="00C5678E"/>
    <w:rsid w:val="00C567D2"/>
    <w:rsid w:val="00C57258"/>
    <w:rsid w:val="00C577D8"/>
    <w:rsid w:val="00C600AD"/>
    <w:rsid w:val="00C626C7"/>
    <w:rsid w:val="00C62CE1"/>
    <w:rsid w:val="00C6743B"/>
    <w:rsid w:val="00C70D63"/>
    <w:rsid w:val="00C71B4C"/>
    <w:rsid w:val="00C73479"/>
    <w:rsid w:val="00C73FC3"/>
    <w:rsid w:val="00C74DFC"/>
    <w:rsid w:val="00C77DAC"/>
    <w:rsid w:val="00C77FC7"/>
    <w:rsid w:val="00C80674"/>
    <w:rsid w:val="00C80EEF"/>
    <w:rsid w:val="00C815FD"/>
    <w:rsid w:val="00C8392F"/>
    <w:rsid w:val="00C840F5"/>
    <w:rsid w:val="00C848B4"/>
    <w:rsid w:val="00C850DB"/>
    <w:rsid w:val="00C86077"/>
    <w:rsid w:val="00C867C6"/>
    <w:rsid w:val="00C87419"/>
    <w:rsid w:val="00C87D0F"/>
    <w:rsid w:val="00C906C8"/>
    <w:rsid w:val="00C90F47"/>
    <w:rsid w:val="00C919EB"/>
    <w:rsid w:val="00C92F99"/>
    <w:rsid w:val="00C944CC"/>
    <w:rsid w:val="00C956ED"/>
    <w:rsid w:val="00C95D5F"/>
    <w:rsid w:val="00C96D82"/>
    <w:rsid w:val="00C96F44"/>
    <w:rsid w:val="00C96FDC"/>
    <w:rsid w:val="00C973E0"/>
    <w:rsid w:val="00CA0258"/>
    <w:rsid w:val="00CA0402"/>
    <w:rsid w:val="00CA0EFD"/>
    <w:rsid w:val="00CA1746"/>
    <w:rsid w:val="00CA2E4A"/>
    <w:rsid w:val="00CA4802"/>
    <w:rsid w:val="00CA5566"/>
    <w:rsid w:val="00CA7E20"/>
    <w:rsid w:val="00CB0E47"/>
    <w:rsid w:val="00CB163F"/>
    <w:rsid w:val="00CB1BB4"/>
    <w:rsid w:val="00CB2AAE"/>
    <w:rsid w:val="00CB329D"/>
    <w:rsid w:val="00CB5D83"/>
    <w:rsid w:val="00CB66F8"/>
    <w:rsid w:val="00CB7095"/>
    <w:rsid w:val="00CB7EE4"/>
    <w:rsid w:val="00CB7FF3"/>
    <w:rsid w:val="00CC141D"/>
    <w:rsid w:val="00CC343F"/>
    <w:rsid w:val="00CC42B5"/>
    <w:rsid w:val="00CC432A"/>
    <w:rsid w:val="00CC462E"/>
    <w:rsid w:val="00CC4DB1"/>
    <w:rsid w:val="00CC52C5"/>
    <w:rsid w:val="00CD10FB"/>
    <w:rsid w:val="00CD11A2"/>
    <w:rsid w:val="00CD1300"/>
    <w:rsid w:val="00CD1A82"/>
    <w:rsid w:val="00CD2452"/>
    <w:rsid w:val="00CD2EB6"/>
    <w:rsid w:val="00CD33D3"/>
    <w:rsid w:val="00CD3D21"/>
    <w:rsid w:val="00CD516B"/>
    <w:rsid w:val="00CD571B"/>
    <w:rsid w:val="00CD5773"/>
    <w:rsid w:val="00CD622A"/>
    <w:rsid w:val="00CD65C8"/>
    <w:rsid w:val="00CD781A"/>
    <w:rsid w:val="00CE0EF8"/>
    <w:rsid w:val="00CE12E3"/>
    <w:rsid w:val="00CE2439"/>
    <w:rsid w:val="00CE5D58"/>
    <w:rsid w:val="00CE6996"/>
    <w:rsid w:val="00CE6DBF"/>
    <w:rsid w:val="00CE6F46"/>
    <w:rsid w:val="00CE77AF"/>
    <w:rsid w:val="00CE7B00"/>
    <w:rsid w:val="00CF0216"/>
    <w:rsid w:val="00CF03E6"/>
    <w:rsid w:val="00CF06E6"/>
    <w:rsid w:val="00CF086D"/>
    <w:rsid w:val="00CF0DE6"/>
    <w:rsid w:val="00CF19E5"/>
    <w:rsid w:val="00CF24BC"/>
    <w:rsid w:val="00CF2659"/>
    <w:rsid w:val="00CF280D"/>
    <w:rsid w:val="00CF378B"/>
    <w:rsid w:val="00CF4989"/>
    <w:rsid w:val="00CF4D24"/>
    <w:rsid w:val="00CF5525"/>
    <w:rsid w:val="00CF5F29"/>
    <w:rsid w:val="00CF6EF9"/>
    <w:rsid w:val="00CF7600"/>
    <w:rsid w:val="00CF76FD"/>
    <w:rsid w:val="00CF7E1F"/>
    <w:rsid w:val="00D00A8D"/>
    <w:rsid w:val="00D00F2A"/>
    <w:rsid w:val="00D01169"/>
    <w:rsid w:val="00D012B8"/>
    <w:rsid w:val="00D02208"/>
    <w:rsid w:val="00D03619"/>
    <w:rsid w:val="00D037D7"/>
    <w:rsid w:val="00D03F65"/>
    <w:rsid w:val="00D04302"/>
    <w:rsid w:val="00D04A63"/>
    <w:rsid w:val="00D04A6B"/>
    <w:rsid w:val="00D05B71"/>
    <w:rsid w:val="00D06504"/>
    <w:rsid w:val="00D079B9"/>
    <w:rsid w:val="00D07C16"/>
    <w:rsid w:val="00D07FB8"/>
    <w:rsid w:val="00D1009D"/>
    <w:rsid w:val="00D128EF"/>
    <w:rsid w:val="00D1294A"/>
    <w:rsid w:val="00D12A0E"/>
    <w:rsid w:val="00D12B50"/>
    <w:rsid w:val="00D1477D"/>
    <w:rsid w:val="00D14EB6"/>
    <w:rsid w:val="00D153EA"/>
    <w:rsid w:val="00D15733"/>
    <w:rsid w:val="00D15A8A"/>
    <w:rsid w:val="00D15F75"/>
    <w:rsid w:val="00D163BC"/>
    <w:rsid w:val="00D16602"/>
    <w:rsid w:val="00D2006D"/>
    <w:rsid w:val="00D20956"/>
    <w:rsid w:val="00D20B39"/>
    <w:rsid w:val="00D20E29"/>
    <w:rsid w:val="00D21080"/>
    <w:rsid w:val="00D21D6B"/>
    <w:rsid w:val="00D22B38"/>
    <w:rsid w:val="00D23EB5"/>
    <w:rsid w:val="00D2546C"/>
    <w:rsid w:val="00D260D7"/>
    <w:rsid w:val="00D26D99"/>
    <w:rsid w:val="00D27027"/>
    <w:rsid w:val="00D27B4C"/>
    <w:rsid w:val="00D27C5D"/>
    <w:rsid w:val="00D30921"/>
    <w:rsid w:val="00D30B61"/>
    <w:rsid w:val="00D31001"/>
    <w:rsid w:val="00D31019"/>
    <w:rsid w:val="00D32BB2"/>
    <w:rsid w:val="00D32DD3"/>
    <w:rsid w:val="00D33332"/>
    <w:rsid w:val="00D3349D"/>
    <w:rsid w:val="00D33A9B"/>
    <w:rsid w:val="00D33B5E"/>
    <w:rsid w:val="00D36340"/>
    <w:rsid w:val="00D3695C"/>
    <w:rsid w:val="00D41875"/>
    <w:rsid w:val="00D43902"/>
    <w:rsid w:val="00D452E7"/>
    <w:rsid w:val="00D4582C"/>
    <w:rsid w:val="00D459D1"/>
    <w:rsid w:val="00D4774D"/>
    <w:rsid w:val="00D51149"/>
    <w:rsid w:val="00D51B9E"/>
    <w:rsid w:val="00D51C6F"/>
    <w:rsid w:val="00D51EDB"/>
    <w:rsid w:val="00D51FBA"/>
    <w:rsid w:val="00D51FDB"/>
    <w:rsid w:val="00D528E2"/>
    <w:rsid w:val="00D52AE7"/>
    <w:rsid w:val="00D52B96"/>
    <w:rsid w:val="00D55708"/>
    <w:rsid w:val="00D57FE4"/>
    <w:rsid w:val="00D60D0E"/>
    <w:rsid w:val="00D6124C"/>
    <w:rsid w:val="00D61C54"/>
    <w:rsid w:val="00D6204C"/>
    <w:rsid w:val="00D62E33"/>
    <w:rsid w:val="00D63B30"/>
    <w:rsid w:val="00D640D3"/>
    <w:rsid w:val="00D654B8"/>
    <w:rsid w:val="00D65838"/>
    <w:rsid w:val="00D65D63"/>
    <w:rsid w:val="00D675B3"/>
    <w:rsid w:val="00D7186D"/>
    <w:rsid w:val="00D720C0"/>
    <w:rsid w:val="00D72FA6"/>
    <w:rsid w:val="00D73A2B"/>
    <w:rsid w:val="00D748DB"/>
    <w:rsid w:val="00D74DD7"/>
    <w:rsid w:val="00D754F9"/>
    <w:rsid w:val="00D76090"/>
    <w:rsid w:val="00D7667B"/>
    <w:rsid w:val="00D76E15"/>
    <w:rsid w:val="00D76F90"/>
    <w:rsid w:val="00D77F51"/>
    <w:rsid w:val="00D80711"/>
    <w:rsid w:val="00D80882"/>
    <w:rsid w:val="00D81420"/>
    <w:rsid w:val="00D82D04"/>
    <w:rsid w:val="00D83D0F"/>
    <w:rsid w:val="00D84646"/>
    <w:rsid w:val="00D84AA2"/>
    <w:rsid w:val="00D84F4D"/>
    <w:rsid w:val="00D85015"/>
    <w:rsid w:val="00D853CC"/>
    <w:rsid w:val="00D8597A"/>
    <w:rsid w:val="00D866CD"/>
    <w:rsid w:val="00D90046"/>
    <w:rsid w:val="00D90242"/>
    <w:rsid w:val="00D902AA"/>
    <w:rsid w:val="00D914BB"/>
    <w:rsid w:val="00D91FF6"/>
    <w:rsid w:val="00D92395"/>
    <w:rsid w:val="00D926B8"/>
    <w:rsid w:val="00D9419E"/>
    <w:rsid w:val="00D942B1"/>
    <w:rsid w:val="00D94F52"/>
    <w:rsid w:val="00D95315"/>
    <w:rsid w:val="00D967BE"/>
    <w:rsid w:val="00D96F18"/>
    <w:rsid w:val="00D96F2B"/>
    <w:rsid w:val="00D97086"/>
    <w:rsid w:val="00D9733A"/>
    <w:rsid w:val="00D97513"/>
    <w:rsid w:val="00D976AC"/>
    <w:rsid w:val="00DA047F"/>
    <w:rsid w:val="00DA0EF2"/>
    <w:rsid w:val="00DA292D"/>
    <w:rsid w:val="00DA314B"/>
    <w:rsid w:val="00DA4960"/>
    <w:rsid w:val="00DA4D43"/>
    <w:rsid w:val="00DA73D4"/>
    <w:rsid w:val="00DB1B9F"/>
    <w:rsid w:val="00DB6133"/>
    <w:rsid w:val="00DB7753"/>
    <w:rsid w:val="00DC025D"/>
    <w:rsid w:val="00DC037B"/>
    <w:rsid w:val="00DC299B"/>
    <w:rsid w:val="00DC3BD5"/>
    <w:rsid w:val="00DC4B1C"/>
    <w:rsid w:val="00DC5A26"/>
    <w:rsid w:val="00DC5B27"/>
    <w:rsid w:val="00DC6AB1"/>
    <w:rsid w:val="00DC740C"/>
    <w:rsid w:val="00DC7536"/>
    <w:rsid w:val="00DC78F7"/>
    <w:rsid w:val="00DD272F"/>
    <w:rsid w:val="00DD2B58"/>
    <w:rsid w:val="00DD3E51"/>
    <w:rsid w:val="00DD4636"/>
    <w:rsid w:val="00DD55ED"/>
    <w:rsid w:val="00DD60C0"/>
    <w:rsid w:val="00DD6657"/>
    <w:rsid w:val="00DD673A"/>
    <w:rsid w:val="00DD710B"/>
    <w:rsid w:val="00DD7AB5"/>
    <w:rsid w:val="00DD7D26"/>
    <w:rsid w:val="00DE01D1"/>
    <w:rsid w:val="00DE0871"/>
    <w:rsid w:val="00DE1066"/>
    <w:rsid w:val="00DE152C"/>
    <w:rsid w:val="00DE1C9F"/>
    <w:rsid w:val="00DE29C6"/>
    <w:rsid w:val="00DE3701"/>
    <w:rsid w:val="00DE55F0"/>
    <w:rsid w:val="00DE7A25"/>
    <w:rsid w:val="00DE7D21"/>
    <w:rsid w:val="00DF25A1"/>
    <w:rsid w:val="00DF2B46"/>
    <w:rsid w:val="00DF38A0"/>
    <w:rsid w:val="00DF55A7"/>
    <w:rsid w:val="00DF71F1"/>
    <w:rsid w:val="00E006E9"/>
    <w:rsid w:val="00E009D8"/>
    <w:rsid w:val="00E012DC"/>
    <w:rsid w:val="00E0207D"/>
    <w:rsid w:val="00E0320E"/>
    <w:rsid w:val="00E0405B"/>
    <w:rsid w:val="00E047E0"/>
    <w:rsid w:val="00E049FE"/>
    <w:rsid w:val="00E04C24"/>
    <w:rsid w:val="00E04CA6"/>
    <w:rsid w:val="00E04D18"/>
    <w:rsid w:val="00E06299"/>
    <w:rsid w:val="00E06444"/>
    <w:rsid w:val="00E07D54"/>
    <w:rsid w:val="00E106D1"/>
    <w:rsid w:val="00E11F76"/>
    <w:rsid w:val="00E12E18"/>
    <w:rsid w:val="00E13B8E"/>
    <w:rsid w:val="00E14172"/>
    <w:rsid w:val="00E14242"/>
    <w:rsid w:val="00E1582D"/>
    <w:rsid w:val="00E169AC"/>
    <w:rsid w:val="00E17124"/>
    <w:rsid w:val="00E17C46"/>
    <w:rsid w:val="00E17C8A"/>
    <w:rsid w:val="00E17D79"/>
    <w:rsid w:val="00E2014B"/>
    <w:rsid w:val="00E2063E"/>
    <w:rsid w:val="00E20B92"/>
    <w:rsid w:val="00E22288"/>
    <w:rsid w:val="00E23999"/>
    <w:rsid w:val="00E239EC"/>
    <w:rsid w:val="00E24EFB"/>
    <w:rsid w:val="00E25981"/>
    <w:rsid w:val="00E261D0"/>
    <w:rsid w:val="00E264D6"/>
    <w:rsid w:val="00E27A28"/>
    <w:rsid w:val="00E27F35"/>
    <w:rsid w:val="00E30CAE"/>
    <w:rsid w:val="00E32E25"/>
    <w:rsid w:val="00E33F47"/>
    <w:rsid w:val="00E34166"/>
    <w:rsid w:val="00E35C57"/>
    <w:rsid w:val="00E35D2D"/>
    <w:rsid w:val="00E361BC"/>
    <w:rsid w:val="00E368B2"/>
    <w:rsid w:val="00E36DCE"/>
    <w:rsid w:val="00E37332"/>
    <w:rsid w:val="00E37664"/>
    <w:rsid w:val="00E37801"/>
    <w:rsid w:val="00E42218"/>
    <w:rsid w:val="00E4229A"/>
    <w:rsid w:val="00E424B2"/>
    <w:rsid w:val="00E42F27"/>
    <w:rsid w:val="00E44212"/>
    <w:rsid w:val="00E443B7"/>
    <w:rsid w:val="00E44D39"/>
    <w:rsid w:val="00E455BA"/>
    <w:rsid w:val="00E45CEB"/>
    <w:rsid w:val="00E46212"/>
    <w:rsid w:val="00E4745D"/>
    <w:rsid w:val="00E475A0"/>
    <w:rsid w:val="00E4786B"/>
    <w:rsid w:val="00E5021A"/>
    <w:rsid w:val="00E51944"/>
    <w:rsid w:val="00E52BFA"/>
    <w:rsid w:val="00E52DEB"/>
    <w:rsid w:val="00E53307"/>
    <w:rsid w:val="00E53AA6"/>
    <w:rsid w:val="00E53F96"/>
    <w:rsid w:val="00E5492B"/>
    <w:rsid w:val="00E54E50"/>
    <w:rsid w:val="00E5574F"/>
    <w:rsid w:val="00E56253"/>
    <w:rsid w:val="00E5755D"/>
    <w:rsid w:val="00E6078D"/>
    <w:rsid w:val="00E61D6A"/>
    <w:rsid w:val="00E62B32"/>
    <w:rsid w:val="00E633C9"/>
    <w:rsid w:val="00E6361D"/>
    <w:rsid w:val="00E6390C"/>
    <w:rsid w:val="00E639C4"/>
    <w:rsid w:val="00E64F3F"/>
    <w:rsid w:val="00E66D66"/>
    <w:rsid w:val="00E676A6"/>
    <w:rsid w:val="00E70793"/>
    <w:rsid w:val="00E71133"/>
    <w:rsid w:val="00E73ECE"/>
    <w:rsid w:val="00E7400A"/>
    <w:rsid w:val="00E74053"/>
    <w:rsid w:val="00E7492B"/>
    <w:rsid w:val="00E762E1"/>
    <w:rsid w:val="00E770B7"/>
    <w:rsid w:val="00E77464"/>
    <w:rsid w:val="00E80F98"/>
    <w:rsid w:val="00E81226"/>
    <w:rsid w:val="00E8168D"/>
    <w:rsid w:val="00E81DD5"/>
    <w:rsid w:val="00E827FA"/>
    <w:rsid w:val="00E83372"/>
    <w:rsid w:val="00E8338F"/>
    <w:rsid w:val="00E838BC"/>
    <w:rsid w:val="00E84613"/>
    <w:rsid w:val="00E8536A"/>
    <w:rsid w:val="00E85892"/>
    <w:rsid w:val="00E872D2"/>
    <w:rsid w:val="00E872E2"/>
    <w:rsid w:val="00E873CD"/>
    <w:rsid w:val="00E875D3"/>
    <w:rsid w:val="00E879BD"/>
    <w:rsid w:val="00E87C65"/>
    <w:rsid w:val="00E9062D"/>
    <w:rsid w:val="00E90F37"/>
    <w:rsid w:val="00E91DFD"/>
    <w:rsid w:val="00E943EB"/>
    <w:rsid w:val="00E94688"/>
    <w:rsid w:val="00E947AE"/>
    <w:rsid w:val="00E95515"/>
    <w:rsid w:val="00E95BB4"/>
    <w:rsid w:val="00E96351"/>
    <w:rsid w:val="00E9716F"/>
    <w:rsid w:val="00EA1D88"/>
    <w:rsid w:val="00EA246B"/>
    <w:rsid w:val="00EA2FBD"/>
    <w:rsid w:val="00EA39E3"/>
    <w:rsid w:val="00EA3FE5"/>
    <w:rsid w:val="00EA41B8"/>
    <w:rsid w:val="00EA5083"/>
    <w:rsid w:val="00EA520A"/>
    <w:rsid w:val="00EA7FD8"/>
    <w:rsid w:val="00EB1632"/>
    <w:rsid w:val="00EB2563"/>
    <w:rsid w:val="00EB2F2B"/>
    <w:rsid w:val="00EB3991"/>
    <w:rsid w:val="00EB3B9D"/>
    <w:rsid w:val="00EB41F5"/>
    <w:rsid w:val="00EB4940"/>
    <w:rsid w:val="00EB589E"/>
    <w:rsid w:val="00EB6FBD"/>
    <w:rsid w:val="00EC1A40"/>
    <w:rsid w:val="00EC23D0"/>
    <w:rsid w:val="00EC2D36"/>
    <w:rsid w:val="00EC2DE0"/>
    <w:rsid w:val="00EC349C"/>
    <w:rsid w:val="00EC57FB"/>
    <w:rsid w:val="00EC7715"/>
    <w:rsid w:val="00ED04BF"/>
    <w:rsid w:val="00ED13C1"/>
    <w:rsid w:val="00ED1976"/>
    <w:rsid w:val="00ED21B0"/>
    <w:rsid w:val="00ED2B59"/>
    <w:rsid w:val="00ED3910"/>
    <w:rsid w:val="00ED5BA6"/>
    <w:rsid w:val="00ED5DD1"/>
    <w:rsid w:val="00ED6121"/>
    <w:rsid w:val="00ED6503"/>
    <w:rsid w:val="00ED6EA9"/>
    <w:rsid w:val="00ED75F2"/>
    <w:rsid w:val="00ED7AF3"/>
    <w:rsid w:val="00ED7EC5"/>
    <w:rsid w:val="00EE05D8"/>
    <w:rsid w:val="00EE1CB3"/>
    <w:rsid w:val="00EE25AE"/>
    <w:rsid w:val="00EE2B72"/>
    <w:rsid w:val="00EE3CD1"/>
    <w:rsid w:val="00EE3F93"/>
    <w:rsid w:val="00EE4E57"/>
    <w:rsid w:val="00EE5181"/>
    <w:rsid w:val="00EE5186"/>
    <w:rsid w:val="00EE5E96"/>
    <w:rsid w:val="00EE60C5"/>
    <w:rsid w:val="00EE64D6"/>
    <w:rsid w:val="00EE7A85"/>
    <w:rsid w:val="00EE7ECD"/>
    <w:rsid w:val="00EF0113"/>
    <w:rsid w:val="00EF1120"/>
    <w:rsid w:val="00EF212E"/>
    <w:rsid w:val="00EF22A9"/>
    <w:rsid w:val="00EF2E61"/>
    <w:rsid w:val="00EF3934"/>
    <w:rsid w:val="00EF40B3"/>
    <w:rsid w:val="00EF4170"/>
    <w:rsid w:val="00EF581E"/>
    <w:rsid w:val="00EF5B63"/>
    <w:rsid w:val="00EF6A9E"/>
    <w:rsid w:val="00EF78F1"/>
    <w:rsid w:val="00F00071"/>
    <w:rsid w:val="00F01FDD"/>
    <w:rsid w:val="00F02375"/>
    <w:rsid w:val="00F02BD3"/>
    <w:rsid w:val="00F02F76"/>
    <w:rsid w:val="00F034FD"/>
    <w:rsid w:val="00F049A8"/>
    <w:rsid w:val="00F07653"/>
    <w:rsid w:val="00F078C9"/>
    <w:rsid w:val="00F11A9B"/>
    <w:rsid w:val="00F11FDB"/>
    <w:rsid w:val="00F13D03"/>
    <w:rsid w:val="00F13E99"/>
    <w:rsid w:val="00F14E22"/>
    <w:rsid w:val="00F14F03"/>
    <w:rsid w:val="00F152E1"/>
    <w:rsid w:val="00F157BB"/>
    <w:rsid w:val="00F16B3D"/>
    <w:rsid w:val="00F1728A"/>
    <w:rsid w:val="00F17A77"/>
    <w:rsid w:val="00F213DA"/>
    <w:rsid w:val="00F25672"/>
    <w:rsid w:val="00F264D2"/>
    <w:rsid w:val="00F26A26"/>
    <w:rsid w:val="00F27713"/>
    <w:rsid w:val="00F30B10"/>
    <w:rsid w:val="00F31D5D"/>
    <w:rsid w:val="00F3223B"/>
    <w:rsid w:val="00F350DA"/>
    <w:rsid w:val="00F359C0"/>
    <w:rsid w:val="00F3678D"/>
    <w:rsid w:val="00F36BDD"/>
    <w:rsid w:val="00F36E46"/>
    <w:rsid w:val="00F36F0C"/>
    <w:rsid w:val="00F3752D"/>
    <w:rsid w:val="00F379EA"/>
    <w:rsid w:val="00F42345"/>
    <w:rsid w:val="00F446A4"/>
    <w:rsid w:val="00F450BF"/>
    <w:rsid w:val="00F458CF"/>
    <w:rsid w:val="00F47B92"/>
    <w:rsid w:val="00F501D9"/>
    <w:rsid w:val="00F50538"/>
    <w:rsid w:val="00F52BB6"/>
    <w:rsid w:val="00F534DC"/>
    <w:rsid w:val="00F53CB5"/>
    <w:rsid w:val="00F5617D"/>
    <w:rsid w:val="00F562A9"/>
    <w:rsid w:val="00F567B8"/>
    <w:rsid w:val="00F56998"/>
    <w:rsid w:val="00F6153C"/>
    <w:rsid w:val="00F616F2"/>
    <w:rsid w:val="00F62567"/>
    <w:rsid w:val="00F6269E"/>
    <w:rsid w:val="00F62D0C"/>
    <w:rsid w:val="00F64CE6"/>
    <w:rsid w:val="00F70F6D"/>
    <w:rsid w:val="00F710C3"/>
    <w:rsid w:val="00F7126F"/>
    <w:rsid w:val="00F71355"/>
    <w:rsid w:val="00F71D2B"/>
    <w:rsid w:val="00F72D75"/>
    <w:rsid w:val="00F741FE"/>
    <w:rsid w:val="00F757EA"/>
    <w:rsid w:val="00F759CE"/>
    <w:rsid w:val="00F77493"/>
    <w:rsid w:val="00F775E4"/>
    <w:rsid w:val="00F80857"/>
    <w:rsid w:val="00F80ACD"/>
    <w:rsid w:val="00F810BA"/>
    <w:rsid w:val="00F81E2A"/>
    <w:rsid w:val="00F827DF"/>
    <w:rsid w:val="00F82859"/>
    <w:rsid w:val="00F82F79"/>
    <w:rsid w:val="00F83D1A"/>
    <w:rsid w:val="00F842B2"/>
    <w:rsid w:val="00F857EA"/>
    <w:rsid w:val="00F857EE"/>
    <w:rsid w:val="00F86D03"/>
    <w:rsid w:val="00F87283"/>
    <w:rsid w:val="00F875F7"/>
    <w:rsid w:val="00F90B1D"/>
    <w:rsid w:val="00F90F1E"/>
    <w:rsid w:val="00F91079"/>
    <w:rsid w:val="00F91263"/>
    <w:rsid w:val="00F91474"/>
    <w:rsid w:val="00F91764"/>
    <w:rsid w:val="00F9377F"/>
    <w:rsid w:val="00F9419D"/>
    <w:rsid w:val="00F96708"/>
    <w:rsid w:val="00F96ED9"/>
    <w:rsid w:val="00F97450"/>
    <w:rsid w:val="00FA16C7"/>
    <w:rsid w:val="00FA20CE"/>
    <w:rsid w:val="00FA2A7F"/>
    <w:rsid w:val="00FA316F"/>
    <w:rsid w:val="00FA3FF1"/>
    <w:rsid w:val="00FA5AA5"/>
    <w:rsid w:val="00FB091B"/>
    <w:rsid w:val="00FB1495"/>
    <w:rsid w:val="00FB2D47"/>
    <w:rsid w:val="00FB3D1A"/>
    <w:rsid w:val="00FB43C6"/>
    <w:rsid w:val="00FB4C4F"/>
    <w:rsid w:val="00FB5148"/>
    <w:rsid w:val="00FB57FE"/>
    <w:rsid w:val="00FB6081"/>
    <w:rsid w:val="00FB662C"/>
    <w:rsid w:val="00FB7464"/>
    <w:rsid w:val="00FB74EB"/>
    <w:rsid w:val="00FC2459"/>
    <w:rsid w:val="00FC3CED"/>
    <w:rsid w:val="00FC4BD0"/>
    <w:rsid w:val="00FC56ED"/>
    <w:rsid w:val="00FC5709"/>
    <w:rsid w:val="00FC66AD"/>
    <w:rsid w:val="00FD1072"/>
    <w:rsid w:val="00FD1E3E"/>
    <w:rsid w:val="00FD2D15"/>
    <w:rsid w:val="00FD3054"/>
    <w:rsid w:val="00FD30CC"/>
    <w:rsid w:val="00FD347A"/>
    <w:rsid w:val="00FD3938"/>
    <w:rsid w:val="00FD4047"/>
    <w:rsid w:val="00FD4721"/>
    <w:rsid w:val="00FD77B4"/>
    <w:rsid w:val="00FD7E83"/>
    <w:rsid w:val="00FE1FF5"/>
    <w:rsid w:val="00FE28D2"/>
    <w:rsid w:val="00FE3335"/>
    <w:rsid w:val="00FE54B5"/>
    <w:rsid w:val="00FE7FD2"/>
    <w:rsid w:val="00FF18EA"/>
    <w:rsid w:val="00FF1C62"/>
    <w:rsid w:val="00FF3A5D"/>
    <w:rsid w:val="00FF57CE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C2C1"/>
  <w15:docId w15:val="{4EEB7EF6-7224-412E-BE40-848777CC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EDD"/>
    <w:pPr>
      <w:spacing w:line="360" w:lineRule="auto"/>
      <w:jc w:val="both"/>
    </w:pPr>
    <w:rPr>
      <w:rFonts w:ascii="Bookman Old Style" w:eastAsia="Batang" w:hAnsi="Bookman Old Style"/>
      <w:sz w:val="24"/>
      <w:szCs w:val="24"/>
      <w:lang w:val="sk-SK" w:eastAsia="ko-KR"/>
    </w:rPr>
  </w:style>
  <w:style w:type="paragraph" w:styleId="Heading1">
    <w:name w:val="heading 1"/>
    <w:basedOn w:val="Normal"/>
    <w:next w:val="Normal"/>
    <w:link w:val="Heading1Char"/>
    <w:qFormat/>
    <w:rsid w:val="007C3B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F51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rsid w:val="00FB5148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,Caracter Char"/>
    <w:link w:val="Header"/>
    <w:uiPriority w:val="99"/>
    <w:semiHidden/>
    <w:rsid w:val="00FB5148"/>
    <w:rPr>
      <w:rFonts w:ascii="Bookman Old Style" w:eastAsia="Batang" w:hAnsi="Bookman Old Style"/>
      <w:sz w:val="24"/>
      <w:szCs w:val="24"/>
      <w:lang w:val="ro-RO" w:eastAsia="ko-KR" w:bidi="ar-SA"/>
    </w:rPr>
  </w:style>
  <w:style w:type="paragraph" w:styleId="Footer">
    <w:name w:val="footer"/>
    <w:basedOn w:val="Normal"/>
    <w:link w:val="FooterChar"/>
    <w:uiPriority w:val="99"/>
    <w:rsid w:val="00FB51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B5148"/>
  </w:style>
  <w:style w:type="paragraph" w:styleId="NoSpacing">
    <w:name w:val="No Spacing"/>
    <w:uiPriority w:val="1"/>
    <w:qFormat/>
    <w:rsid w:val="00702C85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B12D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B12DC"/>
    <w:rPr>
      <w:rFonts w:ascii="Tahoma" w:eastAsia="Batang" w:hAnsi="Tahoma" w:cs="Tahoma"/>
      <w:sz w:val="16"/>
      <w:szCs w:val="16"/>
      <w:lang w:val="ro-RO" w:eastAsia="ko-KR"/>
    </w:rPr>
  </w:style>
  <w:style w:type="character" w:customStyle="1" w:styleId="FooterChar">
    <w:name w:val="Footer Char"/>
    <w:link w:val="Footer"/>
    <w:uiPriority w:val="99"/>
    <w:rsid w:val="003901CF"/>
    <w:rPr>
      <w:rFonts w:ascii="Bookman Old Style" w:eastAsia="Batang" w:hAnsi="Bookman Old Style"/>
      <w:sz w:val="24"/>
      <w:szCs w:val="24"/>
      <w:lang w:eastAsia="ko-KR"/>
    </w:rPr>
  </w:style>
  <w:style w:type="character" w:customStyle="1" w:styleId="apple-converted-space">
    <w:name w:val="apple-converted-space"/>
    <w:rsid w:val="00F3752D"/>
  </w:style>
  <w:style w:type="character" w:styleId="Hyperlink">
    <w:name w:val="Hyperlink"/>
    <w:uiPriority w:val="99"/>
    <w:unhideWhenUsed/>
    <w:rsid w:val="00F375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025C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7C3B92"/>
    <w:rPr>
      <w:rFonts w:ascii="Cambria" w:eastAsia="Times New Roman" w:hAnsi="Cambria" w:cs="Times New Roman"/>
      <w:b/>
      <w:bCs/>
      <w:kern w:val="32"/>
      <w:sz w:val="32"/>
      <w:szCs w:val="32"/>
      <w:lang w:eastAsia="ko-KR"/>
    </w:rPr>
  </w:style>
  <w:style w:type="table" w:styleId="TableGrid">
    <w:name w:val="Table Grid"/>
    <w:basedOn w:val="TableNormal"/>
    <w:uiPriority w:val="39"/>
    <w:rsid w:val="00E84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rsid w:val="00451FBE"/>
  </w:style>
  <w:style w:type="paragraph" w:customStyle="1" w:styleId="Pa54">
    <w:name w:val="Pa54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69">
    <w:name w:val="Pa69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1">
    <w:name w:val="A9+1"/>
    <w:uiPriority w:val="99"/>
    <w:rsid w:val="00700AE5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32">
    <w:name w:val="Pa33+2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351">
    <w:name w:val="Pa35+1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2">
    <w:name w:val="A9+2"/>
    <w:uiPriority w:val="99"/>
    <w:rsid w:val="00A155A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Default">
    <w:name w:val="Default"/>
    <w:rsid w:val="000A2230"/>
    <w:pPr>
      <w:autoSpaceDE w:val="0"/>
      <w:autoSpaceDN w:val="0"/>
      <w:adjustRightInd w:val="0"/>
    </w:pPr>
    <w:rPr>
      <w:rFonts w:ascii="IBM Plex Sans" w:hAnsi="IBM Plex Sans" w:cs="IBM Plex Sans"/>
      <w:color w:val="000000"/>
      <w:sz w:val="24"/>
      <w:szCs w:val="24"/>
    </w:rPr>
  </w:style>
  <w:style w:type="paragraph" w:customStyle="1" w:styleId="Pa372">
    <w:name w:val="Pa37+2"/>
    <w:basedOn w:val="Default"/>
    <w:next w:val="Default"/>
    <w:uiPriority w:val="99"/>
    <w:rsid w:val="00BB61C3"/>
    <w:pPr>
      <w:spacing w:line="197" w:lineRule="atLeast"/>
    </w:pPr>
    <w:rPr>
      <w:rFonts w:cs="Times New Roman"/>
      <w:color w:val="auto"/>
    </w:rPr>
  </w:style>
  <w:style w:type="character" w:customStyle="1" w:styleId="A102">
    <w:name w:val="A10+2"/>
    <w:uiPriority w:val="99"/>
    <w:rsid w:val="00BB61C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13">
    <w:name w:val="Pa31+3"/>
    <w:basedOn w:val="Default"/>
    <w:next w:val="Default"/>
    <w:uiPriority w:val="99"/>
    <w:rsid w:val="004D362B"/>
    <w:pPr>
      <w:spacing w:line="197" w:lineRule="atLeast"/>
    </w:pPr>
    <w:rPr>
      <w:rFonts w:cs="Times New Roman"/>
      <w:color w:val="auto"/>
    </w:rPr>
  </w:style>
  <w:style w:type="character" w:customStyle="1" w:styleId="A34">
    <w:name w:val="A3+4"/>
    <w:uiPriority w:val="99"/>
    <w:rsid w:val="004D362B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F501D9"/>
    <w:rPr>
      <w:color w:val="605E5C"/>
      <w:shd w:val="clear" w:color="auto" w:fill="E1DFDD"/>
    </w:rPr>
  </w:style>
  <w:style w:type="table" w:styleId="ListTable1Light-Accent1">
    <w:name w:val="List Table 1 Light Accent 1"/>
    <w:basedOn w:val="TableNormal"/>
    <w:uiPriority w:val="46"/>
    <w:rsid w:val="001A599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unhideWhenUsed/>
    <w:rsid w:val="001F51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1F51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k-SK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\Desktop\Template_2016\Templates_EN_VIII_2016_format_dot\EN_limba_romana_2016_var_xx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7A77A-F01B-45B8-86B8-7967B8D1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EN_limba_romana_2016_var_xx</Template>
  <TotalTime>5</TotalTime>
  <Pages>8</Pages>
  <Words>2029</Words>
  <Characters>11571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</dc:creator>
  <cp:lastModifiedBy>Mariana Bilici</cp:lastModifiedBy>
  <cp:revision>6</cp:revision>
  <cp:lastPrinted>2026-03-05T02:46:00Z</cp:lastPrinted>
  <dcterms:created xsi:type="dcterms:W3CDTF">2026-04-01T07:33:00Z</dcterms:created>
  <dcterms:modified xsi:type="dcterms:W3CDTF">2026-04-01T08:16:00Z</dcterms:modified>
</cp:coreProperties>
</file>