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A5AFE" w14:textId="77777777" w:rsidR="00477B5A" w:rsidRPr="00B01CC5" w:rsidRDefault="00E106D1" w:rsidP="00477B5A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  <w:r w:rsidRPr="00B01CC5">
        <w:rPr>
          <w:rFonts w:ascii="Arial" w:hAnsi="Arial" w:cs="Arial"/>
          <w:b/>
          <w:bCs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5B79E8BA" wp14:editId="0914797C">
                <wp:simplePos x="0" y="0"/>
                <wp:positionH relativeFrom="margin">
                  <wp:posOffset>3839067</wp:posOffset>
                </wp:positionH>
                <wp:positionV relativeFrom="paragraph">
                  <wp:posOffset>0</wp:posOffset>
                </wp:positionV>
                <wp:extent cx="2842260" cy="3048000"/>
                <wp:effectExtent l="0" t="0" r="1524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2260" cy="304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1E0FA8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…………………………………………............................................................................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4B6244" w14:textId="77777777" w:rsidR="00C445E8" w:rsidRPr="00870C85" w:rsidRDefault="00C445E8" w:rsidP="00417EA7">
                            <w:pPr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Ini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iala prenumelui tatălui: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…………….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4505BA6C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Prenumele: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</w:t>
                            </w:r>
                          </w:p>
                          <w:p w14:paraId="07CD947C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Ș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coala de provenien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ă: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</w:t>
                            </w:r>
                          </w:p>
                          <w:p w14:paraId="74C604F4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..............................................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.............................</w:t>
                            </w:r>
                          </w:p>
                          <w:p w14:paraId="6BB8EF69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30C58934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Centrul de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olimpiadă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...........</w:t>
                            </w:r>
                          </w:p>
                          <w:p w14:paraId="252D65AF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59A2C396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Localitatea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</w:t>
                            </w:r>
                          </w:p>
                          <w:p w14:paraId="5436499A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b/>
                                <w:sz w:val="8"/>
                                <w:szCs w:val="8"/>
                              </w:rPr>
                            </w:pPr>
                          </w:p>
                          <w:p w14:paraId="41B2794E" w14:textId="77777777" w:rsidR="00C445E8" w:rsidRPr="00870C85" w:rsidRDefault="00C445E8" w:rsidP="005868EC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Jude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ț</w:t>
                            </w:r>
                            <w:r w:rsidRPr="00870C85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ul: 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……………………………………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.......</w:t>
                            </w: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76E46F70" w14:textId="77777777" w:rsidR="00C445E8" w:rsidRPr="00870C85" w:rsidRDefault="00C445E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2835"/>
                              <w:gridCol w:w="1311"/>
                            </w:tblGrid>
                            <w:tr w:rsidR="00C445E8" w:rsidRPr="00870C85" w14:paraId="657C14E5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34940E2E" w14:textId="77777777" w:rsidR="00C445E8" w:rsidRPr="00870C85" w:rsidRDefault="00C445E8" w:rsidP="00870C85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Nume şi prenume asistent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EF0C32B" w14:textId="77777777" w:rsidR="00C445E8" w:rsidRPr="00870C85" w:rsidRDefault="00C445E8" w:rsidP="002D7323">
                                  <w:pPr>
                                    <w:spacing w:line="240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  <w:r w:rsidRPr="00870C85"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  <w:t>Semnătura</w:t>
                                  </w:r>
                                </w:p>
                              </w:tc>
                            </w:tr>
                            <w:tr w:rsidR="00C445E8" w:rsidRPr="00870C85" w14:paraId="66D36334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43A91F2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5FDDB50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45E8" w:rsidRPr="00870C85" w14:paraId="5A9469D0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5691A53F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2C7D362F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45E8" w:rsidRPr="00870C85" w14:paraId="2F5BA63F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0AAC2802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0987873B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C445E8" w:rsidRPr="00870C85" w14:paraId="1A1C7D5B" w14:textId="77777777" w:rsidTr="00870C85">
                              <w:trPr>
                                <w:jc w:val="center"/>
                              </w:trPr>
                              <w:tc>
                                <w:tcPr>
                                  <w:tcW w:w="2835" w:type="dxa"/>
                                </w:tcPr>
                                <w:p w14:paraId="6A05811F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703771FA" w14:textId="77777777" w:rsidR="00C445E8" w:rsidRPr="00870C85" w:rsidRDefault="00C445E8" w:rsidP="00417EA7">
                                  <w:pPr>
                                    <w:spacing w:line="276" w:lineRule="auto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201D783" w14:textId="77777777" w:rsidR="00C445E8" w:rsidRPr="00870C85" w:rsidRDefault="00C445E8" w:rsidP="005868EC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79E8B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02.3pt;margin-top:0;width:223.8pt;height:240pt;z-index:251642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">
                <v:textbox>
                  <w:txbxContent>
                    <w:p w14:paraId="221E0FA8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…………………………………………............................................................................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4B6244" w14:textId="77777777" w:rsidR="00C445E8" w:rsidRPr="00870C85" w:rsidRDefault="00C445E8" w:rsidP="00417EA7">
                      <w:pPr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Ini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iala prenumelui tatălui: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…………….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4505BA6C" w14:textId="77777777" w:rsidR="00C445E8" w:rsidRPr="00870C85" w:rsidRDefault="00C445E8" w:rsidP="00417EA7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Prenumele: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</w:t>
                      </w:r>
                    </w:p>
                    <w:p w14:paraId="07CD947C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Ș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coala de provenien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ă: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</w:t>
                      </w:r>
                    </w:p>
                    <w:p w14:paraId="74C604F4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..............................................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.............................</w:t>
                      </w:r>
                    </w:p>
                    <w:p w14:paraId="6BB8EF69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30C58934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Centrul de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olimpiadă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...........</w:t>
                      </w:r>
                    </w:p>
                    <w:p w14:paraId="252D65AF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59A2C396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Localitatea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: 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</w:t>
                      </w:r>
                    </w:p>
                    <w:p w14:paraId="5436499A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b/>
                          <w:sz w:val="8"/>
                          <w:szCs w:val="8"/>
                        </w:rPr>
                      </w:pPr>
                    </w:p>
                    <w:p w14:paraId="41B2794E" w14:textId="77777777" w:rsidR="00C445E8" w:rsidRPr="00870C85" w:rsidRDefault="00C445E8" w:rsidP="005868EC">
                      <w:pPr>
                        <w:spacing w:line="276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Jude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ț</w:t>
                      </w:r>
                      <w:r w:rsidRPr="00870C85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ul: 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……………………………………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.......</w:t>
                      </w:r>
                      <w:r w:rsidRPr="00870C85">
                        <w:rPr>
                          <w:rFonts w:ascii="Arial" w:hAnsi="Arial" w:cs="Arial"/>
                          <w:sz w:val="20"/>
                          <w:szCs w:val="20"/>
                        </w:rPr>
                        <w:t>..</w:t>
                      </w:r>
                    </w:p>
                    <w:p w14:paraId="76E46F70" w14:textId="77777777" w:rsidR="00C445E8" w:rsidRPr="00870C85" w:rsidRDefault="00C445E8" w:rsidP="002D7323">
                      <w:pPr>
                        <w:spacing w:line="240" w:lineRule="auto"/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2835"/>
                        <w:gridCol w:w="1311"/>
                      </w:tblGrid>
                      <w:tr w:rsidR="00C445E8" w:rsidRPr="00870C85" w14:paraId="657C14E5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34940E2E" w14:textId="77777777" w:rsidR="00C445E8" w:rsidRPr="00870C85" w:rsidRDefault="00C445E8" w:rsidP="00870C85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Nume şi prenume asistent</w:t>
                            </w:r>
                          </w:p>
                        </w:tc>
                        <w:tc>
                          <w:tcPr>
                            <w:tcW w:w="1311" w:type="dxa"/>
                          </w:tcPr>
                          <w:p w14:paraId="2EF0C32B" w14:textId="77777777" w:rsidR="00C445E8" w:rsidRPr="00870C85" w:rsidRDefault="00C445E8" w:rsidP="002D7323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870C85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Semnătura</w:t>
                            </w:r>
                          </w:p>
                        </w:tc>
                      </w:tr>
                      <w:tr w:rsidR="00C445E8" w:rsidRPr="00870C85" w14:paraId="66D36334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43A91F2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5FDDB50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45E8" w:rsidRPr="00870C85" w14:paraId="5A9469D0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5691A53F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2C7D362F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45E8" w:rsidRPr="00870C85" w14:paraId="2F5BA63F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0AAC2802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0987873B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C445E8" w:rsidRPr="00870C85" w14:paraId="1A1C7D5B" w14:textId="77777777" w:rsidTr="00870C85">
                        <w:trPr>
                          <w:jc w:val="center"/>
                        </w:trPr>
                        <w:tc>
                          <w:tcPr>
                            <w:tcW w:w="2835" w:type="dxa"/>
                          </w:tcPr>
                          <w:p w14:paraId="6A05811F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703771FA" w14:textId="77777777" w:rsidR="00C445E8" w:rsidRPr="00870C85" w:rsidRDefault="00C445E8" w:rsidP="00417EA7">
                            <w:pPr>
                              <w:spacing w:line="276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5201D783" w14:textId="77777777" w:rsidR="00C445E8" w:rsidRPr="00870C85" w:rsidRDefault="00C445E8" w:rsidP="005868EC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3D6DB10" w14:textId="77777777" w:rsidR="004D4FDB" w:rsidRPr="003F03BA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ro-RO"/>
        </w:rPr>
      </w:pPr>
      <w:r w:rsidRPr="003F03BA">
        <w:rPr>
          <w:rFonts w:ascii="Arial" w:hAnsi="Arial" w:cs="Arial"/>
          <w:b/>
          <w:sz w:val="22"/>
          <w:szCs w:val="22"/>
          <w:lang w:val="ro-RO"/>
        </w:rPr>
        <w:t>Prezenta lucrare conține ______ pagini</w:t>
      </w:r>
    </w:p>
    <w:p w14:paraId="249ED552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7C6A82D4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1D29E944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6BE69F0E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0970D5A0" w14:textId="77777777" w:rsidR="004D4FDB" w:rsidRPr="00B01CC5" w:rsidRDefault="004D4FDB" w:rsidP="004D4FDB">
      <w:pPr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ETAPA JUDEȚEANĂ/SECTOARELOR MUNICIPIULUI BUCUREȘTI A OLIMPIADELOR NAȚIONALE ȘCOLARE - 202</w:t>
      </w:r>
      <w:r>
        <w:rPr>
          <w:rFonts w:ascii="Arial" w:hAnsi="Arial" w:cs="Arial"/>
          <w:b/>
          <w:lang w:val="uk-UA"/>
        </w:rPr>
        <w:t>6</w:t>
      </w:r>
    </w:p>
    <w:p w14:paraId="48C00037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08D51474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</w:p>
    <w:p w14:paraId="717E4AC7" w14:textId="77777777" w:rsidR="004D4FDB" w:rsidRPr="003F03BA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ro-RO"/>
        </w:rPr>
      </w:pPr>
      <w:r w:rsidRPr="003F03BA">
        <w:rPr>
          <w:rFonts w:ascii="Arial" w:hAnsi="Arial" w:cs="Arial"/>
          <w:b/>
          <w:bCs/>
          <w:lang w:val="ro-RO"/>
        </w:rPr>
        <w:t>Proba scrisă</w:t>
      </w:r>
    </w:p>
    <w:p w14:paraId="1507ADAE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uk-UA"/>
        </w:rPr>
      </w:pPr>
    </w:p>
    <w:p w14:paraId="629EA993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bCs/>
          <w:lang w:val="uk-UA"/>
        </w:rPr>
      </w:pPr>
    </w:p>
    <w:p w14:paraId="7BDC6389" w14:textId="77777777" w:rsidR="004D4FDB" w:rsidRPr="00B01CC5" w:rsidRDefault="004D4FDB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uk-UA"/>
        </w:rPr>
      </w:pPr>
      <w:r w:rsidRPr="00B01CC5">
        <w:rPr>
          <w:rFonts w:ascii="Arial" w:hAnsi="Arial" w:cs="Arial"/>
          <w:b/>
          <w:lang w:val="uk-UA"/>
        </w:rPr>
        <w:t>LIMBA ȘI LITERATURA UCRAINEANĂ MATERNĂ</w:t>
      </w:r>
    </w:p>
    <w:p w14:paraId="107584D9" w14:textId="6FF09442" w:rsidR="005E2995" w:rsidRPr="0037308F" w:rsidRDefault="00D76090" w:rsidP="004D4FDB">
      <w:pPr>
        <w:tabs>
          <w:tab w:val="right" w:pos="10065"/>
        </w:tabs>
        <w:spacing w:line="240" w:lineRule="auto"/>
        <w:ind w:right="4886"/>
        <w:jc w:val="center"/>
        <w:rPr>
          <w:rFonts w:ascii="Arial" w:hAnsi="Arial" w:cs="Arial"/>
          <w:b/>
          <w:lang w:val="ro-RO"/>
        </w:rPr>
      </w:pPr>
      <w:r w:rsidRPr="0037308F">
        <w:rPr>
          <w:rFonts w:ascii="Arial" w:hAnsi="Arial" w:cs="Arial"/>
          <w:b/>
          <w:lang w:val="ro-RO"/>
        </w:rPr>
        <w:t xml:space="preserve">Clasa a </w:t>
      </w:r>
      <w:r w:rsidR="003D2A97" w:rsidRPr="0037308F">
        <w:rPr>
          <w:rFonts w:ascii="Arial" w:hAnsi="Arial" w:cs="Arial"/>
          <w:b/>
          <w:lang w:val="ro-RO"/>
        </w:rPr>
        <w:t xml:space="preserve">a </w:t>
      </w:r>
      <w:r w:rsidR="006D20E1" w:rsidRPr="0037308F">
        <w:rPr>
          <w:rFonts w:ascii="Arial" w:hAnsi="Arial" w:cs="Arial"/>
          <w:b/>
          <w:lang w:val="ro-RO"/>
        </w:rPr>
        <w:t>V</w:t>
      </w:r>
      <w:r w:rsidR="00D61E3A" w:rsidRPr="0037308F">
        <w:rPr>
          <w:rFonts w:ascii="Arial" w:hAnsi="Arial" w:cs="Arial"/>
          <w:b/>
          <w:lang w:val="ro-RO"/>
        </w:rPr>
        <w:t>I</w:t>
      </w:r>
      <w:r w:rsidR="002460F1" w:rsidRPr="0037308F">
        <w:rPr>
          <w:rFonts w:ascii="Arial" w:hAnsi="Arial" w:cs="Arial"/>
          <w:b/>
          <w:lang w:val="ro-RO"/>
        </w:rPr>
        <w:t>-a</w:t>
      </w:r>
    </w:p>
    <w:p w14:paraId="077632FB" w14:textId="77777777" w:rsidR="00522989" w:rsidRPr="00B01CC5" w:rsidRDefault="00522989" w:rsidP="000B7172">
      <w:pPr>
        <w:tabs>
          <w:tab w:val="right" w:pos="10065"/>
        </w:tabs>
        <w:spacing w:line="240" w:lineRule="auto"/>
        <w:jc w:val="center"/>
        <w:rPr>
          <w:rFonts w:ascii="Arial" w:hAnsi="Arial" w:cs="Arial"/>
          <w:b/>
          <w:sz w:val="22"/>
          <w:szCs w:val="22"/>
          <w:lang w:val="uk-UA"/>
        </w:rPr>
      </w:pPr>
    </w:p>
    <w:p w14:paraId="5C8E78DC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60BF7A2B" w14:textId="77777777" w:rsidR="005E2995" w:rsidRPr="00B01CC5" w:rsidRDefault="005E2995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</w:p>
    <w:p w14:paraId="2CBEB331" w14:textId="77777777" w:rsidR="00870C85" w:rsidRPr="00B01CC5" w:rsidRDefault="00870C85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AED2409" w14:textId="54019135" w:rsidR="0084109D" w:rsidRPr="00B01CC5" w:rsidRDefault="0084109D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5B2C85A7" w14:textId="77777777" w:rsidR="007E2530" w:rsidRPr="00B01CC5" w:rsidRDefault="007E2530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668C40D0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p w14:paraId="2D9F59B5" w14:textId="77777777" w:rsidR="00686A81" w:rsidRPr="00B01CC5" w:rsidRDefault="00686A81" w:rsidP="007E2530">
      <w:pPr>
        <w:spacing w:line="240" w:lineRule="auto"/>
        <w:outlineLvl w:val="0"/>
        <w:rPr>
          <w:rFonts w:ascii="Arial" w:hAnsi="Arial" w:cs="Arial"/>
          <w:b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5626E6" w:rsidRPr="00B01CC5" w14:paraId="6683C184" w14:textId="77777777" w:rsidTr="00E81DD5">
        <w:trPr>
          <w:jc w:val="center"/>
        </w:trPr>
        <w:tc>
          <w:tcPr>
            <w:tcW w:w="426" w:type="dxa"/>
            <w:vAlign w:val="center"/>
          </w:tcPr>
          <w:p w14:paraId="55414F0B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A</w:t>
            </w:r>
          </w:p>
        </w:tc>
        <w:tc>
          <w:tcPr>
            <w:tcW w:w="1969" w:type="dxa"/>
            <w:vAlign w:val="center"/>
          </w:tcPr>
          <w:p w14:paraId="45822E1D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2E2FF590" w14:textId="14203A12" w:rsidR="00870C85" w:rsidRPr="00B01CC5" w:rsidRDefault="006C639C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(CIFRE ŞI LITERE)</w:t>
            </w:r>
          </w:p>
        </w:tc>
        <w:tc>
          <w:tcPr>
            <w:tcW w:w="3480" w:type="dxa"/>
            <w:vAlign w:val="center"/>
          </w:tcPr>
          <w:p w14:paraId="00EC65C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0809AD0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63EE92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0DB4875D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7A3D1A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2AFA2D5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770675B4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DE80A9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BFAC06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6B6F5974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1B9C124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2E33716C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069312EE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349EE01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63C8962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9ADAF8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9C7A3B7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AE05E99" w14:textId="77777777" w:rsidR="00870C85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3C99F97C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A04E515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D54B12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7E4B5B2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3732CA05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7CF9B5" w14:textId="77777777" w:rsidR="00C54677" w:rsidRPr="00B01CC5" w:rsidRDefault="00C54677" w:rsidP="00C54677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7F84711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6F26AA0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CF140AF" w14:textId="77777777" w:rsidR="00C54677" w:rsidRPr="00B01CC5" w:rsidRDefault="00C54677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870C85" w:rsidRPr="00B01CC5" w14:paraId="1FCCFAB1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2BF3EE03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47FEA7A8" w14:textId="196321E3" w:rsidR="00870C85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</w:t>
            </w:r>
            <w:r w:rsidR="00C54677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FINAL</w:t>
            </w:r>
            <w:r w:rsidR="00477B5A"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3120" w:type="dxa"/>
            <w:vAlign w:val="center"/>
          </w:tcPr>
          <w:p w14:paraId="0F72A536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3C38BF8A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6818F071" w14:textId="77777777" w:rsidR="00870C85" w:rsidRPr="00B01CC5" w:rsidRDefault="00870C85" w:rsidP="00C54677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15BA1166" w14:textId="73A8D7A3" w:rsidR="00870C85" w:rsidRPr="00B01CC5" w:rsidRDefault="00870C85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2F65735D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4BED36F6" w14:textId="77777777" w:rsidTr="00E81DD5">
        <w:trPr>
          <w:jc w:val="center"/>
        </w:trPr>
        <w:tc>
          <w:tcPr>
            <w:tcW w:w="426" w:type="dxa"/>
            <w:vAlign w:val="center"/>
          </w:tcPr>
          <w:p w14:paraId="1E3A3945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B</w:t>
            </w:r>
          </w:p>
        </w:tc>
        <w:tc>
          <w:tcPr>
            <w:tcW w:w="1969" w:type="dxa"/>
            <w:vAlign w:val="center"/>
          </w:tcPr>
          <w:p w14:paraId="3AB3BCEC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1C636DB2" w14:textId="5C492536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2D7415D7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59769A3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36072A44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50F4556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6662676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6826247F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1A5317EC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0C96EE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AB0A0A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19A8729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5E3DB6B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7165765A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5C7A5C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5D45D7F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B7C10B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6AE3EDE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604016B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5B38C99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24258C9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F8E7F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8B8700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174CA36A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25AE9654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5C9D987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1BAACEB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2C7E3B9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4977E302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7436A42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7225E243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2660C7E" w14:textId="6A42758C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0FFA03D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0571D5DA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7B25CD0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6F43A775" w14:textId="47461217" w:rsidR="00477B5A" w:rsidRPr="00B01CC5" w:rsidRDefault="00477B5A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p w14:paraId="6630E51A" w14:textId="77777777" w:rsidR="002B5F62" w:rsidRPr="00B01CC5" w:rsidRDefault="002B5F62" w:rsidP="002B5F62">
      <w:pPr>
        <w:spacing w:line="240" w:lineRule="auto"/>
        <w:rPr>
          <w:rFonts w:ascii="Arial" w:hAnsi="Arial" w:cs="Arial"/>
          <w:sz w:val="22"/>
          <w:szCs w:val="22"/>
          <w:lang w:val="uk-UA"/>
        </w:rPr>
      </w:pPr>
    </w:p>
    <w:tbl>
      <w:tblPr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69"/>
        <w:gridCol w:w="3120"/>
        <w:gridCol w:w="3480"/>
        <w:gridCol w:w="1440"/>
      </w:tblGrid>
      <w:tr w:rsidR="006C639C" w:rsidRPr="00B01CC5" w14:paraId="350E3B58" w14:textId="77777777" w:rsidTr="00E81DD5">
        <w:trPr>
          <w:jc w:val="center"/>
        </w:trPr>
        <w:tc>
          <w:tcPr>
            <w:tcW w:w="426" w:type="dxa"/>
            <w:vAlign w:val="center"/>
          </w:tcPr>
          <w:p w14:paraId="117C1E21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</w:t>
            </w:r>
          </w:p>
        </w:tc>
        <w:tc>
          <w:tcPr>
            <w:tcW w:w="1969" w:type="dxa"/>
            <w:vAlign w:val="center"/>
          </w:tcPr>
          <w:p w14:paraId="619C9DBF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COMISIA DE EVALUARE</w:t>
            </w:r>
          </w:p>
        </w:tc>
        <w:tc>
          <w:tcPr>
            <w:tcW w:w="3120" w:type="dxa"/>
            <w:vAlign w:val="center"/>
          </w:tcPr>
          <w:p w14:paraId="505C8659" w14:textId="2242CEB5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PUNCTAJ (CIFRE ŞI LITERE)</w:t>
            </w:r>
          </w:p>
        </w:tc>
        <w:tc>
          <w:tcPr>
            <w:tcW w:w="3480" w:type="dxa"/>
            <w:vAlign w:val="center"/>
          </w:tcPr>
          <w:p w14:paraId="089AD5A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NUMELE ŞI PRENUMELE</w:t>
            </w:r>
          </w:p>
          <w:p w14:paraId="37025E66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PROFESORULUI</w:t>
            </w:r>
          </w:p>
        </w:tc>
        <w:tc>
          <w:tcPr>
            <w:tcW w:w="1440" w:type="dxa"/>
            <w:vAlign w:val="center"/>
          </w:tcPr>
          <w:p w14:paraId="70EC51E2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SEMNĂTURA</w:t>
            </w:r>
          </w:p>
        </w:tc>
      </w:tr>
      <w:tr w:rsidR="005626E6" w:rsidRPr="00B01CC5" w14:paraId="7036EF59" w14:textId="77777777" w:rsidTr="00E81DD5">
        <w:trPr>
          <w:trHeight w:val="340"/>
          <w:jc w:val="center"/>
        </w:trPr>
        <w:tc>
          <w:tcPr>
            <w:tcW w:w="426" w:type="dxa"/>
            <w:vMerge w:val="restart"/>
            <w:tcBorders>
              <w:left w:val="nil"/>
            </w:tcBorders>
            <w:vAlign w:val="center"/>
          </w:tcPr>
          <w:p w14:paraId="7E077CB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047E826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</w:t>
            </w:r>
          </w:p>
        </w:tc>
        <w:tc>
          <w:tcPr>
            <w:tcW w:w="3120" w:type="dxa"/>
            <w:vAlign w:val="center"/>
          </w:tcPr>
          <w:p w14:paraId="61A1BCD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14D759E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24A1DA0D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3E063C32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0689263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568CC435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</w:t>
            </w:r>
          </w:p>
        </w:tc>
        <w:tc>
          <w:tcPr>
            <w:tcW w:w="3120" w:type="dxa"/>
            <w:vAlign w:val="center"/>
          </w:tcPr>
          <w:p w14:paraId="714FFB1E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2461B4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534CA29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003A7B33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10400CA1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04313464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III</w:t>
            </w:r>
          </w:p>
        </w:tc>
        <w:tc>
          <w:tcPr>
            <w:tcW w:w="3120" w:type="dxa"/>
            <w:vAlign w:val="center"/>
          </w:tcPr>
          <w:p w14:paraId="6EB380C5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775FF85A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C79F63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5626E6" w:rsidRPr="00B01CC5" w14:paraId="4E25D698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</w:tcBorders>
            <w:vAlign w:val="center"/>
          </w:tcPr>
          <w:p w14:paraId="5E950C06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16FB1A60" w14:textId="77777777" w:rsidR="00477B5A" w:rsidRPr="00B01CC5" w:rsidRDefault="00477B5A" w:rsidP="00CD65C8">
            <w:pPr>
              <w:spacing w:line="240" w:lineRule="auto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>EVALUATOR IV</w:t>
            </w:r>
          </w:p>
        </w:tc>
        <w:tc>
          <w:tcPr>
            <w:tcW w:w="3120" w:type="dxa"/>
            <w:vAlign w:val="center"/>
          </w:tcPr>
          <w:p w14:paraId="3A2F8EB8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D830B60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3758363F" w14:textId="77777777" w:rsidR="00477B5A" w:rsidRPr="00B01CC5" w:rsidRDefault="00477B5A" w:rsidP="00CD65C8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  <w:tr w:rsidR="006C639C" w:rsidRPr="00B01CC5" w14:paraId="61A23D07" w14:textId="77777777" w:rsidTr="00E81DD5">
        <w:trPr>
          <w:trHeight w:val="340"/>
          <w:jc w:val="center"/>
        </w:trPr>
        <w:tc>
          <w:tcPr>
            <w:tcW w:w="426" w:type="dxa"/>
            <w:vMerge/>
            <w:tcBorders>
              <w:left w:val="nil"/>
              <w:bottom w:val="nil"/>
            </w:tcBorders>
            <w:vAlign w:val="center"/>
          </w:tcPr>
          <w:p w14:paraId="1CA6588B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969" w:type="dxa"/>
            <w:vAlign w:val="center"/>
          </w:tcPr>
          <w:p w14:paraId="349F7F60" w14:textId="7C359B71" w:rsidR="006C639C" w:rsidRPr="00B01CC5" w:rsidRDefault="006C639C" w:rsidP="006C639C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  <w:lang w:val="uk-UA"/>
              </w:rPr>
            </w:pPr>
            <w:r w:rsidRPr="00B01CC5">
              <w:rPr>
                <w:rFonts w:ascii="Arial" w:hAnsi="Arial" w:cs="Arial"/>
                <w:sz w:val="18"/>
                <w:szCs w:val="18"/>
                <w:lang w:val="uk-UA"/>
              </w:rPr>
              <w:t xml:space="preserve">PUNCTAJ FINAL </w:t>
            </w:r>
          </w:p>
        </w:tc>
        <w:tc>
          <w:tcPr>
            <w:tcW w:w="3120" w:type="dxa"/>
            <w:vAlign w:val="center"/>
          </w:tcPr>
          <w:p w14:paraId="65E64629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3480" w:type="dxa"/>
            <w:vAlign w:val="center"/>
          </w:tcPr>
          <w:p w14:paraId="4E1E8D40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  <w:tc>
          <w:tcPr>
            <w:tcW w:w="1440" w:type="dxa"/>
            <w:vAlign w:val="center"/>
          </w:tcPr>
          <w:p w14:paraId="051DC1D8" w14:textId="77777777" w:rsidR="006C639C" w:rsidRPr="00B01CC5" w:rsidRDefault="006C639C" w:rsidP="006C639C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  <w:lang w:val="uk-UA"/>
              </w:rPr>
            </w:pPr>
          </w:p>
        </w:tc>
      </w:tr>
    </w:tbl>
    <w:p w14:paraId="280C3346" w14:textId="77777777" w:rsidR="005868EC" w:rsidRPr="00B01CC5" w:rsidRDefault="005868EC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</w:p>
    <w:p w14:paraId="7717D653" w14:textId="77777777" w:rsidR="005868EC" w:rsidRPr="00B01CC5" w:rsidRDefault="005868EC">
      <w:pPr>
        <w:spacing w:line="240" w:lineRule="auto"/>
        <w:jc w:val="left"/>
        <w:rPr>
          <w:rFonts w:ascii="Arial" w:hAnsi="Arial" w:cs="Arial"/>
          <w:sz w:val="22"/>
          <w:szCs w:val="22"/>
          <w:lang w:val="uk-UA"/>
        </w:rPr>
      </w:pPr>
      <w:r w:rsidRPr="00B01CC5">
        <w:rPr>
          <w:rFonts w:ascii="Arial" w:hAnsi="Arial" w:cs="Arial"/>
          <w:sz w:val="22"/>
          <w:szCs w:val="22"/>
          <w:lang w:val="uk-UA"/>
        </w:rPr>
        <w:br w:type="page"/>
      </w:r>
    </w:p>
    <w:p w14:paraId="68861C72" w14:textId="741F4D2E" w:rsidR="00FB5148" w:rsidRPr="00B01CC5" w:rsidRDefault="00810469" w:rsidP="000B7172">
      <w:pPr>
        <w:tabs>
          <w:tab w:val="right" w:pos="10065"/>
        </w:tabs>
        <w:spacing w:line="240" w:lineRule="auto"/>
        <w:jc w:val="left"/>
        <w:rPr>
          <w:rFonts w:ascii="Arial" w:hAnsi="Arial" w:cs="Arial"/>
          <w:b/>
          <w:bCs/>
          <w:sz w:val="22"/>
          <w:szCs w:val="22"/>
          <w:lang w:val="uk-UA"/>
        </w:rPr>
      </w:pPr>
      <w:r>
        <w:rPr>
          <w:rFonts w:ascii="Arial" w:hAnsi="Arial" w:cs="Arial"/>
          <w:b/>
          <w:bCs/>
          <w:noProof/>
          <w:sz w:val="22"/>
          <w:szCs w:val="22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45440" behindDoc="0" locked="0" layoutInCell="1" allowOverlap="1" wp14:anchorId="6FE0D884" wp14:editId="104B0E76">
                <wp:simplePos x="0" y="0"/>
                <wp:positionH relativeFrom="column">
                  <wp:posOffset>-123845</wp:posOffset>
                </wp:positionH>
                <wp:positionV relativeFrom="paragraph">
                  <wp:posOffset>1905</wp:posOffset>
                </wp:positionV>
                <wp:extent cx="2910840" cy="3048000"/>
                <wp:effectExtent l="0" t="0" r="2286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0840" cy="30480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D77173" w14:textId="77777777" w:rsidR="00C445E8" w:rsidRPr="00870C85" w:rsidRDefault="00C445E8" w:rsidP="00477B5A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E0D884" id="Text Box 2" o:spid="_x0000_s1027" type="#_x0000_t202" style="position:absolute;margin-left:-9.75pt;margin-top:.15pt;width:229.2pt;height:240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" fillcolor="black [3213]">
                <v:textbox>
                  <w:txbxContent>
                    <w:p w14:paraId="6FD77173" w14:textId="77777777" w:rsidR="00C445E8" w:rsidRPr="00870C85" w:rsidRDefault="00C445E8" w:rsidP="00477B5A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582D" w:rsidRPr="00B01CC5">
        <w:rPr>
          <w:rFonts w:ascii="Arial" w:hAnsi="Arial" w:cs="Arial"/>
          <w:b/>
          <w:bCs/>
          <w:sz w:val="22"/>
          <w:szCs w:val="22"/>
          <w:lang w:val="uk-UA"/>
        </w:rPr>
        <w:tab/>
      </w:r>
    </w:p>
    <w:p w14:paraId="7BFE29A3" w14:textId="77777777" w:rsidR="005E2995" w:rsidRPr="00B01CC5" w:rsidRDefault="005E299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090457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9C55B12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343728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D8E1065" w14:textId="024DF244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E17BAA0" w14:textId="0353D560" w:rsidR="00CF5525" w:rsidRPr="00B01CC5" w:rsidRDefault="00810469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  <w:r>
        <w:rPr>
          <w:rFonts w:ascii="Times New Roman" w:eastAsia="Times New Roman" w:hAnsi="Times New Roman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B63D80F" wp14:editId="1DD877A1">
                <wp:simplePos x="0" y="0"/>
                <wp:positionH relativeFrom="column">
                  <wp:posOffset>3218690</wp:posOffset>
                </wp:positionH>
                <wp:positionV relativeFrom="paragraph">
                  <wp:posOffset>40005</wp:posOffset>
                </wp:positionV>
                <wp:extent cx="3328035" cy="1397000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8035" cy="1397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064855F" w14:textId="77777777" w:rsidR="00C445E8" w:rsidRDefault="00C445E8" w:rsidP="0081046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tabs>
                                <w:tab w:val="left" w:pos="270"/>
                                <w:tab w:val="right" w:pos="10065"/>
                              </w:tabs>
                              <w:spacing w:line="480" w:lineRule="auto"/>
                              <w:ind w:left="270"/>
                              <w:rPr>
                                <w:rFonts w:ascii="Arial" w:hAnsi="Arial" w:cs="Arial"/>
                                <w:b/>
                                <w:sz w:val="24"/>
                                <w:lang w:val="ro-RO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lang w:val="ro-RO"/>
                              </w:rPr>
                              <w:t>Toate subiectele sunt obligatorii.</w:t>
                            </w:r>
                          </w:p>
                          <w:p w14:paraId="0B5D8A1F" w14:textId="77777777" w:rsidR="00C445E8" w:rsidRDefault="00C445E8" w:rsidP="0081046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autoSpaceDE w:val="0"/>
                              <w:autoSpaceDN w:val="0"/>
                              <w:adjustRightInd w:val="0"/>
                              <w:spacing w:line="480" w:lineRule="auto"/>
                              <w:ind w:left="270"/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>Se acordă zece puncte din oficiu.</w:t>
                            </w:r>
                          </w:p>
                          <w:p w14:paraId="1E887D5D" w14:textId="45748203" w:rsidR="00C445E8" w:rsidRDefault="00C445E8" w:rsidP="00810469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line="480" w:lineRule="auto"/>
                              <w:ind w:left="270"/>
                              <w:rPr>
                                <w:rFonts w:ascii="Arial" w:hAnsi="Arial" w:cs="Arial"/>
                                <w:sz w:val="24"/>
                                <w:lang w:val="ro-RO"/>
                              </w:rPr>
                            </w:pP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 xml:space="preserve">Timpul de lucru efectiv </w:t>
                            </w:r>
                            <w:r w:rsidR="00F53459"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>este de 2</w:t>
                            </w:r>
                            <w:r>
                              <w:rPr>
                                <w:rFonts w:ascii="Arial" w:eastAsia="Times New Roman" w:hAnsi="Arial" w:cs="Arial"/>
                                <w:b/>
                                <w:bCs/>
                                <w:sz w:val="24"/>
                                <w:lang w:val="ro-RO" w:eastAsia="ro-RO"/>
                              </w:rPr>
                              <w:t xml:space="preserve"> ore.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63D80F" id="Text Box 14" o:spid="_x0000_s1028" type="#_x0000_t202" style="position:absolute;left:0;text-align:left;margin-left:253.45pt;margin-top:3.15pt;width:262.05pt;height:110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" filled="f" stroked="f" strokeweight=".5pt">
                <v:textbox>
                  <w:txbxContent>
                    <w:p w14:paraId="6064855F" w14:textId="77777777" w:rsidR="00C445E8" w:rsidRDefault="00C445E8" w:rsidP="0081046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tabs>
                          <w:tab w:val="left" w:pos="270"/>
                          <w:tab w:val="right" w:pos="10065"/>
                        </w:tabs>
                        <w:spacing w:line="480" w:lineRule="auto"/>
                        <w:ind w:left="270"/>
                        <w:rPr>
                          <w:rFonts w:ascii="Arial" w:hAnsi="Arial" w:cs="Arial"/>
                          <w:b/>
                          <w:sz w:val="24"/>
                          <w:lang w:val="ro-RO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lang w:val="ro-RO"/>
                        </w:rPr>
                        <w:t>Toate subiectele sunt obligatorii.</w:t>
                      </w:r>
                    </w:p>
                    <w:p w14:paraId="0B5D8A1F" w14:textId="77777777" w:rsidR="00C445E8" w:rsidRDefault="00C445E8" w:rsidP="0081046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autoSpaceDE w:val="0"/>
                        <w:autoSpaceDN w:val="0"/>
                        <w:adjustRightInd w:val="0"/>
                        <w:spacing w:line="480" w:lineRule="auto"/>
                        <w:ind w:left="270"/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>Se acordă zece puncte din oficiu.</w:t>
                      </w:r>
                    </w:p>
                    <w:p w14:paraId="1E887D5D" w14:textId="45748203" w:rsidR="00C445E8" w:rsidRDefault="00C445E8" w:rsidP="00810469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line="480" w:lineRule="auto"/>
                        <w:ind w:left="270"/>
                        <w:rPr>
                          <w:rFonts w:ascii="Arial" w:hAnsi="Arial" w:cs="Arial"/>
                          <w:sz w:val="24"/>
                          <w:lang w:val="ro-RO"/>
                        </w:rPr>
                      </w:pPr>
                      <w:r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 xml:space="preserve">Timpul de lucru efectiv </w:t>
                      </w:r>
                      <w:r w:rsidR="00F53459"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>este de 2</w:t>
                      </w:r>
                      <w:r>
                        <w:rPr>
                          <w:rFonts w:ascii="Arial" w:eastAsia="Times New Roman" w:hAnsi="Arial" w:cs="Arial"/>
                          <w:b/>
                          <w:bCs/>
                          <w:sz w:val="24"/>
                          <w:lang w:val="ro-RO" w:eastAsia="ro-RO"/>
                        </w:rPr>
                        <w:t xml:space="preserve"> ore.</w:t>
                      </w:r>
                    </w:p>
                  </w:txbxContent>
                </v:textbox>
              </v:shape>
            </w:pict>
          </mc:Fallback>
        </mc:AlternateContent>
      </w:r>
    </w:p>
    <w:p w14:paraId="0F5F4DFE" w14:textId="63794F59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63FAFC9" w14:textId="1C5E261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644799CB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9E3F08A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88FB8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C9D1C9D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225F7BF1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44229C4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7ED20D7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B5B2E26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4065054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11448F45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0E38FAFF" w14:textId="77777777" w:rsidR="00CF5525" w:rsidRPr="00B01CC5" w:rsidRDefault="00CF5525" w:rsidP="005E2995">
      <w:pPr>
        <w:tabs>
          <w:tab w:val="left" w:pos="270"/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501E2DBA" w14:textId="77777777" w:rsidR="00CF5525" w:rsidRPr="00B01CC5" w:rsidRDefault="00CF5525" w:rsidP="00BF24C1">
      <w:pPr>
        <w:tabs>
          <w:tab w:val="right" w:pos="9630"/>
        </w:tabs>
        <w:kinsoku w:val="0"/>
        <w:overflowPunct w:val="0"/>
        <w:autoSpaceDE w:val="0"/>
        <w:autoSpaceDN w:val="0"/>
        <w:adjustRightInd w:val="0"/>
        <w:spacing w:line="250" w:lineRule="exact"/>
        <w:ind w:right="14"/>
        <w:jc w:val="right"/>
        <w:rPr>
          <w:rFonts w:ascii="Arial" w:eastAsia="Times New Roman" w:hAnsi="Arial" w:cs="Arial"/>
          <w:b/>
          <w:bCs/>
          <w:sz w:val="22"/>
          <w:szCs w:val="22"/>
          <w:lang w:val="uk-UA"/>
        </w:rPr>
      </w:pPr>
    </w:p>
    <w:p w14:paraId="30CD206C" w14:textId="74D86446" w:rsidR="00CF5525" w:rsidRPr="00B01CC5" w:rsidRDefault="005E607C" w:rsidP="007A74AF">
      <w:pPr>
        <w:shd w:val="clear" w:color="auto" w:fill="BFBFBF" w:themeFill="background1" w:themeFillShade="BF"/>
        <w:tabs>
          <w:tab w:val="right" w:pos="10466"/>
        </w:tabs>
        <w:spacing w:line="240" w:lineRule="auto"/>
        <w:rPr>
          <w:rFonts w:ascii="Arial" w:hAnsi="Arial" w:cs="Arial"/>
          <w:b/>
          <w:bCs/>
          <w:sz w:val="22"/>
          <w:szCs w:val="22"/>
          <w:u w:val="single"/>
          <w:lang w:val="uk-UA"/>
        </w:rPr>
      </w:pPr>
      <w:r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 xml:space="preserve">І. </w:t>
      </w:r>
      <w:r w:rsidR="001F248D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Частина</w:t>
      </w:r>
      <w:r w:rsidR="00CF5525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ab/>
      </w:r>
      <w:r w:rsidR="00300ECC" w:rsidRPr="00B01CC5">
        <w:rPr>
          <w:rFonts w:ascii="Arial" w:hAnsi="Arial" w:cs="Arial"/>
          <w:b/>
          <w:bCs/>
          <w:sz w:val="22"/>
          <w:szCs w:val="22"/>
          <w:u w:val="single"/>
          <w:lang w:val="uk-UA"/>
        </w:rPr>
        <w:t>(</w:t>
      </w:r>
      <w:r w:rsidR="001C1188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3</w:t>
      </w:r>
      <w:r w:rsidR="00C73479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0</w:t>
      </w:r>
      <w:r w:rsidR="00CF5525" w:rsidRPr="00B01CC5">
        <w:rPr>
          <w:rFonts w:ascii="Arial" w:hAnsi="Arial" w:cs="Arial"/>
          <w:b/>
          <w:sz w:val="22"/>
          <w:szCs w:val="22"/>
          <w:u w:val="single"/>
          <w:lang w:val="uk-UA"/>
        </w:rPr>
        <w:t xml:space="preserve"> </w:t>
      </w:r>
      <w:r w:rsidRPr="00B01CC5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300ECC" w:rsidRPr="00B01CC5">
        <w:rPr>
          <w:rFonts w:ascii="Arial" w:hAnsi="Arial" w:cs="Arial"/>
          <w:b/>
          <w:sz w:val="22"/>
          <w:szCs w:val="22"/>
          <w:u w:val="single"/>
          <w:lang w:val="uk-UA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EE2B72" w:rsidRPr="00B01CC5" w14:paraId="2B45E76D" w14:textId="77777777" w:rsidTr="00980F40">
        <w:tc>
          <w:tcPr>
            <w:tcW w:w="10456" w:type="dxa"/>
            <w:shd w:val="clear" w:color="auto" w:fill="D9D9D9" w:themeFill="background1" w:themeFillShade="D9"/>
          </w:tcPr>
          <w:p w14:paraId="018A440A" w14:textId="77777777" w:rsidR="00B01CC5" w:rsidRPr="00B01CC5" w:rsidRDefault="00B01CC5" w:rsidP="005E607C">
            <w:pPr>
              <w:spacing w:line="240" w:lineRule="auto"/>
              <w:rPr>
                <w:rFonts w:ascii="Arial" w:hAnsi="Arial" w:cs="Arial"/>
                <w:b/>
                <w:sz w:val="4"/>
                <w:szCs w:val="22"/>
                <w:lang w:val="uk-UA"/>
              </w:rPr>
            </w:pPr>
          </w:p>
          <w:p w14:paraId="15E88BDB" w14:textId="77777777" w:rsidR="00EE2B72" w:rsidRDefault="005E607C" w:rsidP="005E607C">
            <w:pPr>
              <w:spacing w:line="240" w:lineRule="auto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Прочитайте уважно наступний текст</w:t>
            </w:r>
            <w:r w:rsidR="00EE2B72" w:rsidRPr="00B01CC5">
              <w:rPr>
                <w:rFonts w:ascii="Arial" w:hAnsi="Arial" w:cs="Arial"/>
                <w:b/>
                <w:sz w:val="22"/>
                <w:szCs w:val="22"/>
                <w:lang w:val="uk-UA"/>
              </w:rPr>
              <w:t>:</w:t>
            </w:r>
          </w:p>
          <w:p w14:paraId="01DA3593" w14:textId="738379E7" w:rsidR="00B01CC5" w:rsidRPr="00B01CC5" w:rsidRDefault="00B01CC5" w:rsidP="005E607C">
            <w:pPr>
              <w:spacing w:line="240" w:lineRule="auto"/>
              <w:rPr>
                <w:rFonts w:ascii="Arial" w:eastAsia="Times New Roman" w:hAnsi="Arial" w:cs="Arial"/>
                <w:sz w:val="2"/>
                <w:szCs w:val="22"/>
                <w:lang w:val="uk-UA" w:eastAsia="ro-RO"/>
              </w:rPr>
            </w:pPr>
          </w:p>
        </w:tc>
      </w:tr>
    </w:tbl>
    <w:p w14:paraId="60195FB6" w14:textId="07299C2D" w:rsidR="001F248D" w:rsidRPr="00F17A77" w:rsidRDefault="000F72FE" w:rsidP="007926B8">
      <w:pPr>
        <w:autoSpaceDE w:val="0"/>
        <w:autoSpaceDN w:val="0"/>
        <w:adjustRightInd w:val="0"/>
        <w:spacing w:line="240" w:lineRule="auto"/>
        <w:jc w:val="left"/>
        <w:rPr>
          <w:rFonts w:ascii="Arial" w:hAnsi="Arial" w:cs="Arial"/>
          <w:color w:val="000000" w:themeColor="text1"/>
          <w:sz w:val="10"/>
          <w:lang w:val="uk-UA"/>
        </w:rPr>
      </w:pPr>
      <w:r w:rsidRPr="00B01CC5">
        <w:rPr>
          <w:rFonts w:ascii="Arial" w:eastAsia="Times New Roman" w:hAnsi="Arial" w:cs="Arial"/>
          <w:color w:val="000000"/>
          <w:lang w:val="uk-UA" w:eastAsia="ro-RO"/>
        </w:rPr>
        <w:t xml:space="preserve"> </w:t>
      </w:r>
    </w:p>
    <w:p w14:paraId="0CE5AD7F" w14:textId="2397227E" w:rsidR="00123ABA" w:rsidRPr="00213430" w:rsidRDefault="007D1406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>
        <w:rPr>
          <w:rFonts w:ascii="Arial" w:hAnsi="Arial" w:cs="Arial"/>
          <w:color w:val="000000" w:themeColor="text1"/>
          <w:sz w:val="22"/>
          <w:lang w:val="uk-UA"/>
        </w:rPr>
        <w:tab/>
      </w:r>
      <w:r w:rsidR="00C111C9" w:rsidRPr="00213430">
        <w:rPr>
          <w:rFonts w:ascii="Arial" w:hAnsi="Arial" w:cs="Arial"/>
          <w:bCs/>
          <w:color w:val="000000" w:themeColor="text1"/>
          <w:lang w:val="uk-UA"/>
        </w:rPr>
        <w:t>«</w:t>
      </w:r>
      <w:r w:rsidR="00123ABA" w:rsidRPr="00213430">
        <w:rPr>
          <w:rFonts w:ascii="Arial" w:hAnsi="Arial" w:cs="Arial"/>
          <w:bCs/>
          <w:color w:val="000000" w:themeColor="text1"/>
          <w:sz w:val="22"/>
          <w:lang w:val="uk-UA"/>
        </w:rPr>
        <w:t>Зустрілись якось на кущі глоду дві сойки.</w:t>
      </w:r>
    </w:p>
    <w:p w14:paraId="623D89E5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Одна каже:</w:t>
      </w:r>
    </w:p>
    <w:p w14:paraId="6DE00F33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Ну й холоднеча! Забарилася весна, не йде до нас.</w:t>
      </w:r>
    </w:p>
    <w:p w14:paraId="47B3FEC7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А друга їй:</w:t>
      </w:r>
    </w:p>
    <w:p w14:paraId="5F41FDD2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Напевно, десь у снігу загрузла, не добереться ніяк.</w:t>
      </w:r>
    </w:p>
    <w:p w14:paraId="01B33FDA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І справді, розгулялась наостанку зима. То лютим вітром подме, то віхолу напустить – жбурляє пригорщами снігу. То затягне небо густими хмарами – ясному сонечку годі й пробитися. Сутужно птахам, важко в такий час відшукувати їжу.</w:t>
      </w:r>
    </w:p>
    <w:p w14:paraId="54A54A83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Перша сойка каже:</w:t>
      </w:r>
    </w:p>
    <w:p w14:paraId="642865E5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Щоранку сиджу на верхівці дуба, все весну виглядаю.</w:t>
      </w:r>
    </w:p>
    <w:p w14:paraId="7CD9FF05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І я, – мовить друга,- вже всі очі видивила. Моя сосна вища за твій дуб. Вона і на пагорку стоїть – однак не видно весни.</w:t>
      </w:r>
    </w:p>
    <w:p w14:paraId="5219542F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І дарма ви там сидите,- почувся нараз тоненький голосок.</w:t>
      </w:r>
    </w:p>
    <w:p w14:paraId="30BF622C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Озирнулися пташки, бачать: коло пенька вистромився з-під снігу пролісок. Зелененький, тендітний такий і киває до них білою голівкою:</w:t>
      </w:r>
    </w:p>
    <w:p w14:paraId="3925F652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– Ви краще на землю подивіться!</w:t>
      </w:r>
    </w:p>
    <w:p w14:paraId="00677472" w14:textId="77777777" w:rsidR="00123ABA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Глянули сойки на землю, а воно й справді: проліски на снігу то тут, то там видніють. Ось як непомітно весна підкралася!</w:t>
      </w:r>
    </w:p>
    <w:p w14:paraId="725A6F71" w14:textId="146A82A1" w:rsidR="0060529D" w:rsidRPr="00213430" w:rsidRDefault="00123ABA" w:rsidP="00123ABA">
      <w:pPr>
        <w:tabs>
          <w:tab w:val="left" w:pos="360"/>
        </w:tabs>
        <w:spacing w:line="240" w:lineRule="auto"/>
        <w:ind w:left="360" w:right="476" w:firstLine="184"/>
        <w:rPr>
          <w:rFonts w:ascii="Arial" w:hAnsi="Arial" w:cs="Arial"/>
          <w:bCs/>
          <w:color w:val="000000" w:themeColor="text1"/>
          <w:sz w:val="22"/>
          <w:lang w:val="uk-UA"/>
        </w:rPr>
      </w:pPr>
      <w:r w:rsidRPr="00213430">
        <w:rPr>
          <w:rFonts w:ascii="Arial" w:hAnsi="Arial" w:cs="Arial"/>
          <w:bCs/>
          <w:color w:val="000000" w:themeColor="text1"/>
          <w:sz w:val="22"/>
          <w:lang w:val="uk-UA"/>
        </w:rPr>
        <w:t>Змахнули весело крилами пташки і полетіли в ліс розповісти подружкам цю радісну новину»</w:t>
      </w:r>
      <w:r w:rsidR="00213430" w:rsidRPr="00213430">
        <w:rPr>
          <w:rFonts w:ascii="Arial" w:hAnsi="Arial" w:cs="Arial"/>
          <w:bCs/>
          <w:color w:val="000000" w:themeColor="text1"/>
          <w:sz w:val="22"/>
          <w:lang w:val="uk-UA"/>
        </w:rPr>
        <w:t>.</w:t>
      </w:r>
    </w:p>
    <w:p w14:paraId="12723C43" w14:textId="77777777" w:rsidR="0060529D" w:rsidRPr="00213430" w:rsidRDefault="0060529D" w:rsidP="0060529D">
      <w:pPr>
        <w:tabs>
          <w:tab w:val="left" w:pos="360"/>
        </w:tabs>
        <w:spacing w:line="240" w:lineRule="auto"/>
        <w:ind w:left="450" w:right="476" w:firstLine="184"/>
        <w:rPr>
          <w:rFonts w:ascii="Arial" w:hAnsi="Arial" w:cs="Arial"/>
          <w:bCs/>
          <w:color w:val="000000" w:themeColor="text1"/>
          <w:sz w:val="10"/>
          <w:lang w:val="uk-UA"/>
        </w:rPr>
      </w:pPr>
    </w:p>
    <w:p w14:paraId="5535C361" w14:textId="2FAB8097" w:rsidR="00CF7600" w:rsidRPr="00123ABA" w:rsidRDefault="0060529D" w:rsidP="00123ABA">
      <w:pPr>
        <w:tabs>
          <w:tab w:val="left" w:pos="360"/>
        </w:tabs>
        <w:spacing w:line="240" w:lineRule="auto"/>
        <w:ind w:left="450" w:right="476" w:firstLine="184"/>
        <w:jc w:val="right"/>
        <w:rPr>
          <w:rFonts w:ascii="Arial" w:hAnsi="Arial" w:cs="Arial"/>
          <w:color w:val="000000" w:themeColor="text1"/>
          <w:sz w:val="22"/>
          <w:lang w:val="uk-UA"/>
        </w:rPr>
      </w:pPr>
      <w:r w:rsidRPr="0060529D">
        <w:rPr>
          <w:rFonts w:ascii="Arial" w:hAnsi="Arial" w:cs="Arial"/>
          <w:b/>
          <w:bCs/>
          <w:color w:val="000000" w:themeColor="text1"/>
          <w:sz w:val="22"/>
          <w:lang w:val="uk-UA"/>
        </w:rPr>
        <w:t>(</w:t>
      </w:r>
      <w:r w:rsidR="00123ABA" w:rsidRPr="00123ABA">
        <w:rPr>
          <w:rFonts w:ascii="Arial" w:hAnsi="Arial" w:cs="Arial"/>
          <w:b/>
          <w:bCs/>
          <w:color w:val="000000" w:themeColor="text1"/>
          <w:sz w:val="22"/>
          <w:lang w:val="uk-UA"/>
        </w:rPr>
        <w:t>«</w:t>
      </w:r>
      <w:r w:rsidR="00123ABA" w:rsidRPr="00123ABA">
        <w:rPr>
          <w:rFonts w:ascii="Arial" w:hAnsi="Arial" w:cs="Arial"/>
          <w:b/>
          <w:bCs/>
          <w:i/>
          <w:iCs/>
          <w:color w:val="000000" w:themeColor="text1"/>
          <w:sz w:val="22"/>
          <w:lang w:val="uk-UA"/>
        </w:rPr>
        <w:t>Як приходить весна»</w:t>
      </w:r>
      <w:r w:rsidRPr="0060529D">
        <w:rPr>
          <w:rFonts w:ascii="Arial" w:hAnsi="Arial" w:cs="Arial"/>
          <w:b/>
          <w:bCs/>
          <w:color w:val="000000" w:themeColor="text1"/>
          <w:sz w:val="22"/>
          <w:lang w:val="uk-UA"/>
        </w:rPr>
        <w:t xml:space="preserve">, </w:t>
      </w:r>
      <w:r w:rsidR="00123ABA" w:rsidRPr="00123ABA">
        <w:rPr>
          <w:rFonts w:ascii="Arial" w:hAnsi="Arial" w:cs="Arial"/>
          <w:bCs/>
          <w:color w:val="000000" w:themeColor="text1"/>
          <w:sz w:val="22"/>
          <w:lang w:val="uk-UA"/>
        </w:rPr>
        <w:t>О. Бунець</w:t>
      </w:r>
      <w:r w:rsidRPr="0060529D">
        <w:rPr>
          <w:rFonts w:ascii="Arial" w:hAnsi="Arial" w:cs="Arial"/>
          <w:b/>
          <w:bCs/>
          <w:color w:val="000000" w:themeColor="text1"/>
          <w:sz w:val="22"/>
          <w:lang w:val="uk-UA"/>
        </w:rPr>
        <w:t>)</w:t>
      </w:r>
    </w:p>
    <w:tbl>
      <w:tblPr>
        <w:tblStyle w:val="TableGrid"/>
        <w:tblpPr w:leftFromText="180" w:rightFromText="180" w:vertAnchor="text" w:horzAnchor="margin" w:tblpY="8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F17A77" w14:paraId="48D57C16" w14:textId="77777777" w:rsidTr="00F17A77">
        <w:tc>
          <w:tcPr>
            <w:tcW w:w="10456" w:type="dxa"/>
            <w:shd w:val="clear" w:color="auto" w:fill="D9D9D9" w:themeFill="background1" w:themeFillShade="D9"/>
          </w:tcPr>
          <w:p w14:paraId="6250979E" w14:textId="30298364" w:rsidR="00F17A77" w:rsidRPr="00F17A77" w:rsidRDefault="004D4FDB" w:rsidP="004D4FDB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22"/>
                <w:lang w:val="uk-UA"/>
              </w:rPr>
            </w:pPr>
            <w:r w:rsidRPr="004D4FDB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На основі поданого тексту виконайте такі завдання:</w:t>
            </w:r>
            <w:bookmarkStart w:id="0" w:name="_GoBack"/>
            <w:bookmarkEnd w:id="0"/>
          </w:p>
        </w:tc>
      </w:tr>
    </w:tbl>
    <w:p w14:paraId="388EAD60" w14:textId="0892004B" w:rsidR="001F248D" w:rsidRDefault="001F248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F17A77" w14:paraId="48C37E44" w14:textId="77777777" w:rsidTr="00123ABA">
        <w:trPr>
          <w:trHeight w:val="345"/>
        </w:trPr>
        <w:tc>
          <w:tcPr>
            <w:tcW w:w="1043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AA491F5" w14:textId="3969B668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43D5738" w14:textId="2787745F" w:rsidR="009C638E" w:rsidRPr="009C638E" w:rsidRDefault="00CF7600" w:rsidP="009C638E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5168" behindDoc="0" locked="0" layoutInCell="1" allowOverlap="1" wp14:anchorId="602E6028" wp14:editId="5F41677C">
                      <wp:simplePos x="0" y="0"/>
                      <wp:positionH relativeFrom="column">
                        <wp:posOffset>5814060</wp:posOffset>
                      </wp:positionH>
                      <wp:positionV relativeFrom="paragraph">
                        <wp:posOffset>18415</wp:posOffset>
                      </wp:positionV>
                      <wp:extent cx="762000" cy="26670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4C31E11" w14:textId="77777777" w:rsidR="00C445E8" w:rsidRPr="00A43D10" w:rsidRDefault="00C445E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5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E6028" id="_x0000_s1029" type="#_x0000_t202" style="position:absolute;left:0;text-align:left;margin-left:457.8pt;margin-top:1.45pt;width:60pt;height:2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" filled="f" stroked="f">
                      <v:textbox>
                        <w:txbxContent>
                          <w:p w14:paraId="04C31E11" w14:textId="77777777" w:rsidR="00C445E8" w:rsidRPr="00A43D10" w:rsidRDefault="00C445E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5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CF3D1F2" w14:textId="2875C2E3" w:rsidR="00F17A77" w:rsidRPr="00E261D0" w:rsidRDefault="00123ABA" w:rsidP="00123AB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123ABA">
              <w:rPr>
                <w:rFonts w:ascii="Arial" w:hAnsi="Arial" w:cs="Arial"/>
                <w:b/>
                <w:color w:val="000000" w:themeColor="text1"/>
                <w:lang w:val="uk-UA"/>
              </w:rPr>
              <w:t>Чому одна із сойок подумала, що весна забарилася?</w:t>
            </w:r>
          </w:p>
          <w:p w14:paraId="206A5B87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3608463" w14:textId="2B06013D" w:rsidR="008F0BEF" w:rsidRPr="00E261D0" w:rsidRDefault="008F0BEF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F17A77" w14:paraId="54440465" w14:textId="77777777" w:rsidTr="00123ABA">
        <w:trPr>
          <w:trHeight w:val="1431"/>
        </w:trPr>
        <w:tc>
          <w:tcPr>
            <w:tcW w:w="1043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ECFC84E" w14:textId="0DE31D6B" w:rsidR="00F17A77" w:rsidRPr="00F17A77" w:rsidRDefault="00F17A77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5A942F8" w14:textId="20DAD5DA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3FFA8FD" w14:textId="347CE4E4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DAC04D1" w14:textId="37CD9ADE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5BB179B" w14:textId="72927D1F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8D70E9C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16FC404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D9C69C7" w14:textId="50FAC63C" w:rsidR="007A74AF" w:rsidRDefault="007A74A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5447003" w14:textId="37C67B5C" w:rsidR="007A74AF" w:rsidRDefault="00FB67F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ED0F884" wp14:editId="62081745">
                <wp:simplePos x="0" y="0"/>
                <wp:positionH relativeFrom="column">
                  <wp:posOffset>5878830</wp:posOffset>
                </wp:positionH>
                <wp:positionV relativeFrom="paragraph">
                  <wp:posOffset>59712</wp:posOffset>
                </wp:positionV>
                <wp:extent cx="762000" cy="26670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6C1502" w14:textId="77777777" w:rsidR="00C445E8" w:rsidRPr="00A43D10" w:rsidRDefault="00C445E8" w:rsidP="00B9505F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5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D0F884" id="_x0000_s1030" type="#_x0000_t202" style="position:absolute;left:0;text-align:left;margin-left:462.9pt;margin-top:4.7pt;width:60pt;height:21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/iBCgIAAPg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" filled="f" stroked="f">
                <v:textbox>
                  <w:txbxContent>
                    <w:p w14:paraId="596C1502" w14:textId="77777777" w:rsidR="00C445E8" w:rsidRPr="00A43D10" w:rsidRDefault="00C445E8" w:rsidP="00B9505F">
                      <w:pPr>
                        <w:rPr>
                          <w:rFonts w:ascii="Arial" w:hAnsi="Arial" w:cs="Arial"/>
                          <w:b/>
                          <w:sz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5</w:t>
                      </w: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балів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4762AE88" w14:textId="77777777" w:rsidTr="00E261D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E0033A" w14:textId="486DA24F" w:rsidR="008F0BEF" w:rsidRDefault="008F0BEF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BEEE84B" w14:textId="39ACDDD1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38CFD70" w14:textId="5638439A" w:rsidR="00E261D0" w:rsidRPr="008F0BEF" w:rsidRDefault="00123ABA" w:rsidP="00123ABA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123ABA">
              <w:rPr>
                <w:rFonts w:ascii="Arial" w:hAnsi="Arial" w:cs="Arial"/>
                <w:b/>
                <w:color w:val="000000" w:themeColor="text1"/>
                <w:lang w:val="uk-UA"/>
              </w:rPr>
              <w:t>Де зустрілися сойки?</w:t>
            </w:r>
            <w:r w:rsidR="00B9505F" w:rsidRPr="00F71C3A">
              <w:rPr>
                <w:noProof/>
                <w:lang w:val="uk-UA"/>
              </w:rPr>
              <w:t xml:space="preserve"> </w:t>
            </w:r>
          </w:p>
          <w:p w14:paraId="7F5A1E52" w14:textId="77777777" w:rsidR="008F0BEF" w:rsidRDefault="008F0BEF" w:rsidP="008F0BEF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C4D9539" w14:textId="332A7869" w:rsidR="008F0BEF" w:rsidRPr="0060529D" w:rsidRDefault="008F0BEF" w:rsidP="008F0BEF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EB5C5BB" w14:textId="77777777" w:rsidTr="00E261D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2FCE76F1" w14:textId="216AB66C" w:rsidR="008F0BEF" w:rsidRPr="008F0BEF" w:rsidRDefault="00E261D0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8F0BE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43F775B3" w14:textId="6D6430DC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7B358FD" w14:textId="1B9C8412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E8372BD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26554B6" w14:textId="55896073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0AD25B2" w14:textId="1FC8F5C1" w:rsidR="00F17A77" w:rsidRDefault="00F17A77" w:rsidP="008F0BEF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6D5C901A" w14:textId="77777777" w:rsidTr="00E261D0">
        <w:trPr>
          <w:trHeight w:val="480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BB99743" w14:textId="3E2D5611" w:rsidR="00E261D0" w:rsidRPr="00E261D0" w:rsidRDefault="00FB67F5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397F6718" wp14:editId="383C985F">
                      <wp:simplePos x="0" y="0"/>
                      <wp:positionH relativeFrom="column">
                        <wp:posOffset>5792470</wp:posOffset>
                      </wp:positionH>
                      <wp:positionV relativeFrom="paragraph">
                        <wp:posOffset>-12700</wp:posOffset>
                      </wp:positionV>
                      <wp:extent cx="762000" cy="266700"/>
                      <wp:effectExtent l="0" t="0" r="0" b="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472E138" w14:textId="77777777" w:rsidR="00C445E8" w:rsidRPr="00A43D10" w:rsidRDefault="00C445E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5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7F6718" id="_x0000_s1031" type="#_x0000_t202" style="position:absolute;left:0;text-align:left;margin-left:456.1pt;margin-top:-1pt;width:60pt;height:2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a52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" filled="f" stroked="f">
                      <v:textbox>
                        <w:txbxContent>
                          <w:p w14:paraId="7472E138" w14:textId="77777777" w:rsidR="00C445E8" w:rsidRPr="00A43D10" w:rsidRDefault="00C445E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5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B8F8268" w14:textId="6F7031A4" w:rsidR="00C90F47" w:rsidRPr="00C90F47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5822AFD7" w14:textId="10E9319E" w:rsidR="00E261D0" w:rsidRPr="008F0BEF" w:rsidRDefault="00123ABA" w:rsidP="00123AB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  <w:r w:rsidRPr="00123ABA">
              <w:rPr>
                <w:rFonts w:ascii="Arial" w:hAnsi="Arial" w:cs="Arial"/>
                <w:b/>
                <w:noProof/>
                <w:lang w:val="uk-UA"/>
              </w:rPr>
              <w:t>На якому дереві сиділа перша сойка?</w:t>
            </w:r>
          </w:p>
          <w:p w14:paraId="4D591349" w14:textId="50FF42DB" w:rsidR="008F0BEF" w:rsidRPr="008F0BEF" w:rsidRDefault="008F0BEF" w:rsidP="008F0BEF">
            <w:pPr>
              <w:pStyle w:val="ListParagraph"/>
              <w:spacing w:after="0" w:line="240" w:lineRule="auto"/>
              <w:rPr>
                <w:rFonts w:ascii="Arial" w:hAnsi="Arial" w:cs="Arial"/>
                <w:b/>
                <w:noProof/>
                <w:sz w:val="8"/>
                <w:lang w:val="uk-UA"/>
              </w:rPr>
            </w:pPr>
          </w:p>
          <w:p w14:paraId="6BB4B5CE" w14:textId="77777777" w:rsidR="008F0BEF" w:rsidRPr="009F7216" w:rsidRDefault="008F0BEF" w:rsidP="008F0BEF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  <w:p w14:paraId="36EE41BC" w14:textId="2475D96B" w:rsidR="00E261D0" w:rsidRP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F71C3A">
              <w:rPr>
                <w:rFonts w:ascii="Arial" w:eastAsia="Times New Roman" w:hAnsi="Arial" w:cs="Arial"/>
                <w:noProof/>
                <w:lang w:val="uk-UA"/>
              </w:rPr>
              <w:t xml:space="preserve"> </w:t>
            </w:r>
          </w:p>
        </w:tc>
      </w:tr>
      <w:tr w:rsidR="00E261D0" w14:paraId="14416A21" w14:textId="77777777" w:rsidTr="00E261D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1311283D" w14:textId="3FA40ADC" w:rsidR="00E261D0" w:rsidRPr="00F17A77" w:rsidRDefault="00E261D0" w:rsidP="00E261D0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C90F47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  <w:r w:rsidR="008F0BEF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</w:t>
            </w:r>
          </w:p>
        </w:tc>
      </w:tr>
    </w:tbl>
    <w:p w14:paraId="3C9ABD17" w14:textId="0C643DBF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CA18BBE" w14:textId="5101E568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0CAA45E" w14:textId="21A7548C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B6337CE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8BDB702" w14:textId="16E0984C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E261D0" w14:paraId="37919D59" w14:textId="77777777" w:rsidTr="00E261D0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A76C5CF" w14:textId="519980BE" w:rsidR="00E261D0" w:rsidRPr="00E261D0" w:rsidRDefault="00FB67F5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C52758">
              <w:rPr>
                <w:rFonts w:ascii="Arial" w:eastAsia="Times New Roman" w:hAnsi="Arial" w:cs="Arial"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670D4879" wp14:editId="67F6D2E1">
                      <wp:simplePos x="0" y="0"/>
                      <wp:positionH relativeFrom="column">
                        <wp:posOffset>5793105</wp:posOffset>
                      </wp:positionH>
                      <wp:positionV relativeFrom="paragraph">
                        <wp:posOffset>19050</wp:posOffset>
                      </wp:positionV>
                      <wp:extent cx="762000" cy="266700"/>
                      <wp:effectExtent l="0" t="0" r="0" b="0"/>
                      <wp:wrapNone/>
                      <wp:docPr id="2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ACC61D" w14:textId="77777777" w:rsidR="00C445E8" w:rsidRPr="00A43D10" w:rsidRDefault="00C445E8" w:rsidP="00E261D0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5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0D4879" id="_x0000_s1032" type="#_x0000_t202" style="position:absolute;left:0;text-align:left;margin-left:456.15pt;margin-top:1.5pt;width:60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3AA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" filled="f" stroked="f">
                      <v:textbox>
                        <w:txbxContent>
                          <w:p w14:paraId="51ACC61D" w14:textId="77777777" w:rsidR="00C445E8" w:rsidRPr="00A43D10" w:rsidRDefault="00C445E8" w:rsidP="00E261D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5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FF431FE" w14:textId="2B6B61F3" w:rsidR="00C90F47" w:rsidRPr="00C90F47" w:rsidRDefault="00C90F47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98F858C" w14:textId="6348E0D2" w:rsidR="00E261D0" w:rsidRPr="009F7216" w:rsidRDefault="00123ABA" w:rsidP="00123ABA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123ABA">
              <w:rPr>
                <w:rFonts w:ascii="Arial" w:hAnsi="Arial" w:cs="Arial"/>
                <w:b/>
                <w:noProof/>
                <w:lang w:val="uk-UA"/>
              </w:rPr>
              <w:t>Що турбувало птахів?</w:t>
            </w:r>
            <w:r w:rsidR="00E261D0" w:rsidRPr="00F71C3A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32A77BBD" w14:textId="77777777" w:rsidR="00E261D0" w:rsidRDefault="00E261D0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202FC30" w14:textId="125A70D6" w:rsidR="008F0BEF" w:rsidRPr="00E261D0" w:rsidRDefault="008F0BEF" w:rsidP="00E261D0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E261D0" w14:paraId="19143FC4" w14:textId="77777777" w:rsidTr="00E261D0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84E25FD" w14:textId="6895FF82" w:rsidR="00E261D0" w:rsidRPr="00F17A77" w:rsidRDefault="00E261D0" w:rsidP="00123ABA">
            <w:pPr>
              <w:spacing w:before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7731DE9D" w14:textId="1DB63E25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061C6A2" w14:textId="137A4AA7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C1B76C2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CF26EBC" w14:textId="1441E6B7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F3CB227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DE38D8C" w14:textId="31034BC6" w:rsidR="00C90F47" w:rsidRDefault="00C90F4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67EC883" w14:textId="06017379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00B794CB" w14:textId="77777777" w:rsidR="00123ABA" w:rsidRDefault="00123ABA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A74028C" w14:textId="77777777" w:rsidR="00C90F47" w:rsidRDefault="00FB67F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>
        <w:rPr>
          <w:rFonts w:ascii="Arial" w:eastAsia="Times New Roman" w:hAnsi="Arial" w:cs="Arial"/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1122EEC5" wp14:editId="045AC546">
                <wp:simplePos x="0" y="0"/>
                <wp:positionH relativeFrom="column">
                  <wp:posOffset>5863874</wp:posOffset>
                </wp:positionH>
                <wp:positionV relativeFrom="paragraph">
                  <wp:posOffset>95863</wp:posOffset>
                </wp:positionV>
                <wp:extent cx="762000" cy="266700"/>
                <wp:effectExtent l="0" t="0" r="0" b="0"/>
                <wp:wrapNone/>
                <wp:docPr id="3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47CC61" w14:textId="388CA5DD" w:rsidR="00C445E8" w:rsidRPr="00C83274" w:rsidRDefault="00C445E8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2EEC5" id="_x0000_s1033" type="#_x0000_t202" style="position:absolute;left:0;text-align:left;margin-left:461.7pt;margin-top:7.55pt;width:60pt;height:21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" filled="f" stroked="f">
                <v:textbox>
                  <w:txbxContent>
                    <w:p w14:paraId="2E47CC61" w14:textId="388CA5DD" w:rsidR="00C445E8" w:rsidRPr="00C83274" w:rsidRDefault="00C445E8" w:rsidP="00076B4E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 w:rsidRPr="00A43D10"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ro-RO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000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88"/>
        <w:gridCol w:w="5295"/>
        <w:gridCol w:w="4245"/>
        <w:gridCol w:w="8"/>
      </w:tblGrid>
      <w:tr w:rsidR="00222FD0" w14:paraId="5A5C1164" w14:textId="77777777" w:rsidTr="0060529D">
        <w:trPr>
          <w:trHeight w:val="489"/>
        </w:trPr>
        <w:tc>
          <w:tcPr>
            <w:tcW w:w="5000" w:type="pct"/>
            <w:gridSpan w:val="4"/>
          </w:tcPr>
          <w:p w14:paraId="6D2F8262" w14:textId="612E9862" w:rsidR="00222FD0" w:rsidRDefault="00222FD0" w:rsidP="00222FD0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386C547" w14:textId="74CC2D26" w:rsidR="0060529D" w:rsidRPr="0060529D" w:rsidRDefault="0060529D" w:rsidP="0060529D">
            <w:pPr>
              <w:pStyle w:val="ListParagraph"/>
              <w:rPr>
                <w:rFonts w:ascii="Arial" w:hAnsi="Arial" w:cs="Arial"/>
                <w:color w:val="000000" w:themeColor="text1"/>
                <w:lang w:val="uk-UA"/>
              </w:rPr>
            </w:pPr>
            <w:r w:rsidRPr="0060529D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 а потім запишіть букву, у полі.</w:t>
            </w:r>
          </w:p>
          <w:p w14:paraId="4E89D1DB" w14:textId="77777777" w:rsidR="00C90F47" w:rsidRPr="00C90F47" w:rsidRDefault="00C90F47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6E20574" w14:textId="2C0FC6BE" w:rsidR="00222FD0" w:rsidRDefault="00123ABA" w:rsidP="0060529D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123ABA">
              <w:rPr>
                <w:rFonts w:ascii="Arial" w:hAnsi="Arial" w:cs="Arial"/>
                <w:b/>
                <w:color w:val="000000" w:themeColor="text1"/>
                <w:lang w:val="sk-SK"/>
              </w:rPr>
              <w:t>Яке дерево було вище?</w:t>
            </w:r>
            <w:r w:rsidR="00222FD0" w:rsidRPr="0060529D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</w:p>
          <w:p w14:paraId="53C8D339" w14:textId="71500BCF" w:rsidR="00A044D8" w:rsidRPr="00A044D8" w:rsidRDefault="00A044D8" w:rsidP="00A044D8">
            <w:pPr>
              <w:pStyle w:val="ListParagraph"/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8"/>
                <w:lang w:val="uk-UA"/>
              </w:rPr>
            </w:pPr>
          </w:p>
        </w:tc>
      </w:tr>
      <w:tr w:rsidR="00222FD0" w14:paraId="2F883D45" w14:textId="35D51CC6" w:rsidTr="0060529D">
        <w:trPr>
          <w:gridAfter w:val="1"/>
          <w:wAfter w:w="4" w:type="pct"/>
          <w:trHeight w:val="2305"/>
        </w:trPr>
        <w:tc>
          <w:tcPr>
            <w:tcW w:w="425" w:type="pct"/>
            <w:tcBorders>
              <w:right w:val="double" w:sz="4" w:space="0" w:color="FFFFFF" w:themeColor="background1"/>
            </w:tcBorders>
          </w:tcPr>
          <w:p w14:paraId="282E9F13" w14:textId="0C1396B8" w:rsidR="00222FD0" w:rsidRDefault="00222FD0" w:rsidP="0060529D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1D6D01A7" w14:textId="37916D94" w:rsidR="00222FD0" w:rsidRPr="001950CD" w:rsidRDefault="00222FD0" w:rsidP="0060529D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а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79E52EE5" w14:textId="1C2A1020" w:rsidR="00222FD0" w:rsidRPr="001950CD" w:rsidRDefault="00222FD0" w:rsidP="0060529D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б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6844EF1D" w14:textId="0908D0A4" w:rsidR="00222FD0" w:rsidRPr="001950CD" w:rsidRDefault="00222FD0" w:rsidP="0060529D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в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37962957" w14:textId="4B7390AD" w:rsidR="00222FD0" w:rsidRPr="001950CD" w:rsidRDefault="00222FD0" w:rsidP="0060529D">
            <w:pPr>
              <w:jc w:val="right"/>
              <w:rPr>
                <w:b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г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 xml:space="preserve">. </w:t>
            </w:r>
          </w:p>
          <w:p w14:paraId="19140172" w14:textId="62F3D43D" w:rsidR="00222FD0" w:rsidRPr="00222FD0" w:rsidRDefault="00222FD0" w:rsidP="0060529D">
            <w:pPr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2537" w:type="pct"/>
            <w:tcBorders>
              <w:left w:val="double" w:sz="4" w:space="0" w:color="FFFFFF" w:themeColor="background1"/>
              <w:right w:val="double" w:sz="4" w:space="0" w:color="FFFFFF" w:themeColor="background1"/>
            </w:tcBorders>
            <w:vAlign w:val="center"/>
          </w:tcPr>
          <w:p w14:paraId="20CDA334" w14:textId="7F07F4DA" w:rsidR="0060529D" w:rsidRPr="00623435" w:rsidRDefault="00623435" w:rsidP="0060529D">
            <w:pPr>
              <w:jc w:val="left"/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</w:pPr>
            <w:r w:rsidRPr="00123ABA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дуб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;</w:t>
            </w:r>
          </w:p>
          <w:p w14:paraId="15BC5F35" w14:textId="0535CFED" w:rsidR="0060529D" w:rsidRPr="00623435" w:rsidRDefault="00123ABA" w:rsidP="0060529D">
            <w:pPr>
              <w:jc w:val="left"/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</w:pPr>
            <w:r w:rsidRPr="00123ABA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сосна</w:t>
            </w:r>
            <w:r w:rsidR="00623435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;</w:t>
            </w:r>
          </w:p>
          <w:p w14:paraId="7ED6ABD0" w14:textId="32883A5E" w:rsidR="00222FD0" w:rsidRPr="00623435" w:rsidRDefault="00123ABA" w:rsidP="00623435">
            <w:pPr>
              <w:jc w:val="left"/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</w:pPr>
            <w:r w:rsidRPr="00123ABA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бук</w:t>
            </w:r>
            <w:r w:rsidR="00623435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;</w:t>
            </w:r>
          </w:p>
          <w:p w14:paraId="5CE90A13" w14:textId="21187CB8" w:rsidR="00623435" w:rsidRPr="00623435" w:rsidRDefault="00623435" w:rsidP="00623435">
            <w:pPr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623435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клен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2034" w:type="pct"/>
            <w:tcBorders>
              <w:left w:val="double" w:sz="4" w:space="0" w:color="FFFFFF" w:themeColor="background1"/>
            </w:tcBorders>
          </w:tcPr>
          <w:p w14:paraId="4BBD9931" w14:textId="50D7A826" w:rsidR="00222FD0" w:rsidRDefault="00F94612" w:rsidP="005E607C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1728" behindDoc="0" locked="0" layoutInCell="1" allowOverlap="1" wp14:anchorId="54159DA1" wp14:editId="1D6DF199">
                      <wp:simplePos x="0" y="0"/>
                      <wp:positionH relativeFrom="column">
                        <wp:posOffset>-879549</wp:posOffset>
                      </wp:positionH>
                      <wp:positionV relativeFrom="paragraph">
                        <wp:posOffset>1054696</wp:posOffset>
                      </wp:positionV>
                      <wp:extent cx="2649220" cy="464618"/>
                      <wp:effectExtent l="0" t="0" r="0" b="0"/>
                      <wp:wrapNone/>
                      <wp:docPr id="23" name="Group 2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618"/>
                                <a:chOff x="0" y="0"/>
                                <a:chExt cx="2649220" cy="464618"/>
                              </a:xfrm>
                            </wpg:grpSpPr>
                            <wps:wsp>
                              <wps:cNvPr id="1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803D043" w14:textId="77777777" w:rsidR="009654F8" w:rsidRDefault="009654F8" w:rsidP="009654F8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0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0"/>
                                  <a:ext cx="511810" cy="368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5EFE1AE" w14:textId="77777777" w:rsidR="009654F8" w:rsidRDefault="009654F8" w:rsidP="009654F8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4159DA1" id="Group 23" o:spid="_x0000_s1034" style="position:absolute;left:0;text-align:left;margin-left:-69.25pt;margin-top:83.05pt;width:208.6pt;height:36.6pt;z-index:251721728" coordsize="26492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">
                      <v:shape id="_x0000_s1035" type="#_x0000_t202" style="position:absolute;top:1238;width:26492;height:3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      <v:textbox style="mso-fit-shape-to-text:t">
                          <w:txbxContent>
                            <w:p w14:paraId="4803D043" w14:textId="77777777" w:rsidR="009654F8" w:rsidRDefault="009654F8" w:rsidP="009654F8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36" type="#_x0000_t202" style="position:absolute;left:15335;width:51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">
                        <v:textbox style="mso-fit-shape-to-text:t">
                          <w:txbxContent>
                            <w:p w14:paraId="65EFE1AE" w14:textId="77777777" w:rsidR="009654F8" w:rsidRDefault="009654F8" w:rsidP="009654F8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2114A1A1" w14:textId="60ACD7BC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833FAF4" w14:textId="35F868A7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15031B0" w14:textId="3EA7B6C0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14:paraId="1D4F50D2" w14:textId="77777777" w:rsidTr="00FF32B4">
        <w:trPr>
          <w:trHeight w:val="489"/>
        </w:trPr>
        <w:tc>
          <w:tcPr>
            <w:tcW w:w="10435" w:type="dxa"/>
            <w:gridSpan w:val="3"/>
          </w:tcPr>
          <w:p w14:paraId="0CE83B8E" w14:textId="6485E6FB" w:rsidR="00076B4E" w:rsidRDefault="00FB67F5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78720" behindDoc="0" locked="0" layoutInCell="1" allowOverlap="1" wp14:anchorId="523858EC" wp14:editId="253AB333">
                      <wp:simplePos x="0" y="0"/>
                      <wp:positionH relativeFrom="column">
                        <wp:posOffset>5785485</wp:posOffset>
                      </wp:positionH>
                      <wp:positionV relativeFrom="paragraph">
                        <wp:posOffset>-4445</wp:posOffset>
                      </wp:positionV>
                      <wp:extent cx="762000" cy="266700"/>
                      <wp:effectExtent l="0" t="0" r="0" b="0"/>
                      <wp:wrapNone/>
                      <wp:docPr id="1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E0E208" w14:textId="77247C56" w:rsidR="00C445E8" w:rsidRPr="00C83274" w:rsidRDefault="00C445E8" w:rsidP="00076B4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2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858EC" id="_x0000_s1037" type="#_x0000_t202" style="position:absolute;margin-left:455.55pt;margin-top:-.35pt;width:60pt;height:21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xMiCQIAAPo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" filled="f" stroked="f">
                      <v:textbox>
                        <w:txbxContent>
                          <w:p w14:paraId="2AE0E208" w14:textId="77247C56" w:rsidR="00C445E8" w:rsidRPr="00C83274" w:rsidRDefault="00C445E8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2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EF327E7" w14:textId="7B377295" w:rsidR="00C90F47" w:rsidRDefault="00EF17FE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EF17FE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</w:t>
            </w:r>
            <w:r>
              <w:rPr>
                <w:rFonts w:ascii="Arial" w:hAnsi="Arial" w:cs="Arial"/>
                <w:color w:val="000000" w:themeColor="text1"/>
                <w:lang w:val="uk-UA"/>
              </w:rPr>
              <w:t xml:space="preserve"> а потім запишіть букву, у полі</w:t>
            </w:r>
            <w:r w:rsidR="00C90F47" w:rsidRPr="00C90F47">
              <w:rPr>
                <w:rFonts w:ascii="Arial" w:hAnsi="Arial" w:cs="Arial"/>
                <w:color w:val="000000" w:themeColor="text1"/>
                <w:lang w:val="uk-UA"/>
              </w:rPr>
              <w:t>:</w:t>
            </w:r>
          </w:p>
          <w:p w14:paraId="51E4C2D3" w14:textId="5AEA2B24" w:rsidR="00CF7600" w:rsidRPr="00CF7600" w:rsidRDefault="00CF7600" w:rsidP="00C90F47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4416F15" w14:textId="7829C864" w:rsidR="00076B4E" w:rsidRPr="0060529D" w:rsidRDefault="00623435" w:rsidP="00623435">
            <w:pPr>
              <w:pStyle w:val="ListParagraph"/>
              <w:numPr>
                <w:ilvl w:val="0"/>
                <w:numId w:val="21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23435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Яка квіточка заговорила </w:t>
            </w:r>
            <w:r w:rsidR="00213430">
              <w:rPr>
                <w:rFonts w:ascii="Arial" w:hAnsi="Arial" w:cs="Arial"/>
                <w:b/>
                <w:color w:val="000000" w:themeColor="text1"/>
                <w:lang w:val="uk-UA"/>
              </w:rPr>
              <w:t>до пташок</w:t>
            </w:r>
            <w:r w:rsidRPr="00623435">
              <w:rPr>
                <w:rFonts w:ascii="Arial" w:hAnsi="Arial" w:cs="Arial"/>
                <w:b/>
                <w:color w:val="000000" w:themeColor="text1"/>
                <w:lang w:val="uk-UA"/>
              </w:rPr>
              <w:t>?</w:t>
            </w:r>
          </w:p>
        </w:tc>
      </w:tr>
      <w:tr w:rsidR="00076B4E" w14:paraId="164BD526" w14:textId="77777777" w:rsidTr="00C90F47">
        <w:trPr>
          <w:trHeight w:val="2215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06DC5A1D" w14:textId="77777777" w:rsidR="00076B4E" w:rsidRDefault="00076B4E" w:rsidP="00FF32B4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4E79CB7F" w14:textId="77777777" w:rsidR="00076B4E" w:rsidRPr="001950CD" w:rsidRDefault="00076B4E" w:rsidP="00FF32B4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а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3180B37C" w14:textId="77777777" w:rsidR="00076B4E" w:rsidRPr="001950CD" w:rsidRDefault="00076B4E" w:rsidP="00FF32B4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б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3172688D" w14:textId="77777777" w:rsidR="00076B4E" w:rsidRPr="001950CD" w:rsidRDefault="00076B4E" w:rsidP="00FF32B4">
            <w:pPr>
              <w:jc w:val="right"/>
              <w:rPr>
                <w:b/>
                <w:lang w:val="ro-RO"/>
              </w:rPr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в</w:t>
            </w: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ro-RO" w:eastAsia="ro-RO"/>
              </w:rPr>
              <w:t>.</w:t>
            </w:r>
          </w:p>
          <w:p w14:paraId="0D21AE29" w14:textId="77777777" w:rsidR="00076B4E" w:rsidRDefault="00076B4E" w:rsidP="00FF32B4">
            <w:pPr>
              <w:jc w:val="right"/>
            </w:pPr>
            <w:r w:rsidRPr="001950CD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60231291" w14:textId="77777777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3C8C1CF1" w14:textId="59FACA38" w:rsidR="00076B4E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663F2257" w14:textId="0B67E1FD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34AEB1DC" w14:textId="32E4CC36" w:rsidR="00623435" w:rsidRDefault="00623435" w:rsidP="00623435">
            <w:pPr>
              <w:rPr>
                <w:rFonts w:ascii="Arial" w:hAnsi="Arial" w:cs="Arial"/>
              </w:rPr>
            </w:pPr>
            <w:r w:rsidRPr="00A44ABE">
              <w:rPr>
                <w:rFonts w:ascii="Arial" w:hAnsi="Arial" w:cs="Arial"/>
                <w:sz w:val="22"/>
                <w:szCs w:val="22"/>
              </w:rPr>
              <w:t>т</w:t>
            </w:r>
            <w:r w:rsidRPr="00DD3BC4">
              <w:rPr>
                <w:rFonts w:ascii="Arial" w:hAnsi="Arial" w:cs="Arial"/>
                <w:sz w:val="22"/>
                <w:szCs w:val="22"/>
              </w:rPr>
              <w:t>роянда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051D191B" w14:textId="608E93C3" w:rsidR="0060529D" w:rsidRPr="00623435" w:rsidRDefault="00623435" w:rsidP="0060529D">
            <w:pPr>
              <w:rPr>
                <w:rFonts w:ascii="Arial" w:hAnsi="Arial" w:cs="Arial"/>
                <w:sz w:val="22"/>
              </w:rPr>
            </w:pPr>
            <w:r w:rsidRPr="00623435">
              <w:rPr>
                <w:rFonts w:ascii="Arial" w:hAnsi="Arial" w:cs="Arial"/>
                <w:sz w:val="22"/>
              </w:rPr>
              <w:t>підсніжник</w:t>
            </w:r>
            <w:r>
              <w:rPr>
                <w:rFonts w:ascii="Arial" w:hAnsi="Arial" w:cs="Arial"/>
                <w:sz w:val="22"/>
              </w:rPr>
              <w:t>;</w:t>
            </w:r>
          </w:p>
          <w:p w14:paraId="4858CDB1" w14:textId="1F3678D9" w:rsidR="0060529D" w:rsidRPr="00623435" w:rsidRDefault="00623435" w:rsidP="0060529D">
            <w:pPr>
              <w:rPr>
                <w:rFonts w:ascii="Arial" w:hAnsi="Arial" w:cs="Arial"/>
                <w:lang w:val="ro-RO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пролісок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;</w:t>
            </w:r>
          </w:p>
          <w:p w14:paraId="1F8FB8D0" w14:textId="1AFC82EB" w:rsidR="0060529D" w:rsidRPr="00623435" w:rsidRDefault="00623435" w:rsidP="0060529D">
            <w:pPr>
              <w:rPr>
                <w:rFonts w:ascii="Arial" w:hAnsi="Arial" w:cs="Arial"/>
                <w:lang w:val="ro-RO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тюльпан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02D7FE4" w14:textId="48A21A28" w:rsidR="00076B4E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4C903AD9" w14:textId="77777777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542E7BAF" w14:textId="0DD24115" w:rsidR="00076B4E" w:rsidRDefault="00F94612" w:rsidP="00FF32B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7CDD39F6" wp14:editId="5628A6FE">
                      <wp:simplePos x="0" y="0"/>
                      <wp:positionH relativeFrom="column">
                        <wp:posOffset>-589315</wp:posOffset>
                      </wp:positionH>
                      <wp:positionV relativeFrom="paragraph">
                        <wp:posOffset>1147438</wp:posOffset>
                      </wp:positionV>
                      <wp:extent cx="2649220" cy="464618"/>
                      <wp:effectExtent l="0" t="0" r="0" b="0"/>
                      <wp:wrapNone/>
                      <wp:docPr id="24" name="Group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618"/>
                                <a:chOff x="0" y="0"/>
                                <a:chExt cx="2649220" cy="464618"/>
                              </a:xfrm>
                            </wpg:grpSpPr>
                            <wps:wsp>
                              <wps:cNvPr id="25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7EB485F1" w14:textId="77777777" w:rsidR="00F94612" w:rsidRDefault="00F94612" w:rsidP="00F94612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0"/>
                                  <a:ext cx="511810" cy="368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0D86F7B" w14:textId="77777777" w:rsidR="00F94612" w:rsidRDefault="00F94612" w:rsidP="00F9461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DD39F6" id="Group 24" o:spid="_x0000_s1038" style="position:absolute;left:0;text-align:left;margin-left:-46.4pt;margin-top:90.35pt;width:208.6pt;height:36.6pt;z-index:251723776" coordsize="26492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">
                      <v:shape id="_x0000_s1039" type="#_x0000_t202" style="position:absolute;top:1238;width:26492;height:3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" filled="f" stroked="f">
                        <v:textbox style="mso-fit-shape-to-text:t">
                          <w:txbxContent>
                            <w:p w14:paraId="7EB485F1" w14:textId="77777777" w:rsidR="00F94612" w:rsidRDefault="00F94612" w:rsidP="00F94612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40" type="#_x0000_t202" style="position:absolute;left:15335;width:51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">
                        <v:textbox style="mso-fit-shape-to-text:t">
                          <w:txbxContent>
                            <w:p w14:paraId="40D86F7B" w14:textId="77777777" w:rsidR="00F94612" w:rsidRDefault="00F94612" w:rsidP="00F9461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7E98E3E" w14:textId="05961312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D825000" w14:textId="72F8E0C4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0D3AAB9" w14:textId="77777777" w:rsidR="008F0BEF" w:rsidRDefault="008F0BEF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076B4E" w14:paraId="644F7E08" w14:textId="77777777" w:rsidTr="00FF32B4">
        <w:trPr>
          <w:trHeight w:val="489"/>
        </w:trPr>
        <w:tc>
          <w:tcPr>
            <w:tcW w:w="10435" w:type="dxa"/>
            <w:gridSpan w:val="3"/>
          </w:tcPr>
          <w:p w14:paraId="6BFD03A6" w14:textId="0C1012E9" w:rsidR="00076B4E" w:rsidRDefault="00FB67F5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80768" behindDoc="0" locked="0" layoutInCell="1" allowOverlap="1" wp14:anchorId="41DCCCCA" wp14:editId="244AAECB">
                      <wp:simplePos x="0" y="0"/>
                      <wp:positionH relativeFrom="column">
                        <wp:posOffset>5779616</wp:posOffset>
                      </wp:positionH>
                      <wp:positionV relativeFrom="paragraph">
                        <wp:posOffset>2080</wp:posOffset>
                      </wp:positionV>
                      <wp:extent cx="762000" cy="266700"/>
                      <wp:effectExtent l="0" t="0" r="0" b="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A32213B" w14:textId="636102F3" w:rsidR="00C445E8" w:rsidRPr="00C83274" w:rsidRDefault="00C445E8" w:rsidP="00076B4E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ro-RO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DCCCCA" id="_x0000_s1041" type="#_x0000_t202" style="position:absolute;margin-left:455.1pt;margin-top:.15pt;width:60pt;height:21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" filled="f" stroked="f">
                      <v:textbox>
                        <w:txbxContent>
                          <w:p w14:paraId="7A32213B" w14:textId="636102F3" w:rsidR="00C445E8" w:rsidRPr="00C83274" w:rsidRDefault="00C445E8" w:rsidP="00076B4E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D3F4162" w14:textId="1E566769" w:rsidR="00C90F47" w:rsidRDefault="00EF17FE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EF17FE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</w:t>
            </w:r>
            <w:r>
              <w:rPr>
                <w:rFonts w:ascii="Arial" w:hAnsi="Arial" w:cs="Arial"/>
                <w:color w:val="000000" w:themeColor="text1"/>
                <w:lang w:val="uk-UA"/>
              </w:rPr>
              <w:t xml:space="preserve"> а потім запишіть букву, у полі</w:t>
            </w:r>
            <w:r w:rsidR="00C90F47" w:rsidRPr="00C90F47">
              <w:rPr>
                <w:rFonts w:ascii="Arial" w:hAnsi="Arial" w:cs="Arial"/>
                <w:color w:val="000000" w:themeColor="text1"/>
                <w:lang w:val="uk-UA"/>
              </w:rPr>
              <w:t>:</w:t>
            </w:r>
          </w:p>
          <w:p w14:paraId="3CD647C3" w14:textId="77777777" w:rsidR="00CF7600" w:rsidRPr="00CF7600" w:rsidRDefault="00CF7600" w:rsidP="00C90F47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6481D82F" w14:textId="70ED6D7C" w:rsidR="00076B4E" w:rsidRPr="0060529D" w:rsidRDefault="00623435" w:rsidP="0062343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23435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Якого кольору була голівка у проліска?</w:t>
            </w:r>
          </w:p>
        </w:tc>
      </w:tr>
      <w:tr w:rsidR="00076B4E" w14:paraId="039FD968" w14:textId="77777777" w:rsidTr="00C90F47">
        <w:trPr>
          <w:trHeight w:val="2296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58A2D584" w14:textId="77777777" w:rsidR="00076B4E" w:rsidRDefault="00076B4E" w:rsidP="00FF32B4">
            <w:pP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</w:pPr>
          </w:p>
          <w:p w14:paraId="79E61645" w14:textId="77777777" w:rsidR="00076B4E" w:rsidRPr="00222FD0" w:rsidRDefault="00076B4E" w:rsidP="00FF32B4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0AF155CC" w14:textId="77777777" w:rsidR="00076B4E" w:rsidRPr="00222FD0" w:rsidRDefault="00076B4E" w:rsidP="00FF32B4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77528FB" w14:textId="77777777" w:rsidR="00076B4E" w:rsidRPr="00222FD0" w:rsidRDefault="00076B4E" w:rsidP="00FF32B4">
            <w:pPr>
              <w:jc w:val="right"/>
              <w:rPr>
                <w:lang w:val="ro-RO"/>
              </w:rPr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222FD0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14B21607" w14:textId="77777777" w:rsidR="00076B4E" w:rsidRDefault="00076B4E" w:rsidP="00FF32B4">
            <w:pPr>
              <w:jc w:val="right"/>
            </w:pPr>
            <w:r w:rsidRPr="00222FD0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0F03D327" w14:textId="77777777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20C83305" w14:textId="77777777" w:rsidR="00076B4E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3B5A14F8" w14:textId="77777777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344B206F" w14:textId="08231F89" w:rsidR="0060529D" w:rsidRPr="00623435" w:rsidRDefault="00623435" w:rsidP="0060529D">
            <w:pP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623435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блакитного</w:t>
            </w:r>
            <w: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073562C3" w14:textId="51C76783" w:rsidR="00623435" w:rsidRDefault="00623435" w:rsidP="0060529D">
            <w:pP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623435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білого</w:t>
            </w:r>
            <w: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 xml:space="preserve">; </w:t>
            </w:r>
          </w:p>
          <w:p w14:paraId="39071D5D" w14:textId="3438654E" w:rsidR="0060529D" w:rsidRPr="00623435" w:rsidRDefault="00623435" w:rsidP="0060529D">
            <w:pP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623435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жовтого</w:t>
            </w:r>
            <w: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;</w:t>
            </w:r>
          </w:p>
          <w:p w14:paraId="60FE5120" w14:textId="45ADAD6B" w:rsidR="0060529D" w:rsidRPr="00623435" w:rsidRDefault="00623435" w:rsidP="0060529D">
            <w:pP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</w:pPr>
            <w:r w:rsidRPr="00623435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>синього</w:t>
            </w:r>
            <w:r>
              <w:rPr>
                <w:rFonts w:ascii="Arial" w:eastAsia="Times New Roman" w:hAnsi="Arial" w:cs="Arial"/>
                <w:bCs/>
                <w:sz w:val="22"/>
                <w:szCs w:val="22"/>
                <w:lang w:val="ro-RO" w:eastAsia="ro-RO"/>
              </w:rPr>
              <w:t>.</w:t>
            </w:r>
          </w:p>
          <w:p w14:paraId="3BA6CB22" w14:textId="71E40A31" w:rsidR="00076B4E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08CBA0B6" w14:textId="77777777" w:rsidR="00076B4E" w:rsidRPr="00222FD0" w:rsidRDefault="00076B4E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06E112EE" w14:textId="2228A35E" w:rsidR="00076B4E" w:rsidRDefault="00F94612" w:rsidP="00FF32B4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5824" behindDoc="0" locked="0" layoutInCell="1" allowOverlap="1" wp14:anchorId="6636D233" wp14:editId="325D972C">
                      <wp:simplePos x="0" y="0"/>
                      <wp:positionH relativeFrom="column">
                        <wp:posOffset>-589136</wp:posOffset>
                      </wp:positionH>
                      <wp:positionV relativeFrom="paragraph">
                        <wp:posOffset>1077474</wp:posOffset>
                      </wp:positionV>
                      <wp:extent cx="2649220" cy="464618"/>
                      <wp:effectExtent l="0" t="0" r="0" b="0"/>
                      <wp:wrapNone/>
                      <wp:docPr id="27" name="Group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618"/>
                                <a:chOff x="0" y="0"/>
                                <a:chExt cx="2649220" cy="464618"/>
                              </a:xfrm>
                            </wpg:grpSpPr>
                            <wps:wsp>
                              <wps:cNvPr id="2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428EF146" w14:textId="77777777" w:rsidR="00F94612" w:rsidRDefault="00F94612" w:rsidP="00F94612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29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0"/>
                                  <a:ext cx="511810" cy="368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486E704" w14:textId="77777777" w:rsidR="00F94612" w:rsidRDefault="00F94612" w:rsidP="00F9461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36D233" id="Group 27" o:spid="_x0000_s1042" style="position:absolute;left:0;text-align:left;margin-left:-46.4pt;margin-top:84.85pt;width:208.6pt;height:36.6pt;z-index:251725824" coordsize="26492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">
                      <v:shape id="_x0000_s1043" type="#_x0000_t202" style="position:absolute;top:1238;width:26492;height:3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" filled="f" stroked="f">
                        <v:textbox style="mso-fit-shape-to-text:t">
                          <w:txbxContent>
                            <w:p w14:paraId="428EF146" w14:textId="77777777" w:rsidR="00F94612" w:rsidRDefault="00F94612" w:rsidP="00F94612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44" type="#_x0000_t202" style="position:absolute;left:15335;width:51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">
                        <v:textbox style="mso-fit-shape-to-text:t">
                          <w:txbxContent>
                            <w:p w14:paraId="0486E704" w14:textId="77777777" w:rsidR="00F94612" w:rsidRDefault="00F94612" w:rsidP="00F9461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4FA3640B" w14:textId="77777777" w:rsidR="00076B4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ECFF0A8" w14:textId="1AEBDC39" w:rsidR="00076B4E" w:rsidRDefault="00076B4E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8E00C4A" w14:textId="45631382" w:rsidR="00076B4E" w:rsidRDefault="00FB67F5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 w:rsidRPr="00B9505F">
        <w:rPr>
          <w:rFonts w:ascii="Arial" w:eastAsia="Times New Roman" w:hAnsi="Arial" w:cs="Arial"/>
          <w:b/>
          <w:noProof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49621762" wp14:editId="5399D80D">
                <wp:simplePos x="0" y="0"/>
                <wp:positionH relativeFrom="column">
                  <wp:posOffset>5922732</wp:posOffset>
                </wp:positionH>
                <wp:positionV relativeFrom="paragraph">
                  <wp:posOffset>88418</wp:posOffset>
                </wp:positionV>
                <wp:extent cx="698938" cy="266700"/>
                <wp:effectExtent l="0" t="0" r="0" b="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938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765E1" w14:textId="1EDA9F4B" w:rsidR="00C445E8" w:rsidRPr="00D52967" w:rsidRDefault="00C445E8" w:rsidP="00CF7600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ro-RO"/>
                              </w:rPr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FB67F5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621762" id="_x0000_s1045" type="#_x0000_t202" style="position:absolute;left:0;text-align:left;margin-left:466.35pt;margin-top:6.95pt;width:55.05pt;height:21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" filled="f" stroked="f">
                <v:textbox>
                  <w:txbxContent>
                    <w:p w14:paraId="1D5765E1" w14:textId="1EDA9F4B" w:rsidR="00C445E8" w:rsidRPr="00D52967" w:rsidRDefault="00C445E8" w:rsidP="00CF7600">
                      <w:pPr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ro-RO"/>
                        </w:rPr>
                        <w:t>4</w:t>
                      </w:r>
                      <w:r>
                        <w:rPr>
                          <w:rFonts w:ascii="Arial" w:hAnsi="Arial" w:cs="Arial"/>
                          <w:b/>
                          <w:sz w:val="22"/>
                          <w:lang w:val="en-US"/>
                        </w:rPr>
                        <w:t xml:space="preserve"> бал</w:t>
                      </w:r>
                      <w:r w:rsidR="00FB67F5">
                        <w:rPr>
                          <w:rFonts w:ascii="Arial" w:hAnsi="Arial" w:cs="Arial"/>
                          <w:b/>
                          <w:sz w:val="22"/>
                          <w:lang w:val="uk-UA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5016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6"/>
        <w:gridCol w:w="5997"/>
        <w:gridCol w:w="1792"/>
        <w:gridCol w:w="1704"/>
      </w:tblGrid>
      <w:tr w:rsidR="00C90F47" w:rsidRPr="00B9505F" w14:paraId="1A246D24" w14:textId="77777777" w:rsidTr="008F0BEF">
        <w:trPr>
          <w:trHeight w:val="598"/>
        </w:trPr>
        <w:tc>
          <w:tcPr>
            <w:tcW w:w="5000" w:type="pct"/>
            <w:gridSpan w:val="4"/>
            <w:tcBorders>
              <w:bottom w:val="single" w:sz="4" w:space="0" w:color="D9D9D9" w:themeColor="background1" w:themeShade="D9"/>
            </w:tcBorders>
          </w:tcPr>
          <w:p w14:paraId="717990D7" w14:textId="72AA06F2" w:rsidR="00C90F47" w:rsidRPr="00B9505F" w:rsidRDefault="00C90F47" w:rsidP="007A74A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  <w:p w14:paraId="2B442CDB" w14:textId="10130993" w:rsidR="00C90F47" w:rsidRPr="00B9505F" w:rsidRDefault="0054513C" w:rsidP="007A74A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01C96">
              <w:rPr>
                <w:rFonts w:ascii="Arial" w:eastAsia="Times New Roman" w:hAnsi="Arial" w:cs="Arial"/>
                <w:b/>
                <w:color w:val="000000"/>
                <w:lang w:val="sk-SK" w:eastAsia="ro-RO"/>
              </w:rPr>
              <w:t>Постав</w:t>
            </w:r>
            <w:r w:rsidRPr="00601C96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>те</w:t>
            </w:r>
            <w:r w:rsidR="00B9505F" w:rsidRPr="00B9505F">
              <w:rPr>
                <w:rFonts w:ascii="Arial" w:eastAsia="Times New Roman" w:hAnsi="Arial" w:cs="Arial"/>
                <w:b/>
                <w:color w:val="000000"/>
                <w:lang w:val="uk-UA" w:eastAsia="ro-RO"/>
              </w:rPr>
              <w:t xml:space="preserve"> „X” біля кожного речення, щоб визначити його правильність чи неправильність, на основі інформації з тексту.</w:t>
            </w:r>
            <w:r w:rsidR="00CF7600" w:rsidRPr="00F71C3A">
              <w:rPr>
                <w:rFonts w:ascii="Arial" w:eastAsia="Times New Roman" w:hAnsi="Arial" w:cs="Arial"/>
                <w:b/>
                <w:noProof/>
                <w:lang w:val="uk-UA"/>
              </w:rPr>
              <w:t xml:space="preserve"> </w:t>
            </w:r>
          </w:p>
          <w:p w14:paraId="043FAEE0" w14:textId="207BAE27" w:rsidR="00C90F47" w:rsidRPr="00B9505F" w:rsidRDefault="00C90F47" w:rsidP="007A74A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C90F47" w:rsidRPr="00B9505F" w14:paraId="4694C6D6" w14:textId="77777777" w:rsidTr="008F0BEF">
        <w:trPr>
          <w:trHeight w:val="454"/>
        </w:trPr>
        <w:tc>
          <w:tcPr>
            <w:tcW w:w="3330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37197047" w14:textId="77777777" w:rsidR="001B00CC" w:rsidRPr="00B9505F" w:rsidRDefault="001B00CC" w:rsidP="007A74AF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4C96E46F" w14:textId="718655EC" w:rsidR="00C90F47" w:rsidRPr="00B9505F" w:rsidRDefault="00B9505F" w:rsidP="007A74A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Речення</w:t>
            </w:r>
            <w:r w:rsidRPr="00B9505F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56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538D5C8F" w14:textId="77777777" w:rsidR="001B00CC" w:rsidRPr="00B9505F" w:rsidRDefault="001B00CC" w:rsidP="007A74AF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53C64F7D" w14:textId="1ACB5C38" w:rsidR="00C90F47" w:rsidRPr="00B9505F" w:rsidRDefault="00B9505F" w:rsidP="007A74AF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</w:t>
            </w:r>
            <w:r w:rsidRPr="00B9505F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814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7467F9F0" w14:textId="77777777" w:rsidR="001B00CC" w:rsidRPr="00B9505F" w:rsidRDefault="001B00CC" w:rsidP="007A74AF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  <w:p w14:paraId="79E44E17" w14:textId="4318B770" w:rsidR="00C90F47" w:rsidRPr="00B9505F" w:rsidRDefault="00B9505F" w:rsidP="007A74AF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B9505F">
              <w:rPr>
                <w:rFonts w:ascii="Arial" w:hAnsi="Arial" w:cs="Arial"/>
                <w:b/>
                <w:sz w:val="22"/>
                <w:szCs w:val="22"/>
                <w:lang w:val="uk-UA"/>
              </w:rPr>
              <w:t>Неправильно</w:t>
            </w:r>
          </w:p>
        </w:tc>
      </w:tr>
      <w:tr w:rsidR="00B9505F" w:rsidRPr="00B9505F" w14:paraId="20D07327" w14:textId="77777777" w:rsidTr="008F0BEF">
        <w:trPr>
          <w:trHeight w:val="637"/>
        </w:trPr>
        <w:tc>
          <w:tcPr>
            <w:tcW w:w="466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027BC68A" w14:textId="53917938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B9505F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27A9B38" w14:textId="41B200BC" w:rsidR="00B9505F" w:rsidRPr="003B2431" w:rsidRDefault="00623435" w:rsidP="0062343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Зустрілись якось на кущі глоду дві ворони.</w:t>
            </w:r>
          </w:p>
        </w:tc>
        <w:tc>
          <w:tcPr>
            <w:tcW w:w="856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17C420B" w14:textId="48AC3BB0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76FE9CC0" w14:textId="77777777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505F" w:rsidRPr="00B9505F" w14:paraId="4E3A08C0" w14:textId="77777777" w:rsidTr="008F0BEF">
        <w:trPr>
          <w:trHeight w:val="637"/>
        </w:trPr>
        <w:tc>
          <w:tcPr>
            <w:tcW w:w="466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7DE6D51" w14:textId="0EE4477E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B9505F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1F017B59" w14:textId="2F909067" w:rsidR="00B9505F" w:rsidRPr="003B2431" w:rsidRDefault="00623435" w:rsidP="00623435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Щоранку сойка зустрічала весну на верхівці дуб</w:t>
            </w:r>
            <w:r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.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B14A793" w14:textId="529E53CB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526D82A6" w14:textId="77777777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505F" w:rsidRPr="00B9505F" w14:paraId="7CC6DE60" w14:textId="77777777" w:rsidTr="008F0BEF">
        <w:trPr>
          <w:trHeight w:val="637"/>
        </w:trPr>
        <w:tc>
          <w:tcPr>
            <w:tcW w:w="466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36E7D8D" w14:textId="669760B2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B9505F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4BDEB492" w14:textId="4D344661" w:rsidR="00B9505F" w:rsidRPr="003B2431" w:rsidRDefault="00623435" w:rsidP="007A74A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Коло пенька вистромився з-під снігу пролісок.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0D34EDB" w14:textId="435FC393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25851016" w14:textId="77777777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B9505F" w:rsidRPr="00B9505F" w14:paraId="7C6DABEE" w14:textId="77777777" w:rsidTr="008F0BEF">
        <w:trPr>
          <w:trHeight w:val="637"/>
        </w:trPr>
        <w:tc>
          <w:tcPr>
            <w:tcW w:w="466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744E0687" w14:textId="23D47CBB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B9505F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B9505F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2864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  <w:vAlign w:val="center"/>
          </w:tcPr>
          <w:p w14:paraId="2AA832DB" w14:textId="28CCC2FA" w:rsidR="00B9505F" w:rsidRPr="003B2431" w:rsidRDefault="00623435" w:rsidP="007A74AF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23435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Сойки, побачивши пролісок, зірвали та понесли у подарунок сонечку</w:t>
            </w:r>
          </w:p>
        </w:tc>
        <w:tc>
          <w:tcPr>
            <w:tcW w:w="856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705D5A68" w14:textId="0E9CA665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814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</w:tcPr>
          <w:p w14:paraId="4862413D" w14:textId="77777777" w:rsidR="00B9505F" w:rsidRPr="00B9505F" w:rsidRDefault="00B9505F" w:rsidP="007A74AF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9DD5427" w14:textId="14840AED" w:rsidR="00F17A77" w:rsidRDefault="00F17A77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7E76FB53" w14:textId="72016B2E" w:rsidR="00CF7600" w:rsidRDefault="00CF760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863F3C" w14:paraId="1649D1E5" w14:textId="77777777" w:rsidTr="007A74AF">
        <w:trPr>
          <w:trHeight w:val="318"/>
        </w:trPr>
        <w:tc>
          <w:tcPr>
            <w:tcW w:w="10456" w:type="dxa"/>
            <w:shd w:val="clear" w:color="auto" w:fill="BFBFBF" w:themeFill="background1" w:themeFillShade="BF"/>
          </w:tcPr>
          <w:p w14:paraId="112A13E4" w14:textId="1B92FAD1" w:rsidR="00863F3C" w:rsidRPr="00863F3C" w:rsidRDefault="00863F3C" w:rsidP="008D4EFC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                                </w:t>
            </w:r>
            <w:r w:rsidR="008D4EFC"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  <w:tr w:rsidR="001B00CC" w14:paraId="296E2FCD" w14:textId="77777777" w:rsidTr="00B4261C">
        <w:trPr>
          <w:trHeight w:val="295"/>
        </w:trPr>
        <w:tc>
          <w:tcPr>
            <w:tcW w:w="10456" w:type="dxa"/>
            <w:shd w:val="clear" w:color="auto" w:fill="D9D9D9" w:themeFill="background1" w:themeFillShade="D9"/>
          </w:tcPr>
          <w:p w14:paraId="4820B28A" w14:textId="1E110A3A" w:rsidR="001B00CC" w:rsidRPr="00863F3C" w:rsidRDefault="00B4261C" w:rsidP="008D4EFC">
            <w:pPr>
              <w:spacing w:line="240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</w:pPr>
            <w:r w:rsidRPr="00B4261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Прочитайте уважно наступний текст:</w:t>
            </w:r>
          </w:p>
        </w:tc>
      </w:tr>
    </w:tbl>
    <w:p w14:paraId="08B45151" w14:textId="46EF6A85" w:rsidR="008D4EFC" w:rsidRDefault="008D4EF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9D63ED7" w14:textId="5095540F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6505751" w14:textId="77777777" w:rsidR="00467CF3" w:rsidRPr="00467CF3" w:rsidRDefault="00467CF3" w:rsidP="00467CF3">
      <w:pPr>
        <w:shd w:val="clear" w:color="auto" w:fill="FFFFFF"/>
        <w:spacing w:line="240" w:lineRule="auto"/>
        <w:ind w:left="2790" w:right="26"/>
        <w:jc w:val="left"/>
        <w:rPr>
          <w:rFonts w:ascii="Arial" w:hAnsi="Arial" w:cs="Arial"/>
          <w:color w:val="000000" w:themeColor="text1"/>
          <w:lang w:val="uk-UA"/>
        </w:rPr>
      </w:pPr>
      <w:r w:rsidRPr="00467CF3">
        <w:rPr>
          <w:rFonts w:ascii="Arial" w:hAnsi="Arial" w:cs="Arial"/>
          <w:color w:val="000000" w:themeColor="text1"/>
          <w:lang w:val="uk-UA"/>
        </w:rPr>
        <w:t>«В соняшника були руки і ноги,</w:t>
      </w:r>
    </w:p>
    <w:p w14:paraId="43329485" w14:textId="77777777" w:rsidR="00467CF3" w:rsidRPr="00467CF3" w:rsidRDefault="00467CF3" w:rsidP="00467CF3">
      <w:pPr>
        <w:shd w:val="clear" w:color="auto" w:fill="FFFFFF"/>
        <w:spacing w:line="240" w:lineRule="auto"/>
        <w:ind w:left="2790" w:right="26"/>
        <w:jc w:val="left"/>
        <w:rPr>
          <w:rFonts w:ascii="Arial" w:hAnsi="Arial" w:cs="Arial"/>
          <w:color w:val="000000" w:themeColor="text1"/>
          <w:lang w:val="uk-UA"/>
        </w:rPr>
      </w:pPr>
      <w:r w:rsidRPr="00467CF3">
        <w:rPr>
          <w:rFonts w:ascii="Arial" w:hAnsi="Arial" w:cs="Arial"/>
          <w:color w:val="000000" w:themeColor="text1"/>
          <w:lang w:val="uk-UA"/>
        </w:rPr>
        <w:t xml:space="preserve"> Було тіло, шорстке і зелене.</w:t>
      </w:r>
    </w:p>
    <w:p w14:paraId="067880D8" w14:textId="77777777" w:rsidR="00467CF3" w:rsidRPr="00467CF3" w:rsidRDefault="00467CF3" w:rsidP="00467CF3">
      <w:pPr>
        <w:shd w:val="clear" w:color="auto" w:fill="FFFFFF"/>
        <w:spacing w:line="240" w:lineRule="auto"/>
        <w:ind w:left="2790" w:right="26"/>
        <w:jc w:val="left"/>
        <w:rPr>
          <w:rFonts w:ascii="Arial" w:hAnsi="Arial" w:cs="Arial"/>
          <w:color w:val="000000" w:themeColor="text1"/>
          <w:lang w:val="uk-UA"/>
        </w:rPr>
      </w:pPr>
      <w:r w:rsidRPr="00467CF3">
        <w:rPr>
          <w:rFonts w:ascii="Arial" w:hAnsi="Arial" w:cs="Arial"/>
          <w:color w:val="000000" w:themeColor="text1"/>
          <w:lang w:val="uk-UA"/>
        </w:rPr>
        <w:t xml:space="preserve"> Він бігав наввипередки з вітром,</w:t>
      </w:r>
    </w:p>
    <w:p w14:paraId="22518045" w14:textId="295083E7" w:rsidR="005B284E" w:rsidRPr="005B284E" w:rsidRDefault="00A02D85" w:rsidP="00467CF3">
      <w:pPr>
        <w:shd w:val="clear" w:color="auto" w:fill="FFFFFF"/>
        <w:spacing w:line="240" w:lineRule="auto"/>
        <w:ind w:left="2790" w:right="26"/>
        <w:jc w:val="left"/>
        <w:rPr>
          <w:rFonts w:ascii="Arial" w:eastAsia="Times New Roman" w:hAnsi="Arial" w:cs="Arial"/>
          <w:sz w:val="22"/>
          <w:szCs w:val="22"/>
          <w:lang w:val="uk-UA" w:eastAsia="ro-RO"/>
        </w:rPr>
      </w:pPr>
      <w:r>
        <w:rPr>
          <w:rFonts w:ascii="Arial" w:hAnsi="Arial" w:cs="Arial"/>
          <w:color w:val="000000" w:themeColor="text1"/>
          <w:lang w:val="ro-RO"/>
        </w:rPr>
        <w:t xml:space="preserve"> </w:t>
      </w:r>
      <w:r w:rsidR="00467CF3" w:rsidRPr="00467CF3">
        <w:rPr>
          <w:rFonts w:ascii="Arial" w:hAnsi="Arial" w:cs="Arial"/>
          <w:color w:val="000000" w:themeColor="text1"/>
          <w:lang w:val="uk-UA"/>
        </w:rPr>
        <w:t>Він вилазив на грушу, і рвав у пазуху гнилиці»</w:t>
      </w:r>
      <w:r w:rsidR="00324A32">
        <w:rPr>
          <w:rFonts w:ascii="Arial" w:hAnsi="Arial" w:cs="Arial"/>
          <w:color w:val="000000" w:themeColor="text1"/>
          <w:lang w:val="uk-UA"/>
        </w:rPr>
        <w:t>.</w:t>
      </w:r>
      <w:r w:rsidR="00430C4E">
        <w:rPr>
          <w:rFonts w:ascii="Arial" w:eastAsia="Times New Roman" w:hAnsi="Arial" w:cs="Arial"/>
          <w:sz w:val="22"/>
          <w:szCs w:val="22"/>
          <w:lang w:val="uk-UA" w:eastAsia="ro-RO"/>
        </w:rPr>
        <w:t xml:space="preserve"> </w:t>
      </w:r>
    </w:p>
    <w:p w14:paraId="2BB2A884" w14:textId="77777777" w:rsidR="005B284E" w:rsidRPr="00856CE1" w:rsidRDefault="005B284E" w:rsidP="005B284E">
      <w:pPr>
        <w:shd w:val="clear" w:color="auto" w:fill="FFFFFF"/>
        <w:spacing w:line="240" w:lineRule="auto"/>
        <w:ind w:right="26"/>
        <w:jc w:val="right"/>
        <w:rPr>
          <w:rFonts w:ascii="Arial" w:eastAsia="Times New Roman" w:hAnsi="Arial" w:cs="Arial"/>
          <w:sz w:val="14"/>
          <w:szCs w:val="22"/>
          <w:lang w:val="uk-UA" w:eastAsia="ro-RO"/>
        </w:rPr>
      </w:pPr>
    </w:p>
    <w:p w14:paraId="7596C12F" w14:textId="4C748A75" w:rsidR="00CB6948" w:rsidRDefault="005B284E" w:rsidP="005B284E">
      <w:pPr>
        <w:shd w:val="clear" w:color="auto" w:fill="FFFFFF"/>
        <w:spacing w:line="240" w:lineRule="auto"/>
        <w:ind w:right="26"/>
        <w:jc w:val="right"/>
        <w:rPr>
          <w:rFonts w:ascii="Arial" w:eastAsia="Times New Roman" w:hAnsi="Arial" w:cs="Arial"/>
          <w:sz w:val="22"/>
          <w:szCs w:val="22"/>
          <w:lang w:val="uk-UA" w:eastAsia="ro-RO"/>
        </w:rPr>
      </w:pPr>
      <w:r w:rsidRPr="005B284E">
        <w:rPr>
          <w:rFonts w:ascii="Arial" w:eastAsia="Times New Roman" w:hAnsi="Arial" w:cs="Arial"/>
          <w:sz w:val="22"/>
          <w:szCs w:val="22"/>
          <w:lang w:val="uk-UA" w:eastAsia="ro-RO"/>
        </w:rPr>
        <w:t>(</w:t>
      </w:r>
      <w:r w:rsidR="00467CF3" w:rsidRPr="00467CF3">
        <w:rPr>
          <w:rFonts w:ascii="Arial" w:eastAsia="Times New Roman" w:hAnsi="Arial" w:cs="Arial"/>
          <w:b/>
          <w:bCs/>
          <w:i/>
          <w:sz w:val="22"/>
          <w:szCs w:val="22"/>
          <w:lang w:val="ru-RU" w:eastAsia="ro-RO"/>
        </w:rPr>
        <w:t>Балада про соняшник,</w:t>
      </w:r>
      <w:r w:rsidR="00467CF3" w:rsidRPr="00467CF3">
        <w:rPr>
          <w:rFonts w:ascii="Arial" w:eastAsia="Times New Roman" w:hAnsi="Arial" w:cs="Arial"/>
          <w:b/>
          <w:bCs/>
          <w:i/>
          <w:sz w:val="22"/>
          <w:szCs w:val="22"/>
          <w:lang w:val="ro-RO" w:eastAsia="ro-RO"/>
        </w:rPr>
        <w:t xml:space="preserve"> </w:t>
      </w:r>
      <w:r w:rsidR="00467CF3" w:rsidRPr="00467CF3">
        <w:rPr>
          <w:rFonts w:ascii="Arial" w:eastAsia="Times New Roman" w:hAnsi="Arial" w:cs="Arial"/>
          <w:bCs/>
          <w:i/>
          <w:sz w:val="22"/>
          <w:szCs w:val="22"/>
          <w:lang w:val="ru-RU" w:eastAsia="ro-RO"/>
        </w:rPr>
        <w:t>Іван Драч</w:t>
      </w:r>
      <w:r w:rsidRPr="005B284E">
        <w:rPr>
          <w:rFonts w:ascii="Arial" w:eastAsia="Times New Roman" w:hAnsi="Arial" w:cs="Arial"/>
          <w:sz w:val="22"/>
          <w:szCs w:val="22"/>
          <w:lang w:val="uk-UA" w:eastAsia="ro-RO"/>
        </w:rPr>
        <w:t>)</w:t>
      </w:r>
    </w:p>
    <w:p w14:paraId="2C9E1619" w14:textId="77777777" w:rsidR="00B76F30" w:rsidRPr="0073017D" w:rsidRDefault="00B76F30" w:rsidP="005B284E">
      <w:pPr>
        <w:shd w:val="clear" w:color="auto" w:fill="FFFFFF"/>
        <w:spacing w:line="240" w:lineRule="auto"/>
        <w:ind w:right="26"/>
        <w:jc w:val="right"/>
        <w:rPr>
          <w:rFonts w:ascii="Arial" w:eastAsia="Times New Roman" w:hAnsi="Arial" w:cs="Arial"/>
          <w:sz w:val="8"/>
          <w:szCs w:val="22"/>
          <w:lang w:val="ro-RO"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66"/>
      </w:tblGrid>
      <w:tr w:rsidR="005A4131" w:rsidRPr="00814A70" w14:paraId="595F3D08" w14:textId="77777777" w:rsidTr="00802039">
        <w:trPr>
          <w:trHeight w:val="397"/>
        </w:trPr>
        <w:tc>
          <w:tcPr>
            <w:tcW w:w="10466" w:type="dxa"/>
            <w:tcBorders>
              <w:bottom w:val="nil"/>
            </w:tcBorders>
            <w:shd w:val="clear" w:color="auto" w:fill="D9D9D9" w:themeFill="background1" w:themeFillShade="D9"/>
            <w:vAlign w:val="center"/>
          </w:tcPr>
          <w:p w14:paraId="0D7EED38" w14:textId="57E007B9" w:rsidR="005A4131" w:rsidRPr="005A4131" w:rsidRDefault="005A4131" w:rsidP="00802039">
            <w:pPr>
              <w:spacing w:line="240" w:lineRule="auto"/>
              <w:jc w:val="left"/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</w:pPr>
            <w:r w:rsidRPr="005A4131">
              <w:rPr>
                <w:rFonts w:ascii="Arial" w:eastAsia="Times New Roman" w:hAnsi="Arial" w:cs="Arial"/>
                <w:b/>
                <w:sz w:val="22"/>
                <w:szCs w:val="22"/>
                <w:lang w:val="uk-UA" w:eastAsia="ro-RO"/>
              </w:rPr>
              <w:t>Виконайте правильно такі вимоги:</w:t>
            </w:r>
          </w:p>
        </w:tc>
      </w:tr>
    </w:tbl>
    <w:p w14:paraId="4610D474" w14:textId="28FE1F49" w:rsidR="005A4131" w:rsidRDefault="005A4131" w:rsidP="00E92A64">
      <w:pPr>
        <w:shd w:val="clear" w:color="auto" w:fill="FFFFFF"/>
        <w:spacing w:line="240" w:lineRule="auto"/>
        <w:ind w:right="26"/>
        <w:jc w:val="right"/>
        <w:rPr>
          <w:rFonts w:ascii="Arial" w:eastAsia="Times New Roman" w:hAnsi="Arial" w:cs="Arial"/>
          <w:sz w:val="8"/>
          <w:szCs w:val="22"/>
          <w:lang w:val="ro-RO" w:eastAsia="ro-RO"/>
        </w:rPr>
      </w:pPr>
    </w:p>
    <w:p w14:paraId="06AB76AB" w14:textId="77777777" w:rsidR="008F0BEF" w:rsidRPr="008F0BEF" w:rsidRDefault="008F0BEF" w:rsidP="00E92A64">
      <w:pPr>
        <w:shd w:val="clear" w:color="auto" w:fill="FFFFFF"/>
        <w:spacing w:line="240" w:lineRule="auto"/>
        <w:ind w:right="26"/>
        <w:jc w:val="right"/>
        <w:rPr>
          <w:rFonts w:ascii="Arial" w:eastAsia="Times New Roman" w:hAnsi="Arial" w:cs="Arial"/>
          <w:sz w:val="8"/>
          <w:szCs w:val="22"/>
          <w:lang w:val="ro-RO" w:eastAsia="ro-RO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CB6948" w14:paraId="120EC9EC" w14:textId="77777777" w:rsidTr="00802039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6A36D72" w14:textId="4BA7C5AC" w:rsidR="00CB6948" w:rsidRPr="00EE5D52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EE5D52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6765DB37" wp14:editId="1FC6BFAC">
                      <wp:simplePos x="0" y="0"/>
                      <wp:positionH relativeFrom="column">
                        <wp:posOffset>5817235</wp:posOffset>
                      </wp:positionH>
                      <wp:positionV relativeFrom="paragraph">
                        <wp:posOffset>-11430</wp:posOffset>
                      </wp:positionV>
                      <wp:extent cx="762000" cy="266700"/>
                      <wp:effectExtent l="0" t="0" r="0" b="0"/>
                      <wp:wrapNone/>
                      <wp:docPr id="6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5C9F49" w14:textId="525C8652" w:rsidR="00C445E8" w:rsidRPr="00FB67F5" w:rsidRDefault="00C445E8" w:rsidP="00CB6948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3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FB67F5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65DB37" id="_x0000_s1046" type="#_x0000_t202" style="position:absolute;left:0;text-align:left;margin-left:458.05pt;margin-top:-.9pt;width:60pt;height:21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gQoCwIAAPk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" filled="f" stroked="f">
                      <v:textbox>
                        <w:txbxContent>
                          <w:p w14:paraId="3B5C9F49" w14:textId="525C8652" w:rsidR="00C445E8" w:rsidRPr="00FB67F5" w:rsidRDefault="00C445E8" w:rsidP="00CB6948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FB67F5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AA63B1" w14:textId="0E4A18D8" w:rsidR="00CB6948" w:rsidRPr="00EE5D52" w:rsidRDefault="00CB6948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5398AECD" w14:textId="226A9E58" w:rsidR="005B284E" w:rsidRPr="00EE5D52" w:rsidRDefault="005B284E" w:rsidP="0014358A">
            <w:pPr>
              <w:pStyle w:val="ListParagraph"/>
              <w:numPr>
                <w:ilvl w:val="0"/>
                <w:numId w:val="32"/>
              </w:numPr>
              <w:spacing w:line="240" w:lineRule="auto"/>
              <w:ind w:left="510" w:right="811" w:hanging="204"/>
              <w:rPr>
                <w:rFonts w:ascii="Arial" w:hAnsi="Arial" w:cs="Arial"/>
                <w:color w:val="000000" w:themeColor="text1"/>
                <w:lang w:val="uk-UA"/>
              </w:rPr>
            </w:pPr>
            <w:r w:rsidRPr="00EE5D52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Поділіть на склади </w:t>
            </w:r>
            <w:r w:rsidR="00324A32" w:rsidRPr="00EE5D52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такі </w:t>
            </w:r>
            <w:r w:rsidRPr="00EE5D52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слова: </w:t>
            </w:r>
          </w:p>
          <w:p w14:paraId="21BF3666" w14:textId="7EF1CE3F" w:rsidR="00CB6948" w:rsidRPr="00EE5D52" w:rsidRDefault="00430C4E" w:rsidP="00467CF3">
            <w:pPr>
              <w:pStyle w:val="ListParagraph"/>
              <w:spacing w:line="240" w:lineRule="auto"/>
              <w:ind w:left="2580" w:right="811"/>
              <w:rPr>
                <w:rFonts w:ascii="Arial" w:hAnsi="Arial" w:cs="Arial"/>
                <w:color w:val="000000" w:themeColor="text1"/>
                <w:lang w:val="uk-UA"/>
              </w:rPr>
            </w:pPr>
            <w:r w:rsidRPr="00EE5D52">
              <w:rPr>
                <w:rFonts w:ascii="Arial" w:hAnsi="Arial" w:cs="Arial"/>
                <w:color w:val="000000" w:themeColor="text1"/>
                <w:lang w:val="uk-UA"/>
              </w:rPr>
              <w:t>«</w:t>
            </w:r>
            <w:r w:rsidR="00324A32" w:rsidRPr="00EE5D52">
              <w:rPr>
                <w:rFonts w:ascii="Arial" w:hAnsi="Arial" w:cs="Arial"/>
                <w:color w:val="000000" w:themeColor="text1"/>
                <w:lang w:val="uk-UA"/>
              </w:rPr>
              <w:t>соняшника, зелене, вітром, вилазив, рвав, гнилиці</w:t>
            </w:r>
            <w:r w:rsidRPr="00EE5D52">
              <w:rPr>
                <w:rFonts w:ascii="Arial" w:hAnsi="Arial" w:cs="Arial"/>
                <w:color w:val="000000" w:themeColor="text1"/>
                <w:lang w:val="uk-UA"/>
              </w:rPr>
              <w:t>»</w:t>
            </w:r>
            <w:r w:rsidR="00324A32" w:rsidRPr="00EE5D52">
              <w:rPr>
                <w:rFonts w:ascii="Arial" w:hAnsi="Arial" w:cs="Arial"/>
                <w:color w:val="000000" w:themeColor="text1"/>
                <w:lang w:val="uk-UA"/>
              </w:rPr>
              <w:t xml:space="preserve"> .</w:t>
            </w:r>
          </w:p>
          <w:p w14:paraId="120305E1" w14:textId="77777777" w:rsidR="00CB6948" w:rsidRPr="00EE5D52" w:rsidRDefault="00CB6948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3F96AA44" w14:textId="1F3A134C" w:rsidR="008F0BEF" w:rsidRPr="00EE5D52" w:rsidRDefault="008F0BEF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CB6948" w14:paraId="2F8A4AD7" w14:textId="77777777" w:rsidTr="00802039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C6526B1" w14:textId="49CCF63D" w:rsidR="00CB6948" w:rsidRPr="00F17A77" w:rsidRDefault="00CB6948" w:rsidP="00AA514F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0BC69E31" w14:textId="495AB88A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A015562" w14:textId="06140CDE" w:rsidR="005A4131" w:rsidRDefault="005A4131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A4131" w14:paraId="5243ABAB" w14:textId="77777777" w:rsidTr="00802039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0A819A3" w14:textId="4A3E6116" w:rsidR="005A4131" w:rsidRPr="00E261D0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5104" behindDoc="0" locked="0" layoutInCell="1" allowOverlap="1" wp14:anchorId="6C4DC3F0" wp14:editId="26B3E1C2">
                      <wp:simplePos x="0" y="0"/>
                      <wp:positionH relativeFrom="column">
                        <wp:posOffset>5817235</wp:posOffset>
                      </wp:positionH>
                      <wp:positionV relativeFrom="paragraph">
                        <wp:posOffset>1270</wp:posOffset>
                      </wp:positionV>
                      <wp:extent cx="762000" cy="266700"/>
                      <wp:effectExtent l="0" t="0" r="0" b="0"/>
                      <wp:wrapNone/>
                      <wp:docPr id="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40F7C12" w14:textId="62B8BB4A" w:rsidR="00C445E8" w:rsidRPr="00A43D10" w:rsidRDefault="00C445E8" w:rsidP="005A4131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8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4DC3F0" id="_x0000_s1047" type="#_x0000_t202" style="position:absolute;left:0;text-align:left;margin-left:458.05pt;margin-top:.1pt;width:60pt;height:21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" filled="f" stroked="f">
                      <v:textbox>
                        <w:txbxContent>
                          <w:p w14:paraId="440F7C12" w14:textId="62B8BB4A" w:rsidR="00C445E8" w:rsidRPr="00A43D10" w:rsidRDefault="00C445E8" w:rsidP="005A4131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8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BEC4BB8" w14:textId="3926EC72" w:rsidR="005A4131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730F7657" w14:textId="5F3AB858" w:rsidR="00C111C9" w:rsidRPr="00C111C9" w:rsidRDefault="00601C96" w:rsidP="00717218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right="901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601C96">
              <w:rPr>
                <w:rFonts w:ascii="Arial" w:hAnsi="Arial" w:cs="Arial"/>
                <w:b/>
                <w:color w:val="000000" w:themeColor="text1"/>
                <w:lang w:val="uk-UA"/>
              </w:rPr>
              <w:t>Знайдіть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у даному реченні</w:t>
            </w:r>
            <w:r w:rsidR="00272E45" w:rsidRPr="00C111C9">
              <w:rPr>
                <w:rFonts w:ascii="Arial" w:hAnsi="Arial" w:cs="Arial"/>
                <w:b/>
                <w:color w:val="000000" w:themeColor="text1"/>
                <w:lang w:val="ro-RO"/>
              </w:rPr>
              <w:t xml:space="preserve"> </w:t>
            </w:r>
            <w:r w:rsidR="00272E45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один 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іменник</w:t>
            </w:r>
            <w:r w:rsidR="00272E45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та од</w:t>
            </w:r>
            <w:r w:rsidR="00717218">
              <w:rPr>
                <w:rFonts w:ascii="Arial" w:hAnsi="Arial" w:cs="Arial"/>
                <w:b/>
                <w:color w:val="000000" w:themeColor="text1"/>
                <w:lang w:val="uk-UA"/>
              </w:rPr>
              <w:t>ин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  <w:r w:rsidR="00717218" w:rsidRPr="00717218">
              <w:rPr>
                <w:rFonts w:ascii="Arial" w:hAnsi="Arial" w:cs="Arial"/>
                <w:b/>
                <w:color w:val="000000" w:themeColor="text1"/>
                <w:lang w:val="uk-UA"/>
              </w:rPr>
              <w:t>займенник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  <w:r w:rsidR="00272E45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а потім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проаналізуй їх</w:t>
            </w:r>
            <w:r w:rsidR="00F71C3A">
              <w:rPr>
                <w:rFonts w:ascii="Arial" w:hAnsi="Arial" w:cs="Arial"/>
                <w:b/>
                <w:color w:val="000000" w:themeColor="text1"/>
                <w:lang w:val="ro-RO"/>
              </w:rPr>
              <w:t xml:space="preserve"> </w:t>
            </w:r>
            <w:r w:rsidR="00F71C3A">
              <w:rPr>
                <w:rFonts w:ascii="Arial" w:hAnsi="Arial" w:cs="Arial"/>
                <w:b/>
                <w:color w:val="000000" w:themeColor="text1"/>
                <w:lang w:val="uk-UA"/>
              </w:rPr>
              <w:t>морфологічно</w:t>
            </w:r>
            <w:r w:rsidR="00430C4E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:</w:t>
            </w:r>
            <w:r w:rsidR="00430C4E" w:rsidRPr="00F71C3A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                </w:t>
            </w:r>
          </w:p>
          <w:p w14:paraId="052E037D" w14:textId="33095E21" w:rsidR="00430C4E" w:rsidRPr="00EE5D52" w:rsidRDefault="00467CF3" w:rsidP="000B1DD5">
            <w:pPr>
              <w:pStyle w:val="ListParagraph"/>
              <w:spacing w:after="0" w:line="240" w:lineRule="auto"/>
              <w:ind w:left="1860" w:right="894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467CF3">
              <w:rPr>
                <w:rFonts w:ascii="Arial" w:hAnsi="Arial" w:cs="Arial"/>
                <w:b/>
                <w:bCs/>
                <w:color w:val="000000" w:themeColor="text1"/>
                <w:lang w:val="sk-SK"/>
              </w:rPr>
              <w:t>«</w:t>
            </w:r>
            <w:r w:rsidR="00717218" w:rsidRPr="00717218">
              <w:rPr>
                <w:rFonts w:ascii="Arial" w:hAnsi="Arial" w:cs="Arial"/>
                <w:b/>
                <w:bCs/>
                <w:color w:val="000000" w:themeColor="text1"/>
                <w:lang w:val="sk-SK"/>
              </w:rPr>
              <w:t>Він вилазив на</w:t>
            </w:r>
            <w:r w:rsidR="00717218">
              <w:rPr>
                <w:rFonts w:ascii="Arial" w:hAnsi="Arial" w:cs="Arial"/>
                <w:b/>
                <w:bCs/>
                <w:color w:val="000000" w:themeColor="text1"/>
                <w:lang w:val="sk-SK"/>
              </w:rPr>
              <w:t xml:space="preserve"> грушу, і рвав у пазуху гнилиці</w:t>
            </w:r>
            <w:r w:rsidRPr="00467CF3">
              <w:rPr>
                <w:rFonts w:ascii="Arial" w:hAnsi="Arial" w:cs="Arial"/>
                <w:b/>
                <w:bCs/>
                <w:color w:val="000000" w:themeColor="text1"/>
                <w:lang w:val="sk-SK"/>
              </w:rPr>
              <w:t>»</w:t>
            </w:r>
            <w:r w:rsidR="00EE5D52">
              <w:rPr>
                <w:rFonts w:ascii="Arial" w:hAnsi="Arial" w:cs="Arial"/>
                <w:b/>
                <w:bCs/>
                <w:color w:val="000000" w:themeColor="text1"/>
                <w:lang w:val="uk-UA"/>
              </w:rPr>
              <w:t>.</w:t>
            </w:r>
          </w:p>
          <w:p w14:paraId="1320965C" w14:textId="77777777" w:rsidR="005A4131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1EDAFDB4" w14:textId="60D2D41F" w:rsidR="008F0BEF" w:rsidRPr="00E261D0" w:rsidRDefault="008F0BEF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5A4131" w14:paraId="53367C5C" w14:textId="77777777" w:rsidTr="00802039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091DB1B1" w14:textId="728CE0EA" w:rsidR="005A4131" w:rsidRPr="00F17A77" w:rsidRDefault="005A4131" w:rsidP="0080203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1B8E5EF" w14:textId="078FE1E4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15C43A41" w14:textId="77777777" w:rsidR="005A4131" w:rsidRDefault="005A4131" w:rsidP="008F0BEF">
      <w:pPr>
        <w:tabs>
          <w:tab w:val="left" w:pos="714"/>
        </w:tabs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  <w:r>
        <w:rPr>
          <w:rFonts w:ascii="Arial" w:hAnsi="Arial" w:cs="Arial"/>
          <w:color w:val="000000" w:themeColor="text1"/>
          <w:sz w:val="8"/>
          <w:lang w:val="uk-UA"/>
        </w:rPr>
        <w:tab/>
      </w: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5A4131" w14:paraId="7067BA01" w14:textId="77777777" w:rsidTr="00802039">
        <w:trPr>
          <w:trHeight w:val="345"/>
        </w:trPr>
        <w:tc>
          <w:tcPr>
            <w:tcW w:w="10456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7CC417C1" w14:textId="32621EBB" w:rsidR="005A4131" w:rsidRPr="00E261D0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7152" behindDoc="0" locked="0" layoutInCell="1" allowOverlap="1" wp14:anchorId="3634DA4F" wp14:editId="5DE892C3">
                      <wp:simplePos x="0" y="0"/>
                      <wp:positionH relativeFrom="column">
                        <wp:posOffset>5820410</wp:posOffset>
                      </wp:positionH>
                      <wp:positionV relativeFrom="paragraph">
                        <wp:posOffset>-5080</wp:posOffset>
                      </wp:positionV>
                      <wp:extent cx="762000" cy="266700"/>
                      <wp:effectExtent l="0" t="0" r="0" b="0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FB9C91" w14:textId="1C4F950A" w:rsidR="00C445E8" w:rsidRPr="00FB67F5" w:rsidRDefault="00C445E8" w:rsidP="005A4131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3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</w:t>
                                  </w:r>
                                  <w:r w:rsidR="00FB67F5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34DA4F" id="_x0000_s1048" type="#_x0000_t202" style="position:absolute;left:0;text-align:left;margin-left:458.3pt;margin-top:-.4pt;width:60pt;height:21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" filled="f" stroked="f">
                      <v:textbox>
                        <w:txbxContent>
                          <w:p w14:paraId="23FB9C91" w14:textId="1C4F950A" w:rsidR="00C445E8" w:rsidRPr="00FB67F5" w:rsidRDefault="00C445E8" w:rsidP="005A4131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3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</w:t>
                            </w:r>
                            <w:r w:rsidR="00FB67F5"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D047FE" w14:textId="0565EDD8" w:rsidR="005A4131" w:rsidRPr="009C638E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16669EF0" w14:textId="7DEB0536" w:rsidR="005A4131" w:rsidRPr="00E261D0" w:rsidRDefault="00430C4E" w:rsidP="001F3D86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right="894"/>
              <w:rPr>
                <w:rFonts w:ascii="Arial" w:hAnsi="Arial" w:cs="Arial"/>
                <w:color w:val="000000" w:themeColor="text1"/>
                <w:lang w:val="uk-UA"/>
              </w:rPr>
            </w:pPr>
            <w:r w:rsidRPr="00430C4E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Поставте </w:t>
            </w:r>
            <w:r w:rsidR="00C111C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де потрібно апостроф у словах: </w:t>
            </w:r>
            <w:r w:rsidR="00467CF3" w:rsidRPr="00467CF3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рогатка, пять, </w:t>
            </w:r>
            <w:r w:rsidR="001F3D86" w:rsidRPr="001F3D86">
              <w:rPr>
                <w:rFonts w:ascii="Arial" w:hAnsi="Arial" w:cs="Arial"/>
                <w:b/>
                <w:color w:val="000000" w:themeColor="text1"/>
                <w:lang w:val="uk-UA"/>
              </w:rPr>
              <w:t>інтервю</w:t>
            </w:r>
            <w:r w:rsidR="005A4131" w:rsidRPr="005A4131">
              <w:rPr>
                <w:rFonts w:ascii="Arial" w:hAnsi="Arial" w:cs="Arial"/>
                <w:b/>
                <w:color w:val="000000" w:themeColor="text1"/>
                <w:lang w:val="uk-UA"/>
              </w:rPr>
              <w:t>.</w:t>
            </w:r>
          </w:p>
          <w:p w14:paraId="5BE86702" w14:textId="77777777" w:rsidR="005A4131" w:rsidRDefault="005A413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79EC117C" w14:textId="0EC5F8D9" w:rsidR="008F0BEF" w:rsidRPr="00E261D0" w:rsidRDefault="008F0BEF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5A4131" w14:paraId="7D36B118" w14:textId="77777777" w:rsidTr="00802039">
        <w:trPr>
          <w:trHeight w:val="1431"/>
        </w:trPr>
        <w:tc>
          <w:tcPr>
            <w:tcW w:w="10456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657B139" w14:textId="0F00B478" w:rsidR="005A4131" w:rsidRPr="00F17A77" w:rsidRDefault="005A4131" w:rsidP="00802039">
            <w:pPr>
              <w:spacing w:before="240" w:after="240" w:line="48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E261D0">
              <w:rPr>
                <w:rFonts w:ascii="Arial" w:hAnsi="Arial" w:cs="Arial"/>
                <w:color w:val="D9D9D9" w:themeColor="background1" w:themeShade="D9"/>
                <w:sz w:val="22"/>
                <w:szCs w:val="22"/>
                <w:lang w:val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3BF8DD04" w14:textId="33927CA3" w:rsidR="00B4261C" w:rsidRDefault="00B4261C" w:rsidP="00856CE1">
      <w:pPr>
        <w:tabs>
          <w:tab w:val="left" w:pos="714"/>
        </w:tabs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7F8BEF6" w14:textId="54768A91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4CC52CD" w14:textId="289A297D" w:rsidR="00B76F30" w:rsidRDefault="00B76F3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3D367202" w14:textId="77777777" w:rsidR="00B76F30" w:rsidRDefault="00B76F30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20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7"/>
        <w:gridCol w:w="4762"/>
        <w:gridCol w:w="4681"/>
      </w:tblGrid>
      <w:tr w:rsidR="005A4131" w14:paraId="27B83FC0" w14:textId="77777777" w:rsidTr="00BA6D10">
        <w:trPr>
          <w:trHeight w:val="351"/>
        </w:trPr>
        <w:tc>
          <w:tcPr>
            <w:tcW w:w="10420" w:type="dxa"/>
            <w:gridSpan w:val="3"/>
          </w:tcPr>
          <w:p w14:paraId="3CCBEA88" w14:textId="77777777" w:rsidR="005A4131" w:rsidRDefault="005A4131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4728B9B0" w14:textId="77777777" w:rsidR="00E54003" w:rsidRDefault="00EF17FE" w:rsidP="00802039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EF17FE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 а потім запишіть букву, у полі.</w:t>
            </w:r>
          </w:p>
          <w:p w14:paraId="42712F70" w14:textId="14CAE7BB" w:rsidR="005A4131" w:rsidRPr="00CF7600" w:rsidRDefault="005A4131" w:rsidP="00802039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99200" behindDoc="0" locked="0" layoutInCell="1" allowOverlap="1" wp14:anchorId="766A42F6" wp14:editId="3E532106">
                      <wp:simplePos x="0" y="0"/>
                      <wp:positionH relativeFrom="column">
                        <wp:posOffset>5785683</wp:posOffset>
                      </wp:positionH>
                      <wp:positionV relativeFrom="paragraph">
                        <wp:posOffset>43385</wp:posOffset>
                      </wp:positionV>
                      <wp:extent cx="762000" cy="266700"/>
                      <wp:effectExtent l="0" t="0" r="0" b="0"/>
                      <wp:wrapNone/>
                      <wp:docPr id="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8EE3724" w14:textId="77777777" w:rsidR="00C445E8" w:rsidRPr="00C83274" w:rsidRDefault="00C445E8" w:rsidP="005A4131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2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6A42F6" id="_x0000_s1049" type="#_x0000_t202" style="position:absolute;left:0;text-align:left;margin-left:455.55pt;margin-top:3.4pt;width:60pt;height:21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" filled="f" stroked="f">
                      <v:textbox>
                        <w:txbxContent>
                          <w:p w14:paraId="38EE3724" w14:textId="77777777" w:rsidR="00C445E8" w:rsidRPr="00C83274" w:rsidRDefault="00C445E8" w:rsidP="005A4131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2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B35BD9F" w14:textId="2E8317BA" w:rsidR="005A4131" w:rsidRPr="005A4131" w:rsidRDefault="00430C4E" w:rsidP="00467CF3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 w:rsidRPr="00B01CC5">
              <w:rPr>
                <w:rFonts w:ascii="Arial" w:eastAsia="Times New Roman" w:hAnsi="Arial" w:cs="Arial"/>
                <w:b/>
                <w:lang w:val="uk-UA" w:eastAsia="ro-RO"/>
              </w:rPr>
              <w:t xml:space="preserve">Яка </w:t>
            </w:r>
            <w:r w:rsidR="00DB00C3">
              <w:rPr>
                <w:rFonts w:ascii="Arial" w:eastAsia="Times New Roman" w:hAnsi="Arial" w:cs="Arial"/>
                <w:b/>
                <w:lang w:val="uk-UA" w:eastAsia="ro-RO"/>
              </w:rPr>
              <w:t xml:space="preserve">частина мови слово </w:t>
            </w:r>
            <w:r w:rsidR="00DB00C3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«</w:t>
            </w:r>
            <w:r w:rsidR="00467CF3" w:rsidRPr="00467CF3">
              <w:rPr>
                <w:rFonts w:ascii="Arial" w:eastAsia="Times New Roman" w:hAnsi="Arial" w:cs="Arial"/>
                <w:b/>
                <w:bCs/>
                <w:lang w:val="uk-UA" w:eastAsia="ro-RO"/>
              </w:rPr>
              <w:t>зелене</w:t>
            </w:r>
            <w:r w:rsidR="00DB00C3"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»</w:t>
            </w:r>
            <w:r w:rsidRPr="00430C4E">
              <w:rPr>
                <w:rFonts w:ascii="Arial" w:eastAsia="Times New Roman" w:hAnsi="Arial" w:cs="Arial"/>
                <w:b/>
                <w:lang w:val="uk-UA" w:eastAsia="ro-RO"/>
              </w:rPr>
              <w:t>?</w:t>
            </w:r>
            <w:r w:rsidR="005A4131" w:rsidRPr="005A4131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 </w:t>
            </w:r>
          </w:p>
        </w:tc>
      </w:tr>
      <w:tr w:rsidR="005A4131" w14:paraId="378EA55A" w14:textId="77777777" w:rsidTr="00B76F30">
        <w:trPr>
          <w:trHeight w:val="1250"/>
        </w:trPr>
        <w:tc>
          <w:tcPr>
            <w:tcW w:w="977" w:type="dxa"/>
            <w:tcBorders>
              <w:right w:val="double" w:sz="4" w:space="0" w:color="FFFFFF" w:themeColor="background1"/>
            </w:tcBorders>
          </w:tcPr>
          <w:p w14:paraId="4CAA3667" w14:textId="77777777" w:rsidR="00BA6D10" w:rsidRPr="00BA6D10" w:rsidRDefault="00BA6D10" w:rsidP="00802039">
            <w:pPr>
              <w:jc w:val="right"/>
              <w:rPr>
                <w:rFonts w:ascii="Arial" w:eastAsia="Times New Roman" w:hAnsi="Arial" w:cs="Arial"/>
                <w:sz w:val="8"/>
                <w:szCs w:val="22"/>
                <w:lang w:val="uk-UA" w:eastAsia="ro-RO"/>
              </w:rPr>
            </w:pPr>
          </w:p>
          <w:p w14:paraId="0AFD9480" w14:textId="77777777" w:rsidR="00BA6D10" w:rsidRPr="00BA6D10" w:rsidRDefault="00BA6D10" w:rsidP="00802039">
            <w:pPr>
              <w:jc w:val="right"/>
              <w:rPr>
                <w:rFonts w:ascii="Arial" w:eastAsia="Times New Roman" w:hAnsi="Arial" w:cs="Arial"/>
                <w:sz w:val="8"/>
                <w:szCs w:val="22"/>
                <w:lang w:val="uk-UA" w:eastAsia="ro-RO"/>
              </w:rPr>
            </w:pPr>
          </w:p>
          <w:p w14:paraId="5A821522" w14:textId="782DAAC7" w:rsidR="005A4131" w:rsidRPr="004F1EB9" w:rsidRDefault="005A4131" w:rsidP="00802039">
            <w:pPr>
              <w:jc w:val="right"/>
              <w:rPr>
                <w:rFonts w:ascii="Arial" w:hAnsi="Arial" w:cs="Arial"/>
                <w:lang w:val="ro-RO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</w:t>
            </w:r>
            <w:r w:rsidRPr="004F1EB9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4B71AEC4" w14:textId="77777777" w:rsidR="005A4131" w:rsidRPr="004F1EB9" w:rsidRDefault="005A4131" w:rsidP="00802039">
            <w:pPr>
              <w:jc w:val="right"/>
              <w:rPr>
                <w:rFonts w:ascii="Arial" w:hAnsi="Arial" w:cs="Arial"/>
                <w:lang w:val="ro-RO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</w:t>
            </w:r>
            <w:r w:rsidRPr="004F1EB9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634A60E1" w14:textId="77777777" w:rsidR="005A4131" w:rsidRPr="004F1EB9" w:rsidRDefault="005A4131" w:rsidP="00802039">
            <w:pPr>
              <w:jc w:val="right"/>
              <w:rPr>
                <w:rFonts w:ascii="Arial" w:hAnsi="Arial" w:cs="Arial"/>
                <w:lang w:val="ro-RO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</w:t>
            </w:r>
            <w:r w:rsidRPr="004F1EB9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>.</w:t>
            </w:r>
          </w:p>
          <w:p w14:paraId="3773831D" w14:textId="77777777" w:rsidR="005A4131" w:rsidRPr="004F1EB9" w:rsidRDefault="005A4131" w:rsidP="00802039">
            <w:pPr>
              <w:jc w:val="right"/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г</w:t>
            </w:r>
            <w:r w:rsidRPr="004F1EB9">
              <w:rPr>
                <w:rFonts w:ascii="Arial" w:eastAsia="Times New Roman" w:hAnsi="Arial" w:cs="Arial"/>
                <w:sz w:val="22"/>
                <w:szCs w:val="22"/>
                <w:lang w:val="ro-RO" w:eastAsia="ro-RO"/>
              </w:rPr>
              <w:t xml:space="preserve">. </w:t>
            </w:r>
          </w:p>
          <w:p w14:paraId="6579AE2C" w14:textId="77777777" w:rsidR="005A4131" w:rsidRPr="004F1EB9" w:rsidRDefault="005A4131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</w:p>
        </w:tc>
        <w:tc>
          <w:tcPr>
            <w:tcW w:w="4762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2CE762F1" w14:textId="3C6C2C31" w:rsidR="005A4131" w:rsidRDefault="005A4131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1CE837FB" w14:textId="77777777" w:rsidR="00BA6D10" w:rsidRPr="004F1EB9" w:rsidRDefault="00BA6D10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16B565B3" w14:textId="77777777" w:rsidR="004F1EB9" w:rsidRPr="004F1EB9" w:rsidRDefault="004F1EB9" w:rsidP="004F1EB9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Дієслово</w:t>
            </w:r>
          </w:p>
          <w:p w14:paraId="480B3E3F" w14:textId="77777777" w:rsidR="004F1EB9" w:rsidRPr="004F1EB9" w:rsidRDefault="004F1EB9" w:rsidP="004F1EB9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Іменник</w:t>
            </w:r>
          </w:p>
          <w:p w14:paraId="725FD5E5" w14:textId="30F20FF4" w:rsidR="004F1EB9" w:rsidRPr="004F1EB9" w:rsidRDefault="004F1EB9" w:rsidP="004F1EB9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Прикметник</w:t>
            </w:r>
          </w:p>
          <w:p w14:paraId="76B8B5B6" w14:textId="076ABB6F" w:rsidR="005A4131" w:rsidRDefault="004F1EB9" w:rsidP="00BA6D10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Займенник</w:t>
            </w:r>
            <w:r w:rsidRPr="004F1E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 xml:space="preserve"> </w:t>
            </w:r>
          </w:p>
          <w:p w14:paraId="0677FB15" w14:textId="298537C1" w:rsidR="00BA6D10" w:rsidRPr="00BA6D10" w:rsidRDefault="00BA6D10" w:rsidP="00BA6D10">
            <w:pPr>
              <w:rPr>
                <w:rFonts w:ascii="Arial" w:hAnsi="Arial" w:cs="Arial"/>
              </w:rPr>
            </w:pPr>
          </w:p>
        </w:tc>
        <w:tc>
          <w:tcPr>
            <w:tcW w:w="4681" w:type="dxa"/>
            <w:tcBorders>
              <w:left w:val="double" w:sz="4" w:space="0" w:color="FFFFFF" w:themeColor="background1"/>
            </w:tcBorders>
          </w:tcPr>
          <w:p w14:paraId="43E8082E" w14:textId="2815875E" w:rsidR="005A4131" w:rsidRDefault="00F94612" w:rsidP="00802039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7872" behindDoc="0" locked="0" layoutInCell="1" allowOverlap="1" wp14:anchorId="3375C911" wp14:editId="104DE012">
                      <wp:simplePos x="0" y="0"/>
                      <wp:positionH relativeFrom="column">
                        <wp:posOffset>-902970</wp:posOffset>
                      </wp:positionH>
                      <wp:positionV relativeFrom="paragraph">
                        <wp:posOffset>976139</wp:posOffset>
                      </wp:positionV>
                      <wp:extent cx="2649220" cy="464618"/>
                      <wp:effectExtent l="0" t="0" r="0" b="0"/>
                      <wp:wrapNone/>
                      <wp:docPr id="30" name="Group 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618"/>
                                <a:chOff x="0" y="0"/>
                                <a:chExt cx="2649220" cy="464618"/>
                              </a:xfrm>
                            </wpg:grpSpPr>
                            <wps:wsp>
                              <wps:cNvPr id="33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50550C00" w14:textId="77777777" w:rsidR="00F94612" w:rsidRDefault="00F94612" w:rsidP="00F94612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0"/>
                                  <a:ext cx="511810" cy="368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9BA29EC" w14:textId="77777777" w:rsidR="00F94612" w:rsidRDefault="00F94612" w:rsidP="00F9461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375C911" id="Group 30" o:spid="_x0000_s1050" style="position:absolute;left:0;text-align:left;margin-left:-71.1pt;margin-top:76.85pt;width:208.6pt;height:36.6pt;z-index:251727872" coordsize="26492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">
                      <v:shape id="_x0000_s1051" type="#_x0000_t202" style="position:absolute;top:1238;width:26492;height:3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" filled="f" stroked="f">
                        <v:textbox style="mso-fit-shape-to-text:t">
                          <w:txbxContent>
                            <w:p w14:paraId="50550C00" w14:textId="77777777" w:rsidR="00F94612" w:rsidRDefault="00F94612" w:rsidP="00F94612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52" type="#_x0000_t202" style="position:absolute;left:15335;width:51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">
                        <v:textbox style="mso-fit-shape-to-text:t">
                          <w:txbxContent>
                            <w:p w14:paraId="69BA29EC" w14:textId="77777777" w:rsidR="00F94612" w:rsidRDefault="00F94612" w:rsidP="00F9461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78082E38" w14:textId="477115BC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85BB0BA" w14:textId="77D32FC5" w:rsidR="00856CE1" w:rsidRDefault="00856CE1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435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double" w:sz="4" w:space="0" w:color="D9D9D9" w:themeColor="background1" w:themeShade="D9"/>
          <w:insideV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979"/>
        <w:gridCol w:w="4769"/>
        <w:gridCol w:w="4687"/>
      </w:tblGrid>
      <w:tr w:rsidR="004F1EB9" w:rsidRPr="004F1EB9" w14:paraId="0545F605" w14:textId="77777777" w:rsidTr="00802039">
        <w:trPr>
          <w:trHeight w:val="489"/>
        </w:trPr>
        <w:tc>
          <w:tcPr>
            <w:tcW w:w="10435" w:type="dxa"/>
            <w:gridSpan w:val="3"/>
          </w:tcPr>
          <w:p w14:paraId="71C60E55" w14:textId="77777777" w:rsidR="004F1EB9" w:rsidRPr="004F1EB9" w:rsidRDefault="004F1EB9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  <w:p w14:paraId="27426078" w14:textId="77777777" w:rsidR="00E54003" w:rsidRDefault="004F1EB9" w:rsidP="00802039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lang w:val="uk-UA"/>
              </w:rPr>
            </w:pPr>
            <w:r w:rsidRPr="004F1EB9">
              <w:rPr>
                <w:rFonts w:ascii="Arial" w:hAnsi="Arial" w:cs="Arial"/>
                <w:color w:val="000000" w:themeColor="text1"/>
                <w:lang w:val="uk-UA"/>
              </w:rPr>
              <w:t>Виберіть правильну відповідь на запитання, а потім запишіть букву, у полі.</w:t>
            </w:r>
          </w:p>
          <w:p w14:paraId="5620D807" w14:textId="13A11F81" w:rsidR="004F1EB9" w:rsidRPr="004F1EB9" w:rsidRDefault="004F1EB9" w:rsidP="00802039">
            <w:pPr>
              <w:pStyle w:val="ListParagraph"/>
              <w:spacing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4F1EB9">
              <w:rPr>
                <w:rFonts w:ascii="Arial" w:eastAsia="Times New Roman" w:hAnsi="Arial" w:cs="Arial"/>
                <w:b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1248" behindDoc="0" locked="0" layoutInCell="1" allowOverlap="1" wp14:anchorId="0A4503C6" wp14:editId="1626C962">
                      <wp:simplePos x="0" y="0"/>
                      <wp:positionH relativeFrom="column">
                        <wp:posOffset>5785683</wp:posOffset>
                      </wp:positionH>
                      <wp:positionV relativeFrom="paragraph">
                        <wp:posOffset>43385</wp:posOffset>
                      </wp:positionV>
                      <wp:extent cx="762000" cy="266700"/>
                      <wp:effectExtent l="0" t="0" r="0" b="0"/>
                      <wp:wrapNone/>
                      <wp:docPr id="1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6C17D8" w14:textId="77777777" w:rsidR="00C445E8" w:rsidRPr="00C83274" w:rsidRDefault="00C445E8" w:rsidP="004F1EB9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</w:pP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>2 бал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uk-UA"/>
                                    </w:rPr>
                                    <w:t>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4503C6" id="_x0000_s1053" type="#_x0000_t202" style="position:absolute;left:0;text-align:left;margin-left:455.55pt;margin-top:3.4pt;width:60pt;height:21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" filled="f" stroked="f">
                      <v:textbox>
                        <w:txbxContent>
                          <w:p w14:paraId="466C17D8" w14:textId="77777777" w:rsidR="00C445E8" w:rsidRPr="00C83274" w:rsidRDefault="00C445E8" w:rsidP="004F1EB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</w:pP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>2 бал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uk-UA"/>
                              </w:rPr>
                              <w:t>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0C55D7" w14:textId="461B2C1C" w:rsidR="004F1EB9" w:rsidRPr="004F1EB9" w:rsidRDefault="00DB00C3" w:rsidP="00467CF3">
            <w:pPr>
              <w:pStyle w:val="ListParagraph"/>
              <w:numPr>
                <w:ilvl w:val="0"/>
                <w:numId w:val="32"/>
              </w:numPr>
              <w:spacing w:line="240" w:lineRule="auto"/>
              <w:rPr>
                <w:rFonts w:ascii="Arial" w:hAnsi="Arial" w:cs="Arial"/>
                <w:b/>
                <w:color w:val="000000" w:themeColor="text1"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 xml:space="preserve">Яка частина мови слово </w:t>
            </w:r>
            <w:r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«</w:t>
            </w:r>
            <w:r w:rsidR="00467CF3" w:rsidRPr="00467CF3">
              <w:rPr>
                <w:rFonts w:ascii="Arial" w:hAnsi="Arial" w:cs="Arial"/>
                <w:b/>
                <w:bCs/>
                <w:lang w:val="uk-UA"/>
              </w:rPr>
              <w:t>бігав</w:t>
            </w:r>
            <w:r w:rsidRPr="00C111C9">
              <w:rPr>
                <w:rFonts w:ascii="Arial" w:hAnsi="Arial" w:cs="Arial"/>
                <w:b/>
                <w:color w:val="000000" w:themeColor="text1"/>
                <w:lang w:val="uk-UA"/>
              </w:rPr>
              <w:t>»</w:t>
            </w:r>
            <w:r w:rsidR="004F1EB9" w:rsidRPr="004F1EB9">
              <w:rPr>
                <w:rFonts w:ascii="Arial" w:hAnsi="Arial" w:cs="Arial"/>
                <w:b/>
                <w:color w:val="000000" w:themeColor="text1"/>
                <w:lang w:val="uk-UA"/>
              </w:rPr>
              <w:t xml:space="preserve">? </w:t>
            </w:r>
          </w:p>
        </w:tc>
      </w:tr>
      <w:tr w:rsidR="004F1EB9" w:rsidRPr="004F1EB9" w14:paraId="67001C27" w14:textId="77777777" w:rsidTr="00BA6D10">
        <w:trPr>
          <w:trHeight w:val="1900"/>
        </w:trPr>
        <w:tc>
          <w:tcPr>
            <w:tcW w:w="979" w:type="dxa"/>
            <w:tcBorders>
              <w:right w:val="double" w:sz="4" w:space="0" w:color="FFFFFF" w:themeColor="background1"/>
            </w:tcBorders>
          </w:tcPr>
          <w:p w14:paraId="198AD0E9" w14:textId="77777777" w:rsidR="00BA6D10" w:rsidRPr="00BA6D10" w:rsidRDefault="00BA6D10" w:rsidP="00802039">
            <w:pPr>
              <w:jc w:val="right"/>
              <w:rPr>
                <w:rFonts w:ascii="Arial" w:eastAsia="Times New Roman" w:hAnsi="Arial" w:cs="Arial"/>
                <w:sz w:val="6"/>
                <w:szCs w:val="22"/>
                <w:lang w:val="uk-UA" w:eastAsia="ro-RO"/>
              </w:rPr>
            </w:pPr>
          </w:p>
          <w:p w14:paraId="43151DD0" w14:textId="77777777" w:rsidR="00BA6D10" w:rsidRPr="00BA6D10" w:rsidRDefault="00BA6D10" w:rsidP="00802039">
            <w:pPr>
              <w:jc w:val="right"/>
              <w:rPr>
                <w:rFonts w:ascii="Arial" w:eastAsia="Times New Roman" w:hAnsi="Arial" w:cs="Arial"/>
                <w:sz w:val="10"/>
                <w:szCs w:val="22"/>
                <w:lang w:val="uk-UA" w:eastAsia="ro-RO"/>
              </w:rPr>
            </w:pPr>
          </w:p>
          <w:p w14:paraId="43F1EC66" w14:textId="15784C55" w:rsidR="004F1EB9" w:rsidRPr="004F1EB9" w:rsidRDefault="004F1EB9" w:rsidP="00802039">
            <w:pPr>
              <w:jc w:val="right"/>
              <w:rPr>
                <w:lang w:val="uk-UA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а.</w:t>
            </w:r>
          </w:p>
          <w:p w14:paraId="3306E2A4" w14:textId="77777777" w:rsidR="004F1EB9" w:rsidRPr="004F1EB9" w:rsidRDefault="004F1EB9" w:rsidP="00802039">
            <w:pPr>
              <w:jc w:val="right"/>
              <w:rPr>
                <w:lang w:val="uk-UA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б.</w:t>
            </w:r>
          </w:p>
          <w:p w14:paraId="2A318266" w14:textId="77777777" w:rsidR="004F1EB9" w:rsidRPr="004F1EB9" w:rsidRDefault="004F1EB9" w:rsidP="00802039">
            <w:pPr>
              <w:jc w:val="right"/>
              <w:rPr>
                <w:lang w:val="uk-UA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в.</w:t>
            </w:r>
          </w:p>
          <w:p w14:paraId="48644E35" w14:textId="77777777" w:rsidR="004F1EB9" w:rsidRPr="004F1EB9" w:rsidRDefault="004F1EB9" w:rsidP="00802039">
            <w:pPr>
              <w:jc w:val="right"/>
              <w:rPr>
                <w:lang w:val="uk-UA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 xml:space="preserve">г. </w:t>
            </w:r>
          </w:p>
          <w:p w14:paraId="4B192836" w14:textId="77777777" w:rsidR="004F1EB9" w:rsidRPr="004F1EB9" w:rsidRDefault="004F1EB9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4769" w:type="dxa"/>
            <w:tcBorders>
              <w:left w:val="double" w:sz="4" w:space="0" w:color="FFFFFF" w:themeColor="background1"/>
              <w:right w:val="double" w:sz="4" w:space="0" w:color="FFFFFF" w:themeColor="background1"/>
            </w:tcBorders>
          </w:tcPr>
          <w:p w14:paraId="1F287B1B" w14:textId="3E23A6C6" w:rsidR="004F1EB9" w:rsidRDefault="004F1EB9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78C1C322" w14:textId="77777777" w:rsidR="00BA6D10" w:rsidRPr="009E7492" w:rsidRDefault="00BA6D10" w:rsidP="00802039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2"/>
                <w:szCs w:val="22"/>
                <w:lang w:val="uk-UA"/>
              </w:rPr>
            </w:pPr>
          </w:p>
          <w:p w14:paraId="090B7F95" w14:textId="77777777" w:rsidR="00430C4E" w:rsidRPr="004F1EB9" w:rsidRDefault="00430C4E" w:rsidP="00430C4E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Дієслово</w:t>
            </w:r>
          </w:p>
          <w:p w14:paraId="192A26B6" w14:textId="77777777" w:rsidR="00430C4E" w:rsidRPr="004F1EB9" w:rsidRDefault="00430C4E" w:rsidP="00430C4E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Іменник</w:t>
            </w:r>
          </w:p>
          <w:p w14:paraId="011BD4B6" w14:textId="77777777" w:rsidR="00430C4E" w:rsidRPr="004F1EB9" w:rsidRDefault="00430C4E" w:rsidP="00430C4E">
            <w:pPr>
              <w:rPr>
                <w:rFonts w:ascii="Arial" w:hAnsi="Arial" w:cs="Arial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Прикметник</w:t>
            </w:r>
          </w:p>
          <w:p w14:paraId="62741D75" w14:textId="4AF8BA09" w:rsidR="004F1EB9" w:rsidRDefault="00430C4E" w:rsidP="00BA6D10">
            <w:pPr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</w:pPr>
            <w:r w:rsidRPr="004F1EB9">
              <w:rPr>
                <w:rFonts w:ascii="Arial" w:eastAsia="Times New Roman" w:hAnsi="Arial" w:cs="Arial"/>
                <w:sz w:val="22"/>
                <w:szCs w:val="22"/>
                <w:lang w:val="uk-UA" w:eastAsia="ro-RO"/>
              </w:rPr>
              <w:t>Займенник</w:t>
            </w:r>
            <w:r w:rsidRPr="004F1EB9">
              <w:rPr>
                <w:rFonts w:ascii="Arial" w:eastAsia="Times New Roman" w:hAnsi="Arial" w:cs="Arial"/>
                <w:bCs/>
                <w:sz w:val="22"/>
                <w:szCs w:val="22"/>
                <w:lang w:val="uk-UA" w:eastAsia="ro-RO"/>
              </w:rPr>
              <w:t xml:space="preserve"> </w:t>
            </w:r>
          </w:p>
          <w:p w14:paraId="33C3C677" w14:textId="7408B1EC" w:rsidR="00BA6D10" w:rsidRPr="00BA6D10" w:rsidRDefault="00BA6D10" w:rsidP="00BA6D10">
            <w:pPr>
              <w:rPr>
                <w:rFonts w:ascii="Arial" w:hAnsi="Arial" w:cs="Arial"/>
              </w:rPr>
            </w:pPr>
          </w:p>
        </w:tc>
        <w:tc>
          <w:tcPr>
            <w:tcW w:w="4687" w:type="dxa"/>
            <w:tcBorders>
              <w:left w:val="double" w:sz="4" w:space="0" w:color="FFFFFF" w:themeColor="background1"/>
            </w:tcBorders>
          </w:tcPr>
          <w:p w14:paraId="78A181DE" w14:textId="0C9EB0EF" w:rsidR="004F1EB9" w:rsidRPr="004F1EB9" w:rsidRDefault="00F94612" w:rsidP="00802039">
            <w:pPr>
              <w:spacing w:line="240" w:lineRule="auto"/>
              <w:jc w:val="right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729920" behindDoc="0" locked="0" layoutInCell="1" allowOverlap="1" wp14:anchorId="6DF845CA" wp14:editId="4B8CE4C5">
                      <wp:simplePos x="0" y="0"/>
                      <wp:positionH relativeFrom="column">
                        <wp:posOffset>-908685</wp:posOffset>
                      </wp:positionH>
                      <wp:positionV relativeFrom="paragraph">
                        <wp:posOffset>965562</wp:posOffset>
                      </wp:positionV>
                      <wp:extent cx="2649220" cy="464618"/>
                      <wp:effectExtent l="0" t="0" r="0" b="0"/>
                      <wp:wrapNone/>
                      <wp:docPr id="35" name="Group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649220" cy="464618"/>
                                <a:chOff x="0" y="0"/>
                                <a:chExt cx="2649220" cy="464618"/>
                              </a:xfrm>
                            </wpg:grpSpPr>
                            <wps:wsp>
                              <wps:cNvPr id="36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0" y="123825"/>
                                  <a:ext cx="2649220" cy="34079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7838BF5" w14:textId="77777777" w:rsidR="00F94612" w:rsidRDefault="00F94612" w:rsidP="00F94612">
                                    <w:r w:rsidRPr="00B01CC5">
                                      <w:rPr>
                                        <w:rFonts w:ascii="Arial" w:hAnsi="Arial" w:cs="Arial"/>
                                        <w:sz w:val="22"/>
                                        <w:lang w:val="uk-UA"/>
                                      </w:rPr>
                                      <w:t>Правильна відповідь: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s:wsp>
                              <wps:cNvPr id="3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33525" y="0"/>
                                  <a:ext cx="511810" cy="3683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2C9D0607" w14:textId="77777777" w:rsidR="00F94612" w:rsidRDefault="00F94612" w:rsidP="00F94612"/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F845CA" id="Group 35" o:spid="_x0000_s1054" style="position:absolute;left:0;text-align:left;margin-left:-71.55pt;margin-top:76.05pt;width:208.6pt;height:36.6pt;z-index:251729920" coordsize="26492,46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">
                      <v:shape id="_x0000_s1055" type="#_x0000_t202" style="position:absolute;top:1238;width:26492;height:34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" filled="f" stroked="f">
                        <v:textbox style="mso-fit-shape-to-text:t">
                          <w:txbxContent>
                            <w:p w14:paraId="17838BF5" w14:textId="77777777" w:rsidR="00F94612" w:rsidRDefault="00F94612" w:rsidP="00F94612">
                              <w:r w:rsidRPr="00B01CC5">
                                <w:rPr>
                                  <w:rFonts w:ascii="Arial" w:hAnsi="Arial" w:cs="Arial"/>
                                  <w:sz w:val="22"/>
                                  <w:lang w:val="uk-UA"/>
                                </w:rPr>
                                <w:t>Правильна відповідь:</w:t>
                              </w:r>
                            </w:p>
                          </w:txbxContent>
                        </v:textbox>
                      </v:shape>
                      <v:shape id="_x0000_s1056" type="#_x0000_t202" style="position:absolute;left:15335;width:51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">
                        <v:textbox style="mso-fit-shape-to-text:t">
                          <w:txbxContent>
                            <w:p w14:paraId="2C9D0607" w14:textId="77777777" w:rsidR="00F94612" w:rsidRDefault="00F94612" w:rsidP="00F94612"/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66FB34C9" w14:textId="4C899D72" w:rsidR="00B4261C" w:rsidRPr="004F1EB9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566A036B" w14:textId="33192C9A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377" w:type="dxa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377"/>
      </w:tblGrid>
      <w:tr w:rsidR="004F1EB9" w14:paraId="2A3CB09D" w14:textId="77777777" w:rsidTr="00BA6D10">
        <w:trPr>
          <w:trHeight w:val="422"/>
        </w:trPr>
        <w:tc>
          <w:tcPr>
            <w:tcW w:w="10377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13A437FF" w14:textId="77777777" w:rsidR="004F1EB9" w:rsidRPr="004D111D" w:rsidRDefault="004F1EB9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 w:rsidRPr="004D111D"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64E6BAC7" wp14:editId="06E8E6C3">
                      <wp:simplePos x="0" y="0"/>
                      <wp:positionH relativeFrom="column">
                        <wp:posOffset>5820410</wp:posOffset>
                      </wp:positionH>
                      <wp:positionV relativeFrom="paragraph">
                        <wp:posOffset>-5080</wp:posOffset>
                      </wp:positionV>
                      <wp:extent cx="762000" cy="266700"/>
                      <wp:effectExtent l="0" t="0" r="0" b="0"/>
                      <wp:wrapNone/>
                      <wp:docPr id="1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D6949F" w14:textId="45A503FF" w:rsidR="00C445E8" w:rsidRPr="00A43D10" w:rsidRDefault="00C445E8" w:rsidP="004F1EB9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E6BAC7" id="_x0000_s1057" type="#_x0000_t202" style="position:absolute;left:0;text-align:left;margin-left:458.3pt;margin-top:-.4pt;width:60pt;height:21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" filled="f" stroked="f">
                      <v:textbox>
                        <w:txbxContent>
                          <w:p w14:paraId="3ED6949F" w14:textId="45A503FF" w:rsidR="00C445E8" w:rsidRPr="00A43D10" w:rsidRDefault="00C445E8" w:rsidP="004F1EB9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04E663" w14:textId="77777777" w:rsidR="004F1EB9" w:rsidRPr="004D111D" w:rsidRDefault="004F1EB9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10"/>
                <w:lang w:val="uk-UA"/>
              </w:rPr>
            </w:pPr>
          </w:p>
          <w:p w14:paraId="3AF9367E" w14:textId="305C340F" w:rsidR="004F1EB9" w:rsidRPr="004D111D" w:rsidRDefault="00FE7442" w:rsidP="00430C4E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rFonts w:ascii="Arial" w:eastAsia="Times New Roman" w:hAnsi="Arial" w:cs="Arial"/>
                <w:b/>
                <w:color w:val="000000"/>
                <w:szCs w:val="20"/>
                <w:lang w:val="uk-UA" w:eastAsia="ro-RO"/>
              </w:rPr>
              <w:t xml:space="preserve">Додайте </w:t>
            </w:r>
            <w:r w:rsidR="00430C4E" w:rsidRPr="004D111D">
              <w:rPr>
                <w:rFonts w:ascii="Arial" w:eastAsia="Times New Roman" w:hAnsi="Arial" w:cs="Arial"/>
                <w:b/>
                <w:color w:val="000000"/>
                <w:szCs w:val="20"/>
                <w:lang w:val="uk-UA" w:eastAsia="ro-RO"/>
              </w:rPr>
              <w:t>слова антоніми</w:t>
            </w:r>
            <w:r w:rsidR="001B0D07" w:rsidRPr="004D111D">
              <w:rPr>
                <w:rFonts w:ascii="Arial" w:eastAsia="Times New Roman" w:hAnsi="Arial" w:cs="Arial"/>
                <w:b/>
                <w:color w:val="000000"/>
                <w:szCs w:val="20"/>
                <w:lang w:val="uk-UA" w:eastAsia="ro-RO"/>
              </w:rPr>
              <w:t xml:space="preserve"> до підкреслених слів</w:t>
            </w:r>
            <w:r>
              <w:rPr>
                <w:rFonts w:ascii="Arial" w:eastAsia="Times New Roman" w:hAnsi="Arial" w:cs="Arial"/>
                <w:b/>
                <w:color w:val="000000"/>
                <w:szCs w:val="20"/>
                <w:lang w:val="uk-UA" w:eastAsia="ro-RO"/>
              </w:rPr>
              <w:t xml:space="preserve"> у таких реченнях</w:t>
            </w:r>
            <w:r w:rsidR="00430C4E" w:rsidRPr="004D111D">
              <w:rPr>
                <w:rFonts w:ascii="Arial" w:eastAsia="Times New Roman" w:hAnsi="Arial" w:cs="Arial"/>
                <w:b/>
                <w:color w:val="000000"/>
                <w:szCs w:val="20"/>
                <w:lang w:val="ro-RO" w:eastAsia="ro-RO"/>
              </w:rPr>
              <w:t>:</w:t>
            </w:r>
          </w:p>
          <w:p w14:paraId="5922E1C9" w14:textId="40C404CE" w:rsidR="00E54003" w:rsidRPr="004D111D" w:rsidRDefault="00E54003" w:rsidP="00E54003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4F1EB9" w14:paraId="25A5CE44" w14:textId="77777777" w:rsidTr="00BA6D10">
        <w:trPr>
          <w:trHeight w:val="2251"/>
        </w:trPr>
        <w:tc>
          <w:tcPr>
            <w:tcW w:w="10377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5C2168EA" w14:textId="2BA0D277" w:rsidR="005D5B66" w:rsidRPr="004D111D" w:rsidRDefault="009E7492" w:rsidP="00856CE1">
            <w:pPr>
              <w:pStyle w:val="ListParagraph"/>
              <w:tabs>
                <w:tab w:val="left" w:pos="60"/>
                <w:tab w:val="left" w:pos="240"/>
              </w:tabs>
              <w:spacing w:before="240" w:after="0" w:line="600" w:lineRule="auto"/>
              <w:ind w:left="60"/>
              <w:rPr>
                <w:rFonts w:ascii="Arial" w:hAnsi="Arial" w:cs="Arial"/>
                <w:color w:val="D9D9D9" w:themeColor="background1" w:themeShade="D9"/>
                <w:lang w:val="ro-RO"/>
              </w:rPr>
            </w:pPr>
            <w:r w:rsidRPr="004D111D">
              <w:rPr>
                <w:rFonts w:ascii="Arial" w:eastAsia="Times New Roman" w:hAnsi="Arial" w:cs="Arial"/>
                <w:lang w:val="uk-UA" w:eastAsia="ro-RO"/>
              </w:rPr>
              <w:t>а.</w:t>
            </w:r>
            <w:r w:rsidRPr="004D111D">
              <w:rPr>
                <w:rFonts w:ascii="Arial" w:eastAsia="Times New Roman" w:hAnsi="Arial" w:cs="Arial"/>
                <w:lang w:val="ro-RO" w:eastAsia="ro-RO"/>
              </w:rPr>
              <w:t xml:space="preserve"> </w:t>
            </w:r>
            <w:r w:rsidR="004D111D" w:rsidRPr="004D111D">
              <w:rPr>
                <w:rFonts w:ascii="Arial" w:eastAsia="Times New Roman" w:hAnsi="Arial" w:cs="Arial"/>
                <w:b/>
                <w:color w:val="000000"/>
                <w:u w:val="single"/>
                <w:lang w:val="sk-SK" w:eastAsia="ro-RO"/>
              </w:rPr>
              <w:t xml:space="preserve">Висока </w:t>
            </w:r>
            <w:r w:rsidR="004D111D" w:rsidRPr="004D111D">
              <w:rPr>
                <w:rFonts w:ascii="Arial" w:eastAsia="Times New Roman" w:hAnsi="Arial" w:cs="Arial"/>
                <w:color w:val="000000"/>
                <w:lang w:val="sk-SK" w:eastAsia="ro-RO"/>
              </w:rPr>
              <w:t>гора, а долина</w:t>
            </w:r>
            <w:r w:rsidR="00BA6D10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__________________</w:t>
            </w:r>
            <w:r w:rsid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________________</w:t>
            </w:r>
            <w:r w:rsidR="00BA6D10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________</w:t>
            </w:r>
            <w:r w:rsidR="0039572A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</w:t>
            </w:r>
            <w:r w:rsidR="0039572A" w:rsidRPr="004D111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.</w:t>
            </w:r>
          </w:p>
          <w:p w14:paraId="5649186C" w14:textId="072DAE52" w:rsidR="004F1EB9" w:rsidRPr="004D111D" w:rsidRDefault="009E7492" w:rsidP="00856CE1">
            <w:pPr>
              <w:pStyle w:val="ListParagraph"/>
              <w:tabs>
                <w:tab w:val="left" w:pos="240"/>
              </w:tabs>
              <w:spacing w:before="240" w:after="0" w:line="600" w:lineRule="auto"/>
              <w:ind w:left="60"/>
              <w:rPr>
                <w:rFonts w:ascii="Arial" w:hAnsi="Arial" w:cs="Arial"/>
                <w:color w:val="D9D9D9" w:themeColor="background1" w:themeShade="D9"/>
                <w:lang w:val="ro-RO"/>
              </w:rPr>
            </w:pPr>
            <w:r w:rsidRPr="004D111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б.</w:t>
            </w:r>
            <w:r w:rsidRPr="004D111D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 xml:space="preserve"> 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sk-SK" w:eastAsia="ro-RO"/>
              </w:rPr>
              <w:t xml:space="preserve">Бігав </w:t>
            </w:r>
            <w:r w:rsidR="004D111D" w:rsidRPr="004D111D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sk-SK" w:eastAsia="ro-RO"/>
              </w:rPr>
              <w:t>швидко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sk-SK" w:eastAsia="ro-RO"/>
              </w:rPr>
              <w:t>, а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 xml:space="preserve"> ішов 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sk-SK" w:eastAsia="ro-RO"/>
              </w:rPr>
              <w:t xml:space="preserve"> </w:t>
            </w:r>
            <w:r w:rsidR="0039572A" w:rsidRPr="004D111D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 xml:space="preserve">, </w:t>
            </w:r>
            <w:r w:rsidR="0039572A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_________________________</w:t>
            </w:r>
            <w:r w:rsid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________________</w:t>
            </w:r>
            <w:r w:rsidR="0039572A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ro-RO" w:eastAsia="ro-RO"/>
              </w:rPr>
              <w:t>___</w:t>
            </w:r>
            <w:r w:rsidR="0039572A" w:rsidRPr="004D111D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>.</w:t>
            </w:r>
          </w:p>
          <w:p w14:paraId="755053A5" w14:textId="52C4F0CE" w:rsidR="0039572A" w:rsidRPr="004D111D" w:rsidRDefault="009E7492" w:rsidP="004D111D">
            <w:pPr>
              <w:pStyle w:val="ListParagraph"/>
              <w:tabs>
                <w:tab w:val="left" w:pos="240"/>
              </w:tabs>
              <w:spacing w:before="240" w:after="0" w:line="600" w:lineRule="auto"/>
              <w:ind w:left="60"/>
              <w:rPr>
                <w:rFonts w:ascii="Arial" w:hAnsi="Arial" w:cs="Arial"/>
                <w:color w:val="D9D9D9" w:themeColor="background1" w:themeShade="D9"/>
                <w:lang w:val="ro-RO"/>
              </w:rPr>
            </w:pPr>
            <w:r w:rsidRPr="004D111D">
              <w:rPr>
                <w:rFonts w:ascii="Arial" w:eastAsia="Times New Roman" w:hAnsi="Arial" w:cs="Arial"/>
                <w:bCs/>
                <w:color w:val="000000"/>
                <w:lang w:val="uk-UA" w:eastAsia="ro-RO"/>
              </w:rPr>
              <w:t>в.</w:t>
            </w:r>
            <w:r w:rsidRPr="004D111D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 xml:space="preserve"> 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sk-SK" w:eastAsia="ro-RO"/>
              </w:rPr>
              <w:t xml:space="preserve">Завдання було </w:t>
            </w:r>
            <w:r w:rsidR="004D111D" w:rsidRPr="004D111D">
              <w:rPr>
                <w:rFonts w:ascii="Arial" w:eastAsia="Times New Roman" w:hAnsi="Arial" w:cs="Arial"/>
                <w:b/>
                <w:bCs/>
                <w:color w:val="000000"/>
                <w:u w:val="single"/>
                <w:lang w:val="sk-SK" w:eastAsia="ro-RO"/>
              </w:rPr>
              <w:t>легке</w:t>
            </w:r>
            <w:r w:rsidR="004D111D" w:rsidRPr="004D111D">
              <w:rPr>
                <w:rFonts w:ascii="Arial" w:eastAsia="Times New Roman" w:hAnsi="Arial" w:cs="Arial"/>
                <w:bCs/>
                <w:color w:val="000000"/>
                <w:lang w:val="sk-SK" w:eastAsia="ro-RO"/>
              </w:rPr>
              <w:t>, а контрольна робота</w:t>
            </w:r>
            <w:r w:rsidR="00BB557C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>________</w:t>
            </w:r>
            <w:r w:rsidR="001B0D07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uk-UA" w:eastAsia="ro-RO"/>
              </w:rPr>
              <w:t>_</w:t>
            </w:r>
            <w:r w:rsidR="00BB557C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>___________</w:t>
            </w:r>
            <w:r w:rsidR="004D111D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>______</w:t>
            </w:r>
            <w:r w:rsid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>_</w:t>
            </w:r>
            <w:r w:rsidR="00A02D85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 xml:space="preserve"> </w:t>
            </w:r>
            <w:r w:rsidR="004D111D" w:rsidRPr="004D111D">
              <w:rPr>
                <w:rFonts w:ascii="Arial" w:eastAsia="Times New Roman" w:hAnsi="Arial" w:cs="Arial"/>
                <w:bCs/>
                <w:color w:val="D9D9D9" w:themeColor="background1" w:themeShade="D9"/>
                <w:lang w:val="sk-SK" w:eastAsia="ro-RO"/>
              </w:rPr>
              <w:t>_</w:t>
            </w:r>
            <w:r w:rsidR="00BB557C" w:rsidRPr="004D111D">
              <w:rPr>
                <w:rFonts w:ascii="Arial" w:eastAsia="Times New Roman" w:hAnsi="Arial" w:cs="Arial"/>
                <w:bCs/>
                <w:color w:val="000000"/>
                <w:lang w:val="ro-RO" w:eastAsia="ro-RO"/>
              </w:rPr>
              <w:t>.</w:t>
            </w:r>
          </w:p>
        </w:tc>
      </w:tr>
    </w:tbl>
    <w:p w14:paraId="24427E2D" w14:textId="0C7990D6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2EB62195" w14:textId="4A18FE5E" w:rsidR="00856CE1" w:rsidRDefault="00856CE1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0" w:type="auto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0436"/>
      </w:tblGrid>
      <w:tr w:rsidR="006D5A11" w14:paraId="55F31DE5" w14:textId="77777777" w:rsidTr="0073017D">
        <w:trPr>
          <w:trHeight w:val="496"/>
        </w:trPr>
        <w:tc>
          <w:tcPr>
            <w:tcW w:w="10275" w:type="dxa"/>
            <w:tcBorders>
              <w:bottom w:val="doub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0A4BF426" w14:textId="77777777" w:rsidR="006D5A11" w:rsidRPr="00E261D0" w:rsidRDefault="006D5A1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23314BB1" wp14:editId="2FE98628">
                      <wp:simplePos x="0" y="0"/>
                      <wp:positionH relativeFrom="column">
                        <wp:posOffset>5820410</wp:posOffset>
                      </wp:positionH>
                      <wp:positionV relativeFrom="paragraph">
                        <wp:posOffset>-5080</wp:posOffset>
                      </wp:positionV>
                      <wp:extent cx="762000" cy="266700"/>
                      <wp:effectExtent l="0" t="0" r="0" b="0"/>
                      <wp:wrapNone/>
                      <wp:docPr id="1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0C0E0F4" w14:textId="77777777" w:rsidR="00C445E8" w:rsidRPr="00A43D10" w:rsidRDefault="00C445E8" w:rsidP="006D5A11">
                                  <w:pP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6</w:t>
                                  </w:r>
                                  <w:r w:rsidRPr="00A43D10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  <w:lang w:val="en-US"/>
                                    </w:rPr>
                                    <w:t xml:space="preserve"> балів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14BB1" id="_x0000_s1058" type="#_x0000_t202" style="position:absolute;left:0;text-align:left;margin-left:458.3pt;margin-top:-.4pt;width:60pt;height:21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" filled="f" stroked="f">
                      <v:textbox>
                        <w:txbxContent>
                          <w:p w14:paraId="20C0E0F4" w14:textId="77777777" w:rsidR="00C445E8" w:rsidRPr="00A43D10" w:rsidRDefault="00C445E8" w:rsidP="006D5A11">
                            <w:pPr>
                              <w:rPr>
                                <w:rFonts w:ascii="Arial" w:hAnsi="Arial" w:cs="Arial"/>
                                <w:b/>
                                <w:sz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6</w:t>
                            </w:r>
                            <w:r w:rsidRPr="00A43D10">
                              <w:rPr>
                                <w:rFonts w:ascii="Arial" w:hAnsi="Arial" w:cs="Arial"/>
                                <w:b/>
                                <w:sz w:val="22"/>
                                <w:lang w:val="en-US"/>
                              </w:rPr>
                              <w:t xml:space="preserve"> балів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287A9F0" w14:textId="1B419CC2" w:rsidR="006D5A11" w:rsidRPr="00E261D0" w:rsidRDefault="0039572A" w:rsidP="0039572A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ind w:right="894"/>
              <w:rPr>
                <w:rFonts w:ascii="Arial" w:hAnsi="Arial" w:cs="Arial"/>
                <w:color w:val="000000" w:themeColor="text1"/>
                <w:lang w:val="uk-UA"/>
              </w:rPr>
            </w:pPr>
            <w:r w:rsidRPr="0039572A">
              <w:rPr>
                <w:rFonts w:ascii="Arial" w:hAnsi="Arial" w:cs="Arial"/>
                <w:b/>
                <w:color w:val="000000" w:themeColor="text1"/>
                <w:lang w:val="uk-UA"/>
              </w:rPr>
              <w:t>Запишіть скільки букв і звуків, та скільки голосних і приголосних у словах:</w:t>
            </w:r>
          </w:p>
          <w:p w14:paraId="098F350E" w14:textId="77777777" w:rsidR="006D5A11" w:rsidRPr="00E261D0" w:rsidRDefault="006D5A11" w:rsidP="00802039">
            <w:pPr>
              <w:pStyle w:val="ListParagraph"/>
              <w:spacing w:after="0" w:line="240" w:lineRule="auto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</w:tr>
      <w:tr w:rsidR="006D5A11" w14:paraId="1913AF1B" w14:textId="77777777" w:rsidTr="00856CE1">
        <w:trPr>
          <w:trHeight w:val="4345"/>
        </w:trPr>
        <w:tc>
          <w:tcPr>
            <w:tcW w:w="10275" w:type="dxa"/>
            <w:tcBorders>
              <w:top w:val="double" w:sz="4" w:space="0" w:color="D9D9D9" w:themeColor="background1" w:themeShade="D9"/>
            </w:tcBorders>
            <w:shd w:val="clear" w:color="auto" w:fill="FFFFFF" w:themeFill="background1"/>
          </w:tcPr>
          <w:p w14:paraId="6ACEC2CA" w14:textId="13634E02" w:rsidR="0039572A" w:rsidRPr="0039572A" w:rsidRDefault="00C445E8" w:rsidP="00467CF3">
            <w:pPr>
              <w:tabs>
                <w:tab w:val="left" w:pos="240"/>
              </w:tabs>
              <w:spacing w:before="240" w:after="240" w:line="48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b/>
                <w:sz w:val="22"/>
                <w:lang w:val="uk-UA" w:eastAsia="ro-RO"/>
              </w:rPr>
              <w:sym w:font="Symbol" w:char="F0B7"/>
            </w:r>
            <w:r w:rsidR="00467CF3" w:rsidRPr="00467CF3">
              <w:rPr>
                <w:rFonts w:ascii="Arial" w:eastAsia="Times New Roman" w:hAnsi="Arial" w:cs="Arial"/>
                <w:b/>
                <w:sz w:val="22"/>
                <w:lang w:val="uk-UA" w:eastAsia="ro-RO"/>
              </w:rPr>
              <w:t>соняшник</w:t>
            </w:r>
            <w:r w:rsidR="0050240D"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="0050240D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</w:t>
            </w:r>
            <w:r w:rsidR="0039572A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</w:t>
            </w:r>
            <w:r w:rsidR="0050240D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</w:t>
            </w:r>
            <w:r w:rsidR="0039572A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</w:t>
            </w:r>
            <w:r w:rsidR="00856CE1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____________________________________________________________________________</w:t>
            </w:r>
            <w:r w:rsid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</w:t>
            </w:r>
            <w:r w:rsidRPr="00C445E8">
              <w:rPr>
                <w:rFonts w:ascii="Arial" w:eastAsia="Times New Roman" w:hAnsi="Arial" w:cs="Arial"/>
                <w:color w:val="000000" w:themeColor="text1"/>
                <w:sz w:val="22"/>
                <w:lang w:eastAsia="ro-RO"/>
              </w:rPr>
              <w:sym w:font="Symbol" w:char="F0B7"/>
            </w:r>
            <w:r w:rsidR="00467CF3" w:rsidRPr="00467CF3">
              <w:rPr>
                <w:rFonts w:ascii="Arial" w:hAnsi="Arial" w:cs="Arial"/>
                <w:b/>
                <w:sz w:val="22"/>
              </w:rPr>
              <w:t>велосипед</w:t>
            </w:r>
            <w:r w:rsidR="0050240D"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="0050240D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</w:t>
            </w:r>
            <w:r w:rsidR="0039572A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</w:t>
            </w:r>
            <w:r w:rsidR="0039572A" w:rsidRPr="00856CE1">
              <w:rPr>
                <w:rFonts w:ascii="Arial" w:hAnsi="Arial" w:cs="Arial"/>
                <w:color w:val="D9D9D9" w:themeColor="background1" w:themeShade="D9"/>
                <w:sz w:val="22"/>
              </w:rPr>
              <w:t>______________________________________________________________________</w:t>
            </w:r>
            <w:r w:rsidR="00856CE1" w:rsidRPr="00856CE1">
              <w:rPr>
                <w:rFonts w:ascii="Arial" w:hAnsi="Arial" w:cs="Arial"/>
                <w:color w:val="D9D9D9" w:themeColor="background1" w:themeShade="D9"/>
                <w:sz w:val="22"/>
              </w:rPr>
              <w:t>____________________________________________________________________________</w:t>
            </w:r>
            <w:r w:rsidR="00856CE1">
              <w:rPr>
                <w:rFonts w:ascii="Arial" w:hAnsi="Arial" w:cs="Arial"/>
                <w:color w:val="D9D9D9" w:themeColor="background1" w:themeShade="D9"/>
                <w:sz w:val="22"/>
              </w:rPr>
              <w:t>____________________</w:t>
            </w:r>
            <w:r w:rsidR="00BA6D10" w:rsidRPr="00BA6D10">
              <w:rPr>
                <w:rFonts w:ascii="Arial" w:hAnsi="Arial" w:cs="Arial"/>
                <w:color w:val="000000" w:themeColor="text1"/>
                <w:sz w:val="22"/>
              </w:rPr>
              <w:sym w:font="Symbol" w:char="F0B7"/>
            </w:r>
            <w:r w:rsidR="00467CF3" w:rsidRPr="00467CF3">
              <w:rPr>
                <w:rFonts w:ascii="Arial" w:eastAsia="Times New Roman" w:hAnsi="Arial" w:cs="Arial"/>
                <w:b/>
                <w:sz w:val="22"/>
                <w:lang w:val="uk-UA" w:eastAsia="ro-RO"/>
              </w:rPr>
              <w:t>поезії</w:t>
            </w:r>
            <w:r w:rsidR="0050240D" w:rsidRPr="00856CE1">
              <w:rPr>
                <w:rFonts w:ascii="Arial" w:eastAsia="Times New Roman" w:hAnsi="Arial" w:cs="Arial"/>
                <w:sz w:val="22"/>
                <w:lang w:eastAsia="ro-RO"/>
              </w:rPr>
              <w:t>:</w:t>
            </w:r>
            <w:r w:rsidR="0050240D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</w:t>
            </w:r>
            <w:r w:rsidR="00856CE1" w:rsidRP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_____________________________________________________________________________</w:t>
            </w:r>
            <w:r w:rsidR="00856CE1">
              <w:rPr>
                <w:rFonts w:ascii="Arial" w:eastAsia="Times New Roman" w:hAnsi="Arial" w:cs="Arial"/>
                <w:color w:val="D9D9D9" w:themeColor="background1" w:themeShade="D9"/>
                <w:sz w:val="22"/>
                <w:lang w:eastAsia="ro-RO"/>
              </w:rPr>
              <w:t>______________</w:t>
            </w:r>
          </w:p>
        </w:tc>
      </w:tr>
    </w:tbl>
    <w:p w14:paraId="7FF6F5A3" w14:textId="41F4FD5E" w:rsidR="00B4261C" w:rsidRDefault="00B4261C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6EA8DE74" w14:textId="6EAEBC27" w:rsidR="0073017D" w:rsidRDefault="0073017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p w14:paraId="407524E5" w14:textId="77777777" w:rsidR="0073017D" w:rsidRPr="004F1EB9" w:rsidRDefault="0073017D" w:rsidP="005E607C">
      <w:pPr>
        <w:spacing w:line="240" w:lineRule="auto"/>
        <w:jc w:val="right"/>
        <w:rPr>
          <w:rFonts w:ascii="Arial" w:hAnsi="Arial" w:cs="Arial"/>
          <w:color w:val="000000" w:themeColor="text1"/>
          <w:sz w:val="8"/>
          <w:lang w:val="uk-UA"/>
        </w:rPr>
      </w:pPr>
    </w:p>
    <w:tbl>
      <w:tblPr>
        <w:tblStyle w:val="TableGrid"/>
        <w:tblW w:w="10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49"/>
      </w:tblGrid>
      <w:tr w:rsidR="00B4261C" w14:paraId="54F8D933" w14:textId="77777777" w:rsidTr="007A74AF">
        <w:trPr>
          <w:trHeight w:val="274"/>
        </w:trPr>
        <w:tc>
          <w:tcPr>
            <w:tcW w:w="10549" w:type="dxa"/>
            <w:shd w:val="clear" w:color="auto" w:fill="BFBFBF" w:themeFill="background1" w:themeFillShade="BF"/>
          </w:tcPr>
          <w:p w14:paraId="725228EC" w14:textId="77777777" w:rsidR="00B4261C" w:rsidRPr="00863F3C" w:rsidRDefault="00B4261C" w:rsidP="00FF32B4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lastRenderedPageBreak/>
              <w:t>І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>I</w:t>
            </w:r>
            <w:r w:rsidRPr="00863F3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 xml:space="preserve">.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Частина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                                           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             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ro-RO"/>
              </w:rPr>
              <w:t xml:space="preserve">         </w:t>
            </w:r>
            <w:r w:rsidRPr="008D4EFC">
              <w:rPr>
                <w:rFonts w:ascii="Arial" w:hAnsi="Arial" w:cs="Arial"/>
                <w:b/>
                <w:bCs/>
                <w:sz w:val="22"/>
                <w:szCs w:val="22"/>
                <w:lang w:val="uk-UA"/>
              </w:rPr>
              <w:t>(</w:t>
            </w:r>
            <w:r w:rsidRPr="008D4EFC">
              <w:rPr>
                <w:rFonts w:ascii="Arial" w:hAnsi="Arial" w:cs="Arial"/>
                <w:b/>
                <w:sz w:val="22"/>
                <w:szCs w:val="22"/>
                <w:lang w:val="uk-UA"/>
              </w:rPr>
              <w:t>30 балів)</w:t>
            </w:r>
          </w:p>
        </w:tc>
      </w:tr>
    </w:tbl>
    <w:p w14:paraId="037BD98E" w14:textId="77A54037" w:rsidR="00B4261C" w:rsidRDefault="00B4261C" w:rsidP="00D61E3A">
      <w:pPr>
        <w:spacing w:line="240" w:lineRule="auto"/>
        <w:ind w:left="810"/>
        <w:rPr>
          <w:rFonts w:ascii="Arial" w:hAnsi="Arial" w:cs="Arial"/>
          <w:color w:val="000000" w:themeColor="text1"/>
          <w:sz w:val="12"/>
          <w:szCs w:val="22"/>
          <w:lang w:val="uk-UA"/>
        </w:rPr>
      </w:pPr>
    </w:p>
    <w:p w14:paraId="199D762B" w14:textId="6C279591" w:rsidR="00D61E3A" w:rsidRDefault="00D61E3A" w:rsidP="00D61E3A">
      <w:pPr>
        <w:spacing w:line="240" w:lineRule="auto"/>
        <w:ind w:left="810"/>
        <w:rPr>
          <w:rFonts w:ascii="Arial" w:hAnsi="Arial" w:cs="Arial"/>
          <w:color w:val="000000" w:themeColor="text1"/>
          <w:sz w:val="12"/>
          <w:szCs w:val="22"/>
          <w:lang w:val="uk-UA"/>
        </w:rPr>
      </w:pPr>
    </w:p>
    <w:p w14:paraId="45A1CAF2" w14:textId="77777777" w:rsidR="00652316" w:rsidRDefault="00652316" w:rsidP="00D61E3A">
      <w:pPr>
        <w:spacing w:line="240" w:lineRule="auto"/>
        <w:ind w:left="810"/>
        <w:rPr>
          <w:rFonts w:ascii="Arial" w:hAnsi="Arial" w:cs="Arial"/>
          <w:color w:val="000000" w:themeColor="text1"/>
          <w:sz w:val="12"/>
          <w:szCs w:val="22"/>
          <w:lang w:val="uk-UA"/>
        </w:rPr>
      </w:pPr>
    </w:p>
    <w:p w14:paraId="0C950802" w14:textId="20CB3569" w:rsidR="00D61E3A" w:rsidRPr="000C2FCF" w:rsidRDefault="00581DC4" w:rsidP="00AA514F">
      <w:pPr>
        <w:pStyle w:val="ListParagraph"/>
        <w:numPr>
          <w:ilvl w:val="0"/>
          <w:numId w:val="39"/>
        </w:numPr>
        <w:spacing w:line="240" w:lineRule="auto"/>
        <w:ind w:left="630" w:right="656"/>
        <w:rPr>
          <w:rFonts w:ascii="Arial" w:eastAsia="Times New Roman" w:hAnsi="Arial" w:cs="Arial"/>
          <w:b/>
          <w:color w:val="000000"/>
          <w:lang w:val="uk-UA" w:eastAsia="ro-RO"/>
        </w:rPr>
      </w:pPr>
      <w:r w:rsidRPr="00581DC4">
        <w:rPr>
          <w:rFonts w:ascii="Arial" w:eastAsia="Times New Roman" w:hAnsi="Arial" w:cs="Arial"/>
          <w:b/>
          <w:color w:val="000000"/>
          <w:lang w:val="sk-SK" w:eastAsia="ro-RO"/>
        </w:rPr>
        <w:t xml:space="preserve">Уявіть, що вас звати </w:t>
      </w:r>
      <w:r w:rsidRPr="00AA514F">
        <w:rPr>
          <w:rFonts w:ascii="Arial" w:eastAsia="Times New Roman" w:hAnsi="Arial" w:cs="Arial"/>
          <w:b/>
          <w:color w:val="000000"/>
          <w:u w:val="single"/>
          <w:lang w:val="sk-SK" w:eastAsia="ro-RO"/>
        </w:rPr>
        <w:t>Михайло</w:t>
      </w:r>
      <w:r w:rsidRPr="00581DC4">
        <w:rPr>
          <w:rFonts w:ascii="Arial" w:eastAsia="Times New Roman" w:hAnsi="Arial" w:cs="Arial"/>
          <w:b/>
          <w:color w:val="000000"/>
          <w:lang w:val="sk-SK" w:eastAsia="ro-RO"/>
        </w:rPr>
        <w:t xml:space="preserve"> / </w:t>
      </w:r>
      <w:r w:rsidRPr="00AA514F">
        <w:rPr>
          <w:rFonts w:ascii="Arial" w:eastAsia="Times New Roman" w:hAnsi="Arial" w:cs="Arial"/>
          <w:b/>
          <w:color w:val="000000"/>
          <w:u w:val="single"/>
          <w:lang w:val="sk-SK" w:eastAsia="ro-RO"/>
        </w:rPr>
        <w:t>Амалія</w:t>
      </w:r>
      <w:r w:rsidRPr="00581DC4">
        <w:rPr>
          <w:rFonts w:ascii="Arial" w:eastAsia="Times New Roman" w:hAnsi="Arial" w:cs="Arial"/>
          <w:b/>
          <w:color w:val="000000"/>
          <w:lang w:val="sk-SK" w:eastAsia="ro-RO"/>
        </w:rPr>
        <w:t xml:space="preserve">, і у вашій школі наближається Свято весни. Ваш друг / подруга навчається в іншій школі. Напишіть запрошення своєму/своїй другові/подрузі </w:t>
      </w:r>
      <w:r w:rsidRPr="00AA514F">
        <w:rPr>
          <w:rFonts w:ascii="Arial" w:eastAsia="Times New Roman" w:hAnsi="Arial" w:cs="Arial"/>
          <w:b/>
          <w:color w:val="000000"/>
          <w:u w:val="single"/>
          <w:lang w:val="sk-SK" w:eastAsia="ro-RO"/>
        </w:rPr>
        <w:t>Саша</w:t>
      </w:r>
      <w:r w:rsidRPr="00581DC4">
        <w:rPr>
          <w:rFonts w:ascii="Arial" w:eastAsia="Times New Roman" w:hAnsi="Arial" w:cs="Arial"/>
          <w:b/>
          <w:color w:val="000000"/>
          <w:lang w:val="sk-SK" w:eastAsia="ro-RO"/>
        </w:rPr>
        <w:t xml:space="preserve"> / </w:t>
      </w:r>
      <w:r w:rsidRPr="00AA514F">
        <w:rPr>
          <w:rFonts w:ascii="Arial" w:eastAsia="Times New Roman" w:hAnsi="Arial" w:cs="Arial"/>
          <w:b/>
          <w:color w:val="000000"/>
          <w:u w:val="single"/>
          <w:lang w:val="sk-SK" w:eastAsia="ro-RO"/>
        </w:rPr>
        <w:t>Софійка</w:t>
      </w:r>
      <w:r w:rsidRPr="00581DC4">
        <w:rPr>
          <w:rFonts w:ascii="Arial" w:eastAsia="Times New Roman" w:hAnsi="Arial" w:cs="Arial"/>
          <w:b/>
          <w:color w:val="000000"/>
          <w:lang w:val="sk-SK" w:eastAsia="ro-RO"/>
        </w:rPr>
        <w:t xml:space="preserve"> на це свято.</w:t>
      </w:r>
    </w:p>
    <w:p w14:paraId="15A614C2" w14:textId="2E519B3B" w:rsidR="00652316" w:rsidRPr="00081C2F" w:rsidRDefault="00652316" w:rsidP="00652316">
      <w:pPr>
        <w:pStyle w:val="ListParagraph"/>
        <w:spacing w:line="240" w:lineRule="auto"/>
        <w:ind w:left="810"/>
        <w:rPr>
          <w:rFonts w:ascii="Arial" w:eastAsia="Times New Roman" w:hAnsi="Arial" w:cs="Arial"/>
          <w:b/>
          <w:sz w:val="8"/>
          <w:lang w:val="uk-UA" w:eastAsia="ro-RO"/>
        </w:rPr>
      </w:pPr>
    </w:p>
    <w:p w14:paraId="70705A55" w14:textId="6066ECE9" w:rsidR="00081C2F" w:rsidRDefault="00081C2F" w:rsidP="00081C2F">
      <w:pPr>
        <w:pStyle w:val="ListParagraph"/>
        <w:spacing w:line="240" w:lineRule="auto"/>
        <w:rPr>
          <w:rFonts w:ascii="Arial" w:eastAsia="Times New Roman" w:hAnsi="Arial" w:cs="Arial"/>
          <w:sz w:val="8"/>
          <w:lang w:val="uk-UA" w:eastAsia="ro-RO"/>
        </w:rPr>
      </w:pPr>
    </w:p>
    <w:p w14:paraId="679B9310" w14:textId="1B090091" w:rsidR="00652316" w:rsidRDefault="00652316" w:rsidP="00081C2F">
      <w:pPr>
        <w:pStyle w:val="ListParagraph"/>
        <w:spacing w:line="240" w:lineRule="auto"/>
        <w:rPr>
          <w:rFonts w:ascii="Arial" w:eastAsia="Times New Roman" w:hAnsi="Arial" w:cs="Arial"/>
          <w:sz w:val="8"/>
          <w:lang w:val="uk-UA" w:eastAsia="ro-RO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48"/>
        <w:gridCol w:w="10323"/>
      </w:tblGrid>
      <w:tr w:rsidR="006158F9" w14:paraId="6179A0DC" w14:textId="77777777" w:rsidTr="00FB67F5">
        <w:tc>
          <w:tcPr>
            <w:tcW w:w="10461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</w:tcPr>
          <w:p w14:paraId="7EA946BB" w14:textId="77777777" w:rsidR="006158F9" w:rsidRDefault="006158F9" w:rsidP="00081C2F">
            <w:pPr>
              <w:pStyle w:val="ListParagraph"/>
              <w:spacing w:line="240" w:lineRule="auto"/>
              <w:ind w:left="0"/>
              <w:rPr>
                <w:rFonts w:ascii="Arial" w:eastAsia="Times New Roman" w:hAnsi="Arial" w:cs="Arial"/>
                <w:sz w:val="8"/>
                <w:lang w:val="uk-UA" w:eastAsia="ro-RO"/>
              </w:rPr>
            </w:pPr>
          </w:p>
          <w:p w14:paraId="78DC3716" w14:textId="77777777" w:rsidR="006158F9" w:rsidRPr="006158F9" w:rsidRDefault="006158F9" w:rsidP="006158F9">
            <w:pPr>
              <w:pStyle w:val="ListParagraph"/>
              <w:ind w:left="0"/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b/>
                <w:lang w:val="uk-UA" w:eastAsia="ro-RO"/>
              </w:rPr>
              <w:t>При написанні запрошення будете мати на увазі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>:</w:t>
            </w:r>
          </w:p>
          <w:p w14:paraId="333A4F4A" w14:textId="77777777" w:rsidR="006158F9" w:rsidRPr="006158F9" w:rsidRDefault="006158F9" w:rsidP="006158F9">
            <w:pPr>
              <w:pStyle w:val="ListParagraph"/>
              <w:ind w:left="0"/>
              <w:rPr>
                <w:rFonts w:ascii="Arial" w:eastAsia="Times New Roman" w:hAnsi="Arial" w:cs="Arial"/>
                <w:sz w:val="8"/>
                <w:lang w:val="uk-UA" w:eastAsia="ro-RO"/>
              </w:rPr>
            </w:pPr>
          </w:p>
          <w:p w14:paraId="332BE932" w14:textId="4D1395E0" w:rsidR="006158F9" w:rsidRPr="006158F9" w:rsidRDefault="006158F9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звертання </w:t>
            </w:r>
            <w:r w:rsidRPr="006158F9">
              <w:rPr>
                <w:rFonts w:ascii="Arial" w:eastAsia="Times New Roman" w:hAnsi="Arial" w:cs="Arial"/>
                <w:lang w:val="ro-RO" w:eastAsia="ro-RO"/>
              </w:rPr>
              <w:t>(</w:t>
            </w:r>
            <w:r w:rsidR="0014358A">
              <w:rPr>
                <w:rFonts w:ascii="Arial" w:eastAsia="Times New Roman" w:hAnsi="Arial" w:cs="Arial"/>
                <w:lang w:val="uk-UA" w:eastAsia="ro-RO"/>
              </w:rPr>
              <w:t>5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 бал</w:t>
            </w:r>
            <w:r w:rsidR="0014358A">
              <w:rPr>
                <w:rFonts w:ascii="Arial" w:eastAsia="Times New Roman" w:hAnsi="Arial" w:cs="Arial"/>
                <w:lang w:val="uk-UA" w:eastAsia="ro-RO"/>
              </w:rPr>
              <w:t>ів</w:t>
            </w:r>
            <w:r w:rsidRPr="006158F9">
              <w:rPr>
                <w:rFonts w:ascii="Arial" w:eastAsia="Times New Roman" w:hAnsi="Arial" w:cs="Arial"/>
                <w:lang w:val="ro-RO" w:eastAsia="ro-RO"/>
              </w:rPr>
              <w:t>);</w:t>
            </w:r>
          </w:p>
          <w:p w14:paraId="369DEF5E" w14:textId="11DDA9E1" w:rsidR="006158F9" w:rsidRPr="006158F9" w:rsidRDefault="006158F9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зазначення дня події </w:t>
            </w:r>
            <w:r w:rsidRPr="006158F9">
              <w:rPr>
                <w:rFonts w:ascii="Arial" w:eastAsia="Times New Roman" w:hAnsi="Arial" w:cs="Arial"/>
                <w:lang w:val="ro-RO" w:eastAsia="ro-RO"/>
              </w:rPr>
              <w:t>(</w:t>
            </w:r>
            <w:r w:rsidR="0014358A">
              <w:rPr>
                <w:rFonts w:ascii="Arial" w:eastAsia="Times New Roman" w:hAnsi="Arial" w:cs="Arial"/>
                <w:lang w:val="uk-UA" w:eastAsia="ro-RO"/>
              </w:rPr>
              <w:t>4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 бали</w:t>
            </w:r>
            <w:r w:rsidRPr="006158F9">
              <w:rPr>
                <w:rFonts w:ascii="Arial" w:eastAsia="Times New Roman" w:hAnsi="Arial" w:cs="Arial"/>
                <w:lang w:val="ro-RO" w:eastAsia="ro-RO"/>
              </w:rPr>
              <w:t>);</w:t>
            </w:r>
          </w:p>
          <w:p w14:paraId="63F4B892" w14:textId="2399D488" w:rsidR="006158F9" w:rsidRPr="006158F9" w:rsidRDefault="006158F9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зазначення години події </w:t>
            </w:r>
            <w:r w:rsidRPr="006158F9">
              <w:rPr>
                <w:rFonts w:ascii="Arial" w:eastAsia="Times New Roman" w:hAnsi="Arial" w:cs="Arial"/>
                <w:lang w:eastAsia="ro-RO"/>
              </w:rPr>
              <w:t>(</w:t>
            </w:r>
            <w:r w:rsidR="0014358A">
              <w:rPr>
                <w:rFonts w:ascii="Arial" w:eastAsia="Times New Roman" w:hAnsi="Arial" w:cs="Arial"/>
                <w:lang w:val="uk-UA" w:eastAsia="ro-RO"/>
              </w:rPr>
              <w:t>4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 бали</w:t>
            </w:r>
            <w:r w:rsidRPr="006158F9">
              <w:rPr>
                <w:rFonts w:ascii="Arial" w:eastAsia="Times New Roman" w:hAnsi="Arial" w:cs="Arial"/>
                <w:lang w:eastAsia="ro-RO"/>
              </w:rPr>
              <w:t>);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 </w:t>
            </w:r>
          </w:p>
          <w:p w14:paraId="3E59A78F" w14:textId="0D985262" w:rsidR="006158F9" w:rsidRPr="006158F9" w:rsidRDefault="006158F9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зазначення місця події </w:t>
            </w:r>
            <w:r w:rsidRPr="006158F9">
              <w:rPr>
                <w:rFonts w:ascii="Arial" w:eastAsia="Times New Roman" w:hAnsi="Arial" w:cs="Arial"/>
                <w:lang w:eastAsia="ro-RO"/>
              </w:rPr>
              <w:t>(</w:t>
            </w:r>
            <w:r w:rsidR="0014358A">
              <w:rPr>
                <w:rFonts w:ascii="Arial" w:eastAsia="Times New Roman" w:hAnsi="Arial" w:cs="Arial"/>
                <w:lang w:val="uk-UA" w:eastAsia="ro-RO"/>
              </w:rPr>
              <w:t xml:space="preserve">4 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>бали</w:t>
            </w:r>
            <w:r w:rsidRPr="006158F9">
              <w:rPr>
                <w:rFonts w:ascii="Arial" w:eastAsia="Times New Roman" w:hAnsi="Arial" w:cs="Arial"/>
                <w:lang w:eastAsia="ro-RO"/>
              </w:rPr>
              <w:t>);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 </w:t>
            </w:r>
          </w:p>
          <w:p w14:paraId="4ABD524D" w14:textId="77777777" w:rsidR="006158F9" w:rsidRPr="0014358A" w:rsidRDefault="006158F9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6158F9">
              <w:rPr>
                <w:rFonts w:ascii="Arial" w:eastAsia="Times New Roman" w:hAnsi="Arial" w:cs="Arial"/>
                <w:lang w:val="uk-UA" w:eastAsia="ro-RO"/>
              </w:rPr>
              <w:t xml:space="preserve">підпис </w:t>
            </w:r>
            <w:r w:rsidRPr="006158F9">
              <w:rPr>
                <w:rFonts w:ascii="Arial" w:eastAsia="Times New Roman" w:hAnsi="Arial" w:cs="Arial"/>
                <w:lang w:eastAsia="ro-RO"/>
              </w:rPr>
              <w:t>(</w:t>
            </w:r>
            <w:r w:rsidRPr="006158F9">
              <w:rPr>
                <w:rFonts w:ascii="Arial" w:eastAsia="Times New Roman" w:hAnsi="Arial" w:cs="Arial"/>
                <w:lang w:val="uk-UA" w:eastAsia="ro-RO"/>
              </w:rPr>
              <w:t>3 бали</w:t>
            </w:r>
            <w:r w:rsidRPr="006158F9">
              <w:rPr>
                <w:rFonts w:ascii="Arial" w:eastAsia="Times New Roman" w:hAnsi="Arial" w:cs="Arial"/>
                <w:lang w:eastAsia="ro-RO"/>
              </w:rPr>
              <w:t>).</w:t>
            </w:r>
          </w:p>
          <w:p w14:paraId="160BE5BF" w14:textId="05C59C3F" w:rsidR="0014358A" w:rsidRPr="006158F9" w:rsidRDefault="0014358A" w:rsidP="006158F9">
            <w:pPr>
              <w:pStyle w:val="ListParagraph"/>
              <w:numPr>
                <w:ilvl w:val="0"/>
                <w:numId w:val="30"/>
              </w:numPr>
              <w:rPr>
                <w:rFonts w:ascii="Arial" w:eastAsia="Times New Roman" w:hAnsi="Arial" w:cs="Arial"/>
                <w:lang w:val="uk-UA" w:eastAsia="ro-RO"/>
              </w:rPr>
            </w:pPr>
            <w:r w:rsidRPr="0014358A">
              <w:rPr>
                <w:rFonts w:ascii="Arial" w:eastAsia="Times New Roman" w:hAnsi="Arial" w:cs="Arial"/>
                <w:lang w:val="sk-SK" w:eastAsia="ro-RO"/>
              </w:rPr>
              <w:t>Правильність термінології, логіка викладу та дотримання правопису</w:t>
            </w:r>
            <w:r>
              <w:rPr>
                <w:rFonts w:ascii="Arial" w:eastAsia="Times New Roman" w:hAnsi="Arial" w:cs="Arial"/>
                <w:lang w:val="uk-UA" w:eastAsia="ro-RO"/>
              </w:rPr>
              <w:t xml:space="preserve"> </w:t>
            </w:r>
            <w:r>
              <w:rPr>
                <w:rFonts w:ascii="Arial" w:eastAsia="Times New Roman" w:hAnsi="Arial" w:cs="Arial"/>
                <w:lang w:val="sk-SK" w:eastAsia="ro-RO"/>
              </w:rPr>
              <w:t>(10</w:t>
            </w:r>
            <w:r>
              <w:rPr>
                <w:rFonts w:ascii="Arial" w:eastAsia="Times New Roman" w:hAnsi="Arial" w:cs="Arial"/>
                <w:lang w:val="uk-UA" w:eastAsia="ro-RO"/>
              </w:rPr>
              <w:t xml:space="preserve"> балів</w:t>
            </w:r>
            <w:r>
              <w:rPr>
                <w:rFonts w:ascii="Arial" w:eastAsia="Times New Roman" w:hAnsi="Arial" w:cs="Arial"/>
                <w:lang w:val="sk-SK" w:eastAsia="ro-RO"/>
              </w:rPr>
              <w:t>)</w:t>
            </w:r>
            <w:r w:rsidR="00F92926">
              <w:rPr>
                <w:rFonts w:ascii="Arial" w:eastAsia="Times New Roman" w:hAnsi="Arial" w:cs="Arial"/>
                <w:lang w:val="uk-UA" w:eastAsia="ro-RO"/>
              </w:rPr>
              <w:t>.</w:t>
            </w:r>
          </w:p>
        </w:tc>
      </w:tr>
      <w:tr w:rsidR="00FF32B4" w:rsidRPr="00976B02" w14:paraId="1B403AFC" w14:textId="77777777" w:rsidTr="006158F9">
        <w:trPr>
          <w:gridBefore w:val="1"/>
          <w:wBefore w:w="20" w:type="dxa"/>
          <w:trHeight w:val="10693"/>
        </w:trPr>
        <w:tc>
          <w:tcPr>
            <w:tcW w:w="10436" w:type="dxa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593682AE" w14:textId="61287DE3" w:rsidR="00FF32B4" w:rsidRPr="00976B02" w:rsidRDefault="00976B02" w:rsidP="006158F9">
            <w:pPr>
              <w:spacing w:before="240" w:after="240" w:line="480" w:lineRule="auto"/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="006158F9"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  <w:t>__________________________________________________________________________________</w:t>
            </w:r>
          </w:p>
        </w:tc>
      </w:tr>
    </w:tbl>
    <w:p w14:paraId="294F8FE0" w14:textId="2CD2A6AC" w:rsidR="00B4261C" w:rsidRPr="00081C2F" w:rsidRDefault="00B4261C" w:rsidP="00FF32B4">
      <w:pPr>
        <w:tabs>
          <w:tab w:val="left" w:pos="1795"/>
        </w:tabs>
        <w:rPr>
          <w:rFonts w:ascii="Arial" w:eastAsia="Times New Roman" w:hAnsi="Arial" w:cs="Arial"/>
          <w:sz w:val="8"/>
          <w:lang w:val="uk-UA" w:eastAsia="ro-RO"/>
        </w:rPr>
      </w:pPr>
    </w:p>
    <w:p w14:paraId="6280E4AA" w14:textId="60AB353E" w:rsidR="00D35F73" w:rsidRDefault="00D35F73" w:rsidP="00FF32B4">
      <w:pPr>
        <w:tabs>
          <w:tab w:val="left" w:pos="1795"/>
        </w:tabs>
        <w:rPr>
          <w:rFonts w:ascii="Arial" w:eastAsia="Times New Roman" w:hAnsi="Arial" w:cs="Arial"/>
          <w:sz w:val="8"/>
          <w:lang w:val="uk-UA" w:eastAsia="ro-RO"/>
        </w:rPr>
      </w:pPr>
    </w:p>
    <w:p w14:paraId="23267660" w14:textId="089F19D7" w:rsidR="00081C2F" w:rsidRDefault="00081C2F" w:rsidP="00FF32B4">
      <w:pPr>
        <w:tabs>
          <w:tab w:val="left" w:pos="1795"/>
        </w:tabs>
        <w:rPr>
          <w:rFonts w:ascii="Arial" w:eastAsia="Times New Roman" w:hAnsi="Arial" w:cs="Arial"/>
          <w:sz w:val="8"/>
          <w:lang w:val="uk-UA" w:eastAsia="ro-RO"/>
        </w:rPr>
      </w:pPr>
    </w:p>
    <w:p w14:paraId="1D9ABD1B" w14:textId="77777777" w:rsidR="00081C2F" w:rsidRPr="00081C2F" w:rsidRDefault="00081C2F" w:rsidP="00FF32B4">
      <w:pPr>
        <w:tabs>
          <w:tab w:val="left" w:pos="1795"/>
        </w:tabs>
        <w:rPr>
          <w:rFonts w:ascii="Arial" w:eastAsia="Times New Roman" w:hAnsi="Arial" w:cs="Arial"/>
          <w:sz w:val="8"/>
          <w:lang w:val="uk-UA"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36"/>
      </w:tblGrid>
      <w:tr w:rsidR="00976B02" w:rsidRPr="00976B02" w14:paraId="4E12B4E6" w14:textId="77777777" w:rsidTr="00D35F73">
        <w:trPr>
          <w:trHeight w:val="14383"/>
        </w:trPr>
        <w:tc>
          <w:tcPr>
            <w:tcW w:w="10436" w:type="dxa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7E66F004" w14:textId="6FE96845" w:rsidR="00976B02" w:rsidRPr="00976B02" w:rsidRDefault="00976B02" w:rsidP="00D35F73">
            <w:pPr>
              <w:spacing w:before="240" w:after="240" w:line="480" w:lineRule="auto"/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</w:pPr>
            <w:r>
              <w:rPr>
                <w:rFonts w:ascii="Arial" w:eastAsia="Times New Roman" w:hAnsi="Arial" w:cs="Arial"/>
                <w:color w:val="BFBFBF" w:themeColor="background1" w:themeShade="BF"/>
                <w:sz w:val="22"/>
                <w:szCs w:val="22"/>
                <w:lang w:val="ro-RO" w:eastAsia="ro-RO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14:paraId="65C83928" w14:textId="77777777" w:rsidR="00976B02" w:rsidRPr="00081C2F" w:rsidRDefault="00976B02" w:rsidP="00D35F73">
      <w:pPr>
        <w:tabs>
          <w:tab w:val="left" w:pos="1795"/>
        </w:tabs>
        <w:rPr>
          <w:rFonts w:ascii="Arial" w:eastAsia="Times New Roman" w:hAnsi="Arial" w:cs="Arial"/>
          <w:sz w:val="8"/>
          <w:lang w:val="uk-UA" w:eastAsia="ro-RO"/>
        </w:rPr>
      </w:pPr>
    </w:p>
    <w:sectPr w:rsidR="00976B02" w:rsidRPr="00081C2F" w:rsidSect="00741BB4">
      <w:headerReference w:type="default" r:id="rId8"/>
      <w:footerReference w:type="default" r:id="rId9"/>
      <w:headerReference w:type="first" r:id="rId10"/>
      <w:type w:val="continuous"/>
      <w:pgSz w:w="11906" w:h="16838" w:code="9"/>
      <w:pgMar w:top="284" w:right="720" w:bottom="720" w:left="720" w:header="27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08DB34" w14:textId="77777777" w:rsidR="00976B05" w:rsidRDefault="00976B05">
      <w:r>
        <w:separator/>
      </w:r>
    </w:p>
  </w:endnote>
  <w:endnote w:type="continuationSeparator" w:id="0">
    <w:p w14:paraId="26E8B286" w14:textId="77777777" w:rsidR="00976B05" w:rsidRDefault="00976B05">
      <w:r>
        <w:continuationSeparator/>
      </w:r>
    </w:p>
  </w:endnote>
  <w:endnote w:type="continuationNotice" w:id="1">
    <w:p w14:paraId="7CD71706" w14:textId="77777777" w:rsidR="00976B05" w:rsidRDefault="00976B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BM Plex Sans">
    <w:charset w:val="00"/>
    <w:family w:val="swiss"/>
    <w:pitch w:val="variable"/>
    <w:sig w:usb0="A00002EF" w:usb1="5000207B" w:usb2="00000000" w:usb3="00000000" w:csb0="0000019F" w:csb1="00000000"/>
  </w:font>
  <w:font w:name="BULNQR+IBMPlexSans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9814CC" w14:textId="2B7ECBDD" w:rsidR="00C445E8" w:rsidRPr="004F0FA8" w:rsidRDefault="00C445E8" w:rsidP="008158FF">
    <w:pPr>
      <w:pStyle w:val="Footer"/>
      <w:pBdr>
        <w:top w:val="single" w:sz="4" w:space="1" w:color="auto"/>
      </w:pBdr>
      <w:tabs>
        <w:tab w:val="clear" w:pos="9072"/>
        <w:tab w:val="right" w:pos="10466"/>
      </w:tabs>
      <w:spacing w:line="240" w:lineRule="auto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Etapa județeană a Olimpiadei naționale </w:t>
    </w:r>
    <w:r>
      <w:rPr>
        <w:rFonts w:ascii="Arial" w:hAnsi="Arial" w:cs="Arial"/>
        <w:spacing w:val="-4"/>
        <w:sz w:val="20"/>
        <w:szCs w:val="20"/>
        <w:lang w:val="ro-RO"/>
      </w:rPr>
      <w:t>de</w:t>
    </w:r>
    <w:r w:rsidRPr="004F0FA8">
      <w:rPr>
        <w:rFonts w:ascii="Arial" w:hAnsi="Arial" w:cs="Arial"/>
        <w:spacing w:val="-4"/>
        <w:sz w:val="20"/>
        <w:szCs w:val="20"/>
        <w:lang w:val="ro-RO"/>
      </w:rPr>
      <w:t xml:space="preserve"> Limba și literatura </w:t>
    </w:r>
    <w:r>
      <w:rPr>
        <w:rFonts w:ascii="Arial" w:hAnsi="Arial" w:cs="Arial"/>
        <w:spacing w:val="-4"/>
        <w:sz w:val="20"/>
        <w:szCs w:val="20"/>
        <w:lang w:val="ro-RO"/>
      </w:rPr>
      <w:t>ucrainean</w:t>
    </w:r>
    <w:r w:rsidRPr="004F0FA8">
      <w:rPr>
        <w:rFonts w:ascii="Arial" w:hAnsi="Arial" w:cs="Arial"/>
        <w:spacing w:val="-4"/>
        <w:sz w:val="20"/>
        <w:szCs w:val="20"/>
        <w:lang w:val="ro-RO"/>
      </w:rPr>
      <w:t>ă maternă</w:t>
    </w:r>
    <w:r w:rsidRPr="004F0FA8">
      <w:rPr>
        <w:rFonts w:ascii="Arial" w:hAnsi="Arial" w:cs="Arial"/>
        <w:sz w:val="20"/>
        <w:szCs w:val="20"/>
        <w:lang w:val="ro-RO"/>
      </w:rPr>
      <w:tab/>
    </w:r>
    <w:r>
      <w:rPr>
        <w:rFonts w:ascii="Arial" w:hAnsi="Arial" w:cs="Arial"/>
        <w:sz w:val="20"/>
        <w:szCs w:val="20"/>
        <w:lang w:val="ro-RO"/>
      </w:rPr>
      <w:t>clasa a VI-a</w:t>
    </w:r>
  </w:p>
  <w:p w14:paraId="4E62C155" w14:textId="06596F9F" w:rsidR="00C445E8" w:rsidRPr="004F0FA8" w:rsidRDefault="00C445E8" w:rsidP="00B96F2D">
    <w:pPr>
      <w:pStyle w:val="Footer"/>
      <w:pBdr>
        <w:top w:val="single" w:sz="4" w:space="1" w:color="auto"/>
      </w:pBdr>
      <w:tabs>
        <w:tab w:val="clear" w:pos="9072"/>
        <w:tab w:val="right" w:pos="10077"/>
      </w:tabs>
      <w:spacing w:line="240" w:lineRule="auto"/>
      <w:jc w:val="center"/>
      <w:rPr>
        <w:rFonts w:ascii="Arial" w:hAnsi="Arial" w:cs="Arial"/>
        <w:sz w:val="20"/>
        <w:szCs w:val="20"/>
        <w:lang w:val="ro-RO"/>
      </w:rPr>
    </w:pPr>
    <w:r w:rsidRPr="004F0FA8">
      <w:rPr>
        <w:rFonts w:ascii="Arial" w:hAnsi="Arial" w:cs="Arial"/>
        <w:sz w:val="20"/>
        <w:szCs w:val="20"/>
        <w:lang w:val="ro-RO"/>
      </w:rPr>
      <w:fldChar w:fldCharType="begin"/>
    </w:r>
    <w:r w:rsidRPr="004F0FA8">
      <w:rPr>
        <w:rFonts w:ascii="Arial" w:hAnsi="Arial" w:cs="Arial"/>
        <w:sz w:val="20"/>
        <w:szCs w:val="20"/>
        <w:lang w:val="ro-RO"/>
      </w:rPr>
      <w:instrText xml:space="preserve"> PAGE   \* MERGEFORMAT </w:instrText>
    </w:r>
    <w:r w:rsidRPr="004F0FA8">
      <w:rPr>
        <w:rFonts w:ascii="Arial" w:hAnsi="Arial" w:cs="Arial"/>
        <w:sz w:val="20"/>
        <w:szCs w:val="20"/>
        <w:lang w:val="ro-RO"/>
      </w:rPr>
      <w:fldChar w:fldCharType="separate"/>
    </w:r>
    <w:r w:rsidR="008D1F12">
      <w:rPr>
        <w:rFonts w:ascii="Arial" w:hAnsi="Arial" w:cs="Arial"/>
        <w:noProof/>
        <w:sz w:val="20"/>
        <w:szCs w:val="20"/>
        <w:lang w:val="ro-RO"/>
      </w:rPr>
      <w:t>4</w:t>
    </w:r>
    <w:r w:rsidRPr="004F0FA8">
      <w:rPr>
        <w:rFonts w:ascii="Arial" w:hAnsi="Arial" w:cs="Arial"/>
        <w:noProof/>
        <w:sz w:val="20"/>
        <w:szCs w:val="20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4F85EC" w14:textId="77777777" w:rsidR="00976B05" w:rsidRDefault="00976B05">
      <w:r>
        <w:separator/>
      </w:r>
    </w:p>
  </w:footnote>
  <w:footnote w:type="continuationSeparator" w:id="0">
    <w:p w14:paraId="7CB2DBA4" w14:textId="77777777" w:rsidR="00976B05" w:rsidRDefault="00976B05">
      <w:r>
        <w:continuationSeparator/>
      </w:r>
    </w:p>
  </w:footnote>
  <w:footnote w:type="continuationNotice" w:id="1">
    <w:p w14:paraId="64DA032A" w14:textId="77777777" w:rsidR="00976B05" w:rsidRDefault="00976B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02F54" w14:textId="20F85252" w:rsidR="00C445E8" w:rsidRPr="004F0FA8" w:rsidRDefault="00C445E8" w:rsidP="00E9716F">
    <w:pPr>
      <w:pStyle w:val="Header"/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 w:rsidRPr="004F0FA8">
      <w:rPr>
        <w:rFonts w:ascii="Arial" w:hAnsi="Arial" w:cs="Arial"/>
        <w:sz w:val="18"/>
        <w:szCs w:val="18"/>
        <w:lang w:val="ro-RO"/>
      </w:rPr>
      <w:t>Ministerul Educației</w:t>
    </w:r>
    <w:r>
      <w:rPr>
        <w:rFonts w:ascii="Arial" w:hAnsi="Arial" w:cs="Arial"/>
        <w:sz w:val="18"/>
        <w:szCs w:val="18"/>
        <w:lang w:val="ro-RO"/>
      </w:rPr>
      <w:t xml:space="preserve"> și Cercetării</w:t>
    </w:r>
  </w:p>
  <w:p w14:paraId="07C485C2" w14:textId="68CF4B37" w:rsidR="00C445E8" w:rsidRPr="004F0FA8" w:rsidRDefault="00C445E8" w:rsidP="008911AA">
    <w:pPr>
      <w:pStyle w:val="Header"/>
      <w:pBdr>
        <w:bottom w:val="single" w:sz="4" w:space="1" w:color="auto"/>
      </w:pBdr>
      <w:tabs>
        <w:tab w:val="left" w:pos="336"/>
        <w:tab w:val="center" w:pos="4819"/>
      </w:tabs>
      <w:spacing w:line="240" w:lineRule="auto"/>
      <w:jc w:val="center"/>
      <w:rPr>
        <w:rFonts w:ascii="Arial" w:hAnsi="Arial" w:cs="Arial"/>
        <w:sz w:val="18"/>
        <w:szCs w:val="18"/>
        <w:lang w:val="ro-RO"/>
      </w:rPr>
    </w:pPr>
    <w:r>
      <w:rPr>
        <w:rFonts w:ascii="Arial" w:hAnsi="Arial" w:cs="Arial"/>
        <w:sz w:val="18"/>
        <w:szCs w:val="18"/>
        <w:lang w:val="ro-RO"/>
      </w:rPr>
      <w:t>Direcția Generală Minorități și Desegregare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56F02C" w14:textId="77777777" w:rsidR="00C445E8" w:rsidRPr="00B96F2D" w:rsidRDefault="00C445E8">
    <w:pPr>
      <w:pStyle w:val="Header"/>
      <w:rPr>
        <w:rFonts w:ascii="Cambria" w:hAnsi="Cambria"/>
      </w:rPr>
    </w:pPr>
    <w:r>
      <w:rPr>
        <w:noProof/>
      </w:rPr>
      <w:t>De adăugat antet cu Ministerul Educa</w:t>
    </w:r>
    <w:r>
      <w:rPr>
        <w:rFonts w:ascii="Cambria" w:hAnsi="Cambria"/>
        <w:noProof/>
      </w:rPr>
      <w:t>ției și CNPEE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928D1"/>
    <w:multiLevelType w:val="hybridMultilevel"/>
    <w:tmpl w:val="0BB464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700B7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" w15:restartNumberingAfterBreak="0">
    <w:nsid w:val="0795040C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" w15:restartNumberingAfterBreak="0">
    <w:nsid w:val="08461C2E"/>
    <w:multiLevelType w:val="hybridMultilevel"/>
    <w:tmpl w:val="39D2822C"/>
    <w:lvl w:ilvl="0" w:tplc="E3167D1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154F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5" w15:restartNumberingAfterBreak="0">
    <w:nsid w:val="0DC32EB7"/>
    <w:multiLevelType w:val="hybridMultilevel"/>
    <w:tmpl w:val="29BA21A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6" w15:restartNumberingAfterBreak="0">
    <w:nsid w:val="12BB3196"/>
    <w:multiLevelType w:val="hybridMultilevel"/>
    <w:tmpl w:val="B96C0DD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7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C7C11"/>
    <w:multiLevelType w:val="hybridMultilevel"/>
    <w:tmpl w:val="CDB063C4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9" w15:restartNumberingAfterBreak="0">
    <w:nsid w:val="23633848"/>
    <w:multiLevelType w:val="hybridMultilevel"/>
    <w:tmpl w:val="9C8EA09E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0" w15:restartNumberingAfterBreak="0">
    <w:nsid w:val="26E4387C"/>
    <w:multiLevelType w:val="hybridMultilevel"/>
    <w:tmpl w:val="4DA07A12"/>
    <w:lvl w:ilvl="0" w:tplc="2B28E9AA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C9058E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9454E"/>
    <w:multiLevelType w:val="hybridMultilevel"/>
    <w:tmpl w:val="BDF618C6"/>
    <w:lvl w:ilvl="0" w:tplc="DA42CB4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525125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4" w15:restartNumberingAfterBreak="0">
    <w:nsid w:val="36522C18"/>
    <w:multiLevelType w:val="hybridMultilevel"/>
    <w:tmpl w:val="508EB0CC"/>
    <w:lvl w:ilvl="0" w:tplc="C93E097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015FA1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16" w15:restartNumberingAfterBreak="0">
    <w:nsid w:val="38DE5F51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E10C0"/>
    <w:multiLevelType w:val="hybridMultilevel"/>
    <w:tmpl w:val="6E4E1A98"/>
    <w:lvl w:ilvl="0" w:tplc="33DAC3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22" w:hanging="360"/>
      </w:pPr>
    </w:lvl>
    <w:lvl w:ilvl="2" w:tplc="041B001B" w:tentative="1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DC97ADD"/>
    <w:multiLevelType w:val="hybridMultilevel"/>
    <w:tmpl w:val="4D621D4A"/>
    <w:lvl w:ilvl="0" w:tplc="D4C0559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200" w:hanging="360"/>
      </w:pPr>
    </w:lvl>
    <w:lvl w:ilvl="2" w:tplc="041B001B" w:tentative="1">
      <w:start w:val="1"/>
      <w:numFmt w:val="lowerRoman"/>
      <w:lvlText w:val="%3."/>
      <w:lvlJc w:val="right"/>
      <w:pPr>
        <w:ind w:left="1920" w:hanging="180"/>
      </w:pPr>
    </w:lvl>
    <w:lvl w:ilvl="3" w:tplc="041B000F" w:tentative="1">
      <w:start w:val="1"/>
      <w:numFmt w:val="decimal"/>
      <w:lvlText w:val="%4."/>
      <w:lvlJc w:val="left"/>
      <w:pPr>
        <w:ind w:left="2640" w:hanging="360"/>
      </w:pPr>
    </w:lvl>
    <w:lvl w:ilvl="4" w:tplc="041B0019" w:tentative="1">
      <w:start w:val="1"/>
      <w:numFmt w:val="lowerLetter"/>
      <w:lvlText w:val="%5."/>
      <w:lvlJc w:val="left"/>
      <w:pPr>
        <w:ind w:left="3360" w:hanging="360"/>
      </w:pPr>
    </w:lvl>
    <w:lvl w:ilvl="5" w:tplc="041B001B" w:tentative="1">
      <w:start w:val="1"/>
      <w:numFmt w:val="lowerRoman"/>
      <w:lvlText w:val="%6."/>
      <w:lvlJc w:val="right"/>
      <w:pPr>
        <w:ind w:left="4080" w:hanging="180"/>
      </w:pPr>
    </w:lvl>
    <w:lvl w:ilvl="6" w:tplc="041B000F" w:tentative="1">
      <w:start w:val="1"/>
      <w:numFmt w:val="decimal"/>
      <w:lvlText w:val="%7."/>
      <w:lvlJc w:val="left"/>
      <w:pPr>
        <w:ind w:left="4800" w:hanging="360"/>
      </w:pPr>
    </w:lvl>
    <w:lvl w:ilvl="7" w:tplc="041B0019" w:tentative="1">
      <w:start w:val="1"/>
      <w:numFmt w:val="lowerLetter"/>
      <w:lvlText w:val="%8."/>
      <w:lvlJc w:val="left"/>
      <w:pPr>
        <w:ind w:left="5520" w:hanging="360"/>
      </w:pPr>
    </w:lvl>
    <w:lvl w:ilvl="8" w:tplc="041B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9" w15:restartNumberingAfterBreak="0">
    <w:nsid w:val="40357B9D"/>
    <w:multiLevelType w:val="hybridMultilevel"/>
    <w:tmpl w:val="418887B0"/>
    <w:lvl w:ilvl="0" w:tplc="F7088A7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520B35"/>
    <w:multiLevelType w:val="hybridMultilevel"/>
    <w:tmpl w:val="6C1E27C0"/>
    <w:lvl w:ilvl="0" w:tplc="9D58C078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D06E8"/>
    <w:multiLevelType w:val="hybridMultilevel"/>
    <w:tmpl w:val="57FCCD2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31F4F7C"/>
    <w:multiLevelType w:val="hybridMultilevel"/>
    <w:tmpl w:val="CD409478"/>
    <w:lvl w:ilvl="0" w:tplc="92B223F4">
      <w:start w:val="1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12" w:hanging="360"/>
      </w:pPr>
    </w:lvl>
    <w:lvl w:ilvl="2" w:tplc="0418001B" w:tentative="1">
      <w:start w:val="1"/>
      <w:numFmt w:val="lowerRoman"/>
      <w:lvlText w:val="%3."/>
      <w:lvlJc w:val="right"/>
      <w:pPr>
        <w:ind w:left="2532" w:hanging="180"/>
      </w:pPr>
    </w:lvl>
    <w:lvl w:ilvl="3" w:tplc="0418000F" w:tentative="1">
      <w:start w:val="1"/>
      <w:numFmt w:val="decimal"/>
      <w:lvlText w:val="%4."/>
      <w:lvlJc w:val="left"/>
      <w:pPr>
        <w:ind w:left="3252" w:hanging="360"/>
      </w:pPr>
    </w:lvl>
    <w:lvl w:ilvl="4" w:tplc="04180019" w:tentative="1">
      <w:start w:val="1"/>
      <w:numFmt w:val="lowerLetter"/>
      <w:lvlText w:val="%5."/>
      <w:lvlJc w:val="left"/>
      <w:pPr>
        <w:ind w:left="3972" w:hanging="360"/>
      </w:pPr>
    </w:lvl>
    <w:lvl w:ilvl="5" w:tplc="0418001B" w:tentative="1">
      <w:start w:val="1"/>
      <w:numFmt w:val="lowerRoman"/>
      <w:lvlText w:val="%6."/>
      <w:lvlJc w:val="right"/>
      <w:pPr>
        <w:ind w:left="4692" w:hanging="180"/>
      </w:pPr>
    </w:lvl>
    <w:lvl w:ilvl="6" w:tplc="0418000F" w:tentative="1">
      <w:start w:val="1"/>
      <w:numFmt w:val="decimal"/>
      <w:lvlText w:val="%7."/>
      <w:lvlJc w:val="left"/>
      <w:pPr>
        <w:ind w:left="5412" w:hanging="360"/>
      </w:pPr>
    </w:lvl>
    <w:lvl w:ilvl="7" w:tplc="04180019" w:tentative="1">
      <w:start w:val="1"/>
      <w:numFmt w:val="lowerLetter"/>
      <w:lvlText w:val="%8."/>
      <w:lvlJc w:val="left"/>
      <w:pPr>
        <w:ind w:left="6132" w:hanging="360"/>
      </w:pPr>
    </w:lvl>
    <w:lvl w:ilvl="8" w:tplc="0418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3" w15:restartNumberingAfterBreak="0">
    <w:nsid w:val="4A11235A"/>
    <w:multiLevelType w:val="hybridMultilevel"/>
    <w:tmpl w:val="1C2890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6949E4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5" w15:restartNumberingAfterBreak="0">
    <w:nsid w:val="53A06518"/>
    <w:multiLevelType w:val="hybridMultilevel"/>
    <w:tmpl w:val="EC2CF1C4"/>
    <w:lvl w:ilvl="0" w:tplc="77AA4B7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315D0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C0682D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28" w15:restartNumberingAfterBreak="0">
    <w:nsid w:val="5E257D5A"/>
    <w:multiLevelType w:val="hybridMultilevel"/>
    <w:tmpl w:val="7346ADC6"/>
    <w:lvl w:ilvl="0" w:tplc="2B28E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5A6CD9"/>
    <w:multiLevelType w:val="hybridMultilevel"/>
    <w:tmpl w:val="1CAC695C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E30D2"/>
    <w:multiLevelType w:val="hybridMultilevel"/>
    <w:tmpl w:val="09D23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FF6A14"/>
    <w:multiLevelType w:val="hybridMultilevel"/>
    <w:tmpl w:val="91F29EE6"/>
    <w:lvl w:ilvl="0" w:tplc="0409000F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2" w15:restartNumberingAfterBreak="0">
    <w:nsid w:val="68F84110"/>
    <w:multiLevelType w:val="hybridMultilevel"/>
    <w:tmpl w:val="1F3A4F9E"/>
    <w:lvl w:ilvl="0" w:tplc="69A69EFA">
      <w:start w:val="1"/>
      <w:numFmt w:val="decimal"/>
      <w:lvlText w:val="%1."/>
      <w:lvlJc w:val="left"/>
      <w:pPr>
        <w:ind w:left="626" w:hanging="360"/>
      </w:pPr>
      <w:rPr>
        <w:rFonts w:hint="default"/>
        <w:sz w:val="22"/>
        <w:szCs w:val="22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abstractNum w:abstractNumId="33" w15:restartNumberingAfterBreak="0">
    <w:nsid w:val="6A8675E9"/>
    <w:multiLevelType w:val="hybridMultilevel"/>
    <w:tmpl w:val="853E0CA8"/>
    <w:lvl w:ilvl="0" w:tplc="04180001">
      <w:start w:val="1"/>
      <w:numFmt w:val="bullet"/>
      <w:lvlText w:val=""/>
      <w:lvlJc w:val="left"/>
      <w:pPr>
        <w:ind w:left="1352" w:hanging="360"/>
      </w:pPr>
      <w:rPr>
        <w:rFonts w:ascii="Symbol" w:hAnsi="Symbol" w:cs="Symbol" w:hint="default"/>
      </w:rPr>
    </w:lvl>
    <w:lvl w:ilvl="1" w:tplc="0418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cs="Wingdings" w:hint="default"/>
      </w:rPr>
    </w:lvl>
    <w:lvl w:ilvl="3" w:tplc="0418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cs="Symbol" w:hint="default"/>
      </w:rPr>
    </w:lvl>
    <w:lvl w:ilvl="4" w:tplc="0418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cs="Wingdings" w:hint="default"/>
      </w:rPr>
    </w:lvl>
    <w:lvl w:ilvl="6" w:tplc="0418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cs="Symbol" w:hint="default"/>
      </w:rPr>
    </w:lvl>
    <w:lvl w:ilvl="7" w:tplc="0418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C357C44"/>
    <w:multiLevelType w:val="hybridMultilevel"/>
    <w:tmpl w:val="18D88A3C"/>
    <w:lvl w:ilvl="0" w:tplc="DCB483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7369A"/>
    <w:multiLevelType w:val="hybridMultilevel"/>
    <w:tmpl w:val="FF1ECE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B1621B"/>
    <w:multiLevelType w:val="hybridMultilevel"/>
    <w:tmpl w:val="E1E0079E"/>
    <w:lvl w:ilvl="0" w:tplc="2B28E9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A3C31"/>
    <w:multiLevelType w:val="hybridMultilevel"/>
    <w:tmpl w:val="0376274A"/>
    <w:lvl w:ilvl="0" w:tplc="7EEE0876">
      <w:start w:val="1"/>
      <w:numFmt w:val="decimal"/>
      <w:lvlText w:val="%1."/>
      <w:lvlJc w:val="left"/>
      <w:pPr>
        <w:ind w:left="62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46" w:hanging="360"/>
      </w:pPr>
    </w:lvl>
    <w:lvl w:ilvl="2" w:tplc="0418001B" w:tentative="1">
      <w:start w:val="1"/>
      <w:numFmt w:val="lowerRoman"/>
      <w:lvlText w:val="%3."/>
      <w:lvlJc w:val="right"/>
      <w:pPr>
        <w:ind w:left="2066" w:hanging="180"/>
      </w:pPr>
    </w:lvl>
    <w:lvl w:ilvl="3" w:tplc="0418000F" w:tentative="1">
      <w:start w:val="1"/>
      <w:numFmt w:val="decimal"/>
      <w:lvlText w:val="%4."/>
      <w:lvlJc w:val="left"/>
      <w:pPr>
        <w:ind w:left="2786" w:hanging="360"/>
      </w:pPr>
    </w:lvl>
    <w:lvl w:ilvl="4" w:tplc="04180019" w:tentative="1">
      <w:start w:val="1"/>
      <w:numFmt w:val="lowerLetter"/>
      <w:lvlText w:val="%5."/>
      <w:lvlJc w:val="left"/>
      <w:pPr>
        <w:ind w:left="3506" w:hanging="360"/>
      </w:pPr>
    </w:lvl>
    <w:lvl w:ilvl="5" w:tplc="0418001B" w:tentative="1">
      <w:start w:val="1"/>
      <w:numFmt w:val="lowerRoman"/>
      <w:lvlText w:val="%6."/>
      <w:lvlJc w:val="right"/>
      <w:pPr>
        <w:ind w:left="4226" w:hanging="180"/>
      </w:pPr>
    </w:lvl>
    <w:lvl w:ilvl="6" w:tplc="0418000F" w:tentative="1">
      <w:start w:val="1"/>
      <w:numFmt w:val="decimal"/>
      <w:lvlText w:val="%7."/>
      <w:lvlJc w:val="left"/>
      <w:pPr>
        <w:ind w:left="4946" w:hanging="360"/>
      </w:pPr>
    </w:lvl>
    <w:lvl w:ilvl="7" w:tplc="04180019" w:tentative="1">
      <w:start w:val="1"/>
      <w:numFmt w:val="lowerLetter"/>
      <w:lvlText w:val="%8."/>
      <w:lvlJc w:val="left"/>
      <w:pPr>
        <w:ind w:left="5666" w:hanging="360"/>
      </w:pPr>
    </w:lvl>
    <w:lvl w:ilvl="8" w:tplc="0418001B" w:tentative="1">
      <w:start w:val="1"/>
      <w:numFmt w:val="lowerRoman"/>
      <w:lvlText w:val="%9."/>
      <w:lvlJc w:val="right"/>
      <w:pPr>
        <w:ind w:left="6386" w:hanging="180"/>
      </w:pPr>
    </w:lvl>
  </w:abstractNum>
  <w:num w:numId="1">
    <w:abstractNumId w:val="33"/>
  </w:num>
  <w:num w:numId="2">
    <w:abstractNumId w:val="18"/>
  </w:num>
  <w:num w:numId="3">
    <w:abstractNumId w:val="17"/>
  </w:num>
  <w:num w:numId="4">
    <w:abstractNumId w:val="7"/>
  </w:num>
  <w:num w:numId="5">
    <w:abstractNumId w:val="19"/>
  </w:num>
  <w:num w:numId="6">
    <w:abstractNumId w:val="8"/>
  </w:num>
  <w:num w:numId="7">
    <w:abstractNumId w:val="31"/>
  </w:num>
  <w:num w:numId="8">
    <w:abstractNumId w:val="37"/>
  </w:num>
  <w:num w:numId="9">
    <w:abstractNumId w:val="27"/>
  </w:num>
  <w:num w:numId="10">
    <w:abstractNumId w:val="4"/>
  </w:num>
  <w:num w:numId="11">
    <w:abstractNumId w:val="1"/>
  </w:num>
  <w:num w:numId="12">
    <w:abstractNumId w:val="5"/>
  </w:num>
  <w:num w:numId="13">
    <w:abstractNumId w:val="6"/>
  </w:num>
  <w:num w:numId="14">
    <w:abstractNumId w:val="24"/>
  </w:num>
  <w:num w:numId="15">
    <w:abstractNumId w:val="13"/>
  </w:num>
  <w:num w:numId="16">
    <w:abstractNumId w:val="2"/>
  </w:num>
  <w:num w:numId="17">
    <w:abstractNumId w:val="15"/>
  </w:num>
  <w:num w:numId="18">
    <w:abstractNumId w:val="32"/>
  </w:num>
  <w:num w:numId="19">
    <w:abstractNumId w:val="3"/>
  </w:num>
  <w:num w:numId="20">
    <w:abstractNumId w:val="0"/>
  </w:num>
  <w:num w:numId="21">
    <w:abstractNumId w:val="12"/>
  </w:num>
  <w:num w:numId="22">
    <w:abstractNumId w:val="30"/>
  </w:num>
  <w:num w:numId="23">
    <w:abstractNumId w:val="11"/>
  </w:num>
  <w:num w:numId="24">
    <w:abstractNumId w:val="16"/>
  </w:num>
  <w:num w:numId="25">
    <w:abstractNumId w:val="26"/>
  </w:num>
  <w:num w:numId="26">
    <w:abstractNumId w:val="29"/>
  </w:num>
  <w:num w:numId="27">
    <w:abstractNumId w:val="20"/>
  </w:num>
  <w:num w:numId="28">
    <w:abstractNumId w:val="23"/>
  </w:num>
  <w:num w:numId="29">
    <w:abstractNumId w:val="35"/>
  </w:num>
  <w:num w:numId="30">
    <w:abstractNumId w:val="34"/>
  </w:num>
  <w:num w:numId="31">
    <w:abstractNumId w:val="21"/>
  </w:num>
  <w:num w:numId="32">
    <w:abstractNumId w:val="25"/>
  </w:num>
  <w:num w:numId="33">
    <w:abstractNumId w:val="28"/>
  </w:num>
  <w:num w:numId="34">
    <w:abstractNumId w:val="36"/>
  </w:num>
  <w:num w:numId="35">
    <w:abstractNumId w:val="10"/>
  </w:num>
  <w:num w:numId="36">
    <w:abstractNumId w:val="33"/>
  </w:num>
  <w:num w:numId="37">
    <w:abstractNumId w:val="14"/>
  </w:num>
  <w:num w:numId="38">
    <w:abstractNumId w:val="22"/>
  </w:num>
  <w:num w:numId="3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518"/>
    <w:rsid w:val="00004F7D"/>
    <w:rsid w:val="00010D8B"/>
    <w:rsid w:val="000115C9"/>
    <w:rsid w:val="00011787"/>
    <w:rsid w:val="00011A31"/>
    <w:rsid w:val="0001274C"/>
    <w:rsid w:val="000132B3"/>
    <w:rsid w:val="000138F9"/>
    <w:rsid w:val="000151F0"/>
    <w:rsid w:val="000152FE"/>
    <w:rsid w:val="000156FF"/>
    <w:rsid w:val="00016E1D"/>
    <w:rsid w:val="000171A2"/>
    <w:rsid w:val="000171F6"/>
    <w:rsid w:val="00020841"/>
    <w:rsid w:val="00022DA1"/>
    <w:rsid w:val="00023CD8"/>
    <w:rsid w:val="00024518"/>
    <w:rsid w:val="000248AE"/>
    <w:rsid w:val="00024AA0"/>
    <w:rsid w:val="000262F4"/>
    <w:rsid w:val="000306A3"/>
    <w:rsid w:val="000311FB"/>
    <w:rsid w:val="00031A4E"/>
    <w:rsid w:val="00032FF5"/>
    <w:rsid w:val="000330CA"/>
    <w:rsid w:val="000356D9"/>
    <w:rsid w:val="00035E1E"/>
    <w:rsid w:val="00035EF2"/>
    <w:rsid w:val="0003783D"/>
    <w:rsid w:val="000422C0"/>
    <w:rsid w:val="00042B20"/>
    <w:rsid w:val="00043FFE"/>
    <w:rsid w:val="00044A1D"/>
    <w:rsid w:val="000452FC"/>
    <w:rsid w:val="0004536F"/>
    <w:rsid w:val="00045ABC"/>
    <w:rsid w:val="00046288"/>
    <w:rsid w:val="00046335"/>
    <w:rsid w:val="000463A0"/>
    <w:rsid w:val="00047087"/>
    <w:rsid w:val="00047978"/>
    <w:rsid w:val="00051C41"/>
    <w:rsid w:val="000529C3"/>
    <w:rsid w:val="000530F9"/>
    <w:rsid w:val="00053CA4"/>
    <w:rsid w:val="00054C7E"/>
    <w:rsid w:val="00055448"/>
    <w:rsid w:val="00055B72"/>
    <w:rsid w:val="00056166"/>
    <w:rsid w:val="00056351"/>
    <w:rsid w:val="00060D4A"/>
    <w:rsid w:val="00060D4F"/>
    <w:rsid w:val="0006103C"/>
    <w:rsid w:val="00061C11"/>
    <w:rsid w:val="0006215F"/>
    <w:rsid w:val="00062BC5"/>
    <w:rsid w:val="00063457"/>
    <w:rsid w:val="00064B97"/>
    <w:rsid w:val="00065436"/>
    <w:rsid w:val="00066472"/>
    <w:rsid w:val="00070D26"/>
    <w:rsid w:val="00071F9B"/>
    <w:rsid w:val="00072B24"/>
    <w:rsid w:val="00072CE6"/>
    <w:rsid w:val="00076B4E"/>
    <w:rsid w:val="00077E2D"/>
    <w:rsid w:val="00077EED"/>
    <w:rsid w:val="0008113F"/>
    <w:rsid w:val="00081C2F"/>
    <w:rsid w:val="00083499"/>
    <w:rsid w:val="00083E01"/>
    <w:rsid w:val="00084A78"/>
    <w:rsid w:val="00087096"/>
    <w:rsid w:val="0008744A"/>
    <w:rsid w:val="00087A5B"/>
    <w:rsid w:val="00090DD8"/>
    <w:rsid w:val="00091A5B"/>
    <w:rsid w:val="00091F51"/>
    <w:rsid w:val="00093627"/>
    <w:rsid w:val="00094EB3"/>
    <w:rsid w:val="000958C3"/>
    <w:rsid w:val="00095EB6"/>
    <w:rsid w:val="00095FC6"/>
    <w:rsid w:val="0009708E"/>
    <w:rsid w:val="00097339"/>
    <w:rsid w:val="00097694"/>
    <w:rsid w:val="000A03A3"/>
    <w:rsid w:val="000A19EB"/>
    <w:rsid w:val="000A2230"/>
    <w:rsid w:val="000A22E9"/>
    <w:rsid w:val="000A22ED"/>
    <w:rsid w:val="000A2954"/>
    <w:rsid w:val="000A29D4"/>
    <w:rsid w:val="000A2AE0"/>
    <w:rsid w:val="000A3A56"/>
    <w:rsid w:val="000A478B"/>
    <w:rsid w:val="000A592E"/>
    <w:rsid w:val="000A5F5E"/>
    <w:rsid w:val="000B0417"/>
    <w:rsid w:val="000B0AF2"/>
    <w:rsid w:val="000B1D1B"/>
    <w:rsid w:val="000B1DD5"/>
    <w:rsid w:val="000B2ECE"/>
    <w:rsid w:val="000B43C3"/>
    <w:rsid w:val="000B4413"/>
    <w:rsid w:val="000B54DA"/>
    <w:rsid w:val="000B5C4F"/>
    <w:rsid w:val="000B60E0"/>
    <w:rsid w:val="000B7025"/>
    <w:rsid w:val="000B7172"/>
    <w:rsid w:val="000C013F"/>
    <w:rsid w:val="000C0625"/>
    <w:rsid w:val="000C0F84"/>
    <w:rsid w:val="000C10BA"/>
    <w:rsid w:val="000C2FCF"/>
    <w:rsid w:val="000C4135"/>
    <w:rsid w:val="000C41CE"/>
    <w:rsid w:val="000C4E78"/>
    <w:rsid w:val="000C69C9"/>
    <w:rsid w:val="000D1B8B"/>
    <w:rsid w:val="000D20ED"/>
    <w:rsid w:val="000D34ED"/>
    <w:rsid w:val="000D430C"/>
    <w:rsid w:val="000D518F"/>
    <w:rsid w:val="000D53F3"/>
    <w:rsid w:val="000D6160"/>
    <w:rsid w:val="000D667D"/>
    <w:rsid w:val="000D680D"/>
    <w:rsid w:val="000E2614"/>
    <w:rsid w:val="000E2985"/>
    <w:rsid w:val="000E2BD1"/>
    <w:rsid w:val="000E36AD"/>
    <w:rsid w:val="000E440B"/>
    <w:rsid w:val="000E492D"/>
    <w:rsid w:val="000E786E"/>
    <w:rsid w:val="000E7A0A"/>
    <w:rsid w:val="000F10FD"/>
    <w:rsid w:val="000F1697"/>
    <w:rsid w:val="000F32D8"/>
    <w:rsid w:val="000F3E0E"/>
    <w:rsid w:val="000F47B4"/>
    <w:rsid w:val="000F4A2E"/>
    <w:rsid w:val="000F57C6"/>
    <w:rsid w:val="000F5B31"/>
    <w:rsid w:val="000F72FE"/>
    <w:rsid w:val="000F7336"/>
    <w:rsid w:val="000F7C4A"/>
    <w:rsid w:val="001001E9"/>
    <w:rsid w:val="001017BD"/>
    <w:rsid w:val="00101952"/>
    <w:rsid w:val="00102C71"/>
    <w:rsid w:val="00103245"/>
    <w:rsid w:val="001032B3"/>
    <w:rsid w:val="00103B22"/>
    <w:rsid w:val="00103C93"/>
    <w:rsid w:val="00104679"/>
    <w:rsid w:val="0010488C"/>
    <w:rsid w:val="001049D8"/>
    <w:rsid w:val="00105DD9"/>
    <w:rsid w:val="001061E9"/>
    <w:rsid w:val="00106FBE"/>
    <w:rsid w:val="00107A3D"/>
    <w:rsid w:val="0011382A"/>
    <w:rsid w:val="00114925"/>
    <w:rsid w:val="00116099"/>
    <w:rsid w:val="00116B75"/>
    <w:rsid w:val="0011751B"/>
    <w:rsid w:val="00120F81"/>
    <w:rsid w:val="001234BE"/>
    <w:rsid w:val="00123ABA"/>
    <w:rsid w:val="00123FB4"/>
    <w:rsid w:val="001243FC"/>
    <w:rsid w:val="0012522B"/>
    <w:rsid w:val="00125BFC"/>
    <w:rsid w:val="001266AB"/>
    <w:rsid w:val="00130120"/>
    <w:rsid w:val="00130DB0"/>
    <w:rsid w:val="00130E77"/>
    <w:rsid w:val="0013206C"/>
    <w:rsid w:val="00132569"/>
    <w:rsid w:val="00132DD3"/>
    <w:rsid w:val="00133155"/>
    <w:rsid w:val="00133F96"/>
    <w:rsid w:val="00135295"/>
    <w:rsid w:val="001362F5"/>
    <w:rsid w:val="00141505"/>
    <w:rsid w:val="00142B00"/>
    <w:rsid w:val="0014358A"/>
    <w:rsid w:val="0014458F"/>
    <w:rsid w:val="001448EF"/>
    <w:rsid w:val="00146515"/>
    <w:rsid w:val="001471C1"/>
    <w:rsid w:val="00147397"/>
    <w:rsid w:val="001479AB"/>
    <w:rsid w:val="00147A2C"/>
    <w:rsid w:val="00147D46"/>
    <w:rsid w:val="00150C1E"/>
    <w:rsid w:val="001518AF"/>
    <w:rsid w:val="001527D4"/>
    <w:rsid w:val="00152A12"/>
    <w:rsid w:val="00152DAB"/>
    <w:rsid w:val="00153C54"/>
    <w:rsid w:val="00153EE8"/>
    <w:rsid w:val="001541A9"/>
    <w:rsid w:val="00154A1F"/>
    <w:rsid w:val="00154A55"/>
    <w:rsid w:val="00156769"/>
    <w:rsid w:val="00157468"/>
    <w:rsid w:val="00160BD7"/>
    <w:rsid w:val="00161325"/>
    <w:rsid w:val="00161665"/>
    <w:rsid w:val="00161812"/>
    <w:rsid w:val="0016266B"/>
    <w:rsid w:val="00163A2D"/>
    <w:rsid w:val="00163B78"/>
    <w:rsid w:val="0016507D"/>
    <w:rsid w:val="00166B24"/>
    <w:rsid w:val="00167EE8"/>
    <w:rsid w:val="00170ACD"/>
    <w:rsid w:val="00170D39"/>
    <w:rsid w:val="00171D16"/>
    <w:rsid w:val="00172154"/>
    <w:rsid w:val="00172285"/>
    <w:rsid w:val="001732DD"/>
    <w:rsid w:val="00173588"/>
    <w:rsid w:val="00174639"/>
    <w:rsid w:val="00177086"/>
    <w:rsid w:val="00182D47"/>
    <w:rsid w:val="00183F9F"/>
    <w:rsid w:val="00186059"/>
    <w:rsid w:val="0018643F"/>
    <w:rsid w:val="0018768B"/>
    <w:rsid w:val="001903E6"/>
    <w:rsid w:val="0019075A"/>
    <w:rsid w:val="00190B9B"/>
    <w:rsid w:val="001920A3"/>
    <w:rsid w:val="0019226C"/>
    <w:rsid w:val="00193220"/>
    <w:rsid w:val="00193550"/>
    <w:rsid w:val="00194309"/>
    <w:rsid w:val="00194FD2"/>
    <w:rsid w:val="001950CD"/>
    <w:rsid w:val="00195216"/>
    <w:rsid w:val="00195335"/>
    <w:rsid w:val="0019596B"/>
    <w:rsid w:val="0019775D"/>
    <w:rsid w:val="00197A1A"/>
    <w:rsid w:val="001A14DB"/>
    <w:rsid w:val="001A1E1F"/>
    <w:rsid w:val="001A21C8"/>
    <w:rsid w:val="001A22A4"/>
    <w:rsid w:val="001A363C"/>
    <w:rsid w:val="001A3AD7"/>
    <w:rsid w:val="001A3D6F"/>
    <w:rsid w:val="001A4D6A"/>
    <w:rsid w:val="001A4FBC"/>
    <w:rsid w:val="001A599C"/>
    <w:rsid w:val="001A5BFA"/>
    <w:rsid w:val="001A6FC6"/>
    <w:rsid w:val="001A7CF1"/>
    <w:rsid w:val="001B00CC"/>
    <w:rsid w:val="001B0378"/>
    <w:rsid w:val="001B0D07"/>
    <w:rsid w:val="001B2849"/>
    <w:rsid w:val="001B2A07"/>
    <w:rsid w:val="001B4506"/>
    <w:rsid w:val="001B466F"/>
    <w:rsid w:val="001B477A"/>
    <w:rsid w:val="001B4CA8"/>
    <w:rsid w:val="001B5213"/>
    <w:rsid w:val="001B5580"/>
    <w:rsid w:val="001B5695"/>
    <w:rsid w:val="001B6098"/>
    <w:rsid w:val="001B77AB"/>
    <w:rsid w:val="001C0251"/>
    <w:rsid w:val="001C0D4A"/>
    <w:rsid w:val="001C1188"/>
    <w:rsid w:val="001C264D"/>
    <w:rsid w:val="001C4170"/>
    <w:rsid w:val="001C4DC0"/>
    <w:rsid w:val="001C53DD"/>
    <w:rsid w:val="001C5990"/>
    <w:rsid w:val="001C5F40"/>
    <w:rsid w:val="001D08DA"/>
    <w:rsid w:val="001D1953"/>
    <w:rsid w:val="001D21DD"/>
    <w:rsid w:val="001D2281"/>
    <w:rsid w:val="001D27F4"/>
    <w:rsid w:val="001D28E9"/>
    <w:rsid w:val="001D3968"/>
    <w:rsid w:val="001D3D41"/>
    <w:rsid w:val="001D5DB3"/>
    <w:rsid w:val="001D661E"/>
    <w:rsid w:val="001E17CD"/>
    <w:rsid w:val="001E2AD1"/>
    <w:rsid w:val="001E2B3F"/>
    <w:rsid w:val="001E30C3"/>
    <w:rsid w:val="001E430D"/>
    <w:rsid w:val="001E560C"/>
    <w:rsid w:val="001E5FF3"/>
    <w:rsid w:val="001E6871"/>
    <w:rsid w:val="001E6D64"/>
    <w:rsid w:val="001E6E7A"/>
    <w:rsid w:val="001E70B5"/>
    <w:rsid w:val="001E753A"/>
    <w:rsid w:val="001F1565"/>
    <w:rsid w:val="001F1EBF"/>
    <w:rsid w:val="001F1ED5"/>
    <w:rsid w:val="001F248D"/>
    <w:rsid w:val="001F268F"/>
    <w:rsid w:val="001F26B3"/>
    <w:rsid w:val="001F30B0"/>
    <w:rsid w:val="001F3D86"/>
    <w:rsid w:val="001F4092"/>
    <w:rsid w:val="001F5180"/>
    <w:rsid w:val="001F53D6"/>
    <w:rsid w:val="001F5BF3"/>
    <w:rsid w:val="001F71B7"/>
    <w:rsid w:val="00200D44"/>
    <w:rsid w:val="00201D4A"/>
    <w:rsid w:val="002020C8"/>
    <w:rsid w:val="00202F57"/>
    <w:rsid w:val="0020371F"/>
    <w:rsid w:val="00204AD3"/>
    <w:rsid w:val="002069C2"/>
    <w:rsid w:val="00207543"/>
    <w:rsid w:val="00213003"/>
    <w:rsid w:val="00213430"/>
    <w:rsid w:val="002134D9"/>
    <w:rsid w:val="00213DF8"/>
    <w:rsid w:val="002142BF"/>
    <w:rsid w:val="00215199"/>
    <w:rsid w:val="00215225"/>
    <w:rsid w:val="0021558F"/>
    <w:rsid w:val="00215900"/>
    <w:rsid w:val="00216BE6"/>
    <w:rsid w:val="00220306"/>
    <w:rsid w:val="002210C2"/>
    <w:rsid w:val="002213BB"/>
    <w:rsid w:val="002216AD"/>
    <w:rsid w:val="002222BE"/>
    <w:rsid w:val="00222FD0"/>
    <w:rsid w:val="00223475"/>
    <w:rsid w:val="002236D4"/>
    <w:rsid w:val="00223C07"/>
    <w:rsid w:val="002242EB"/>
    <w:rsid w:val="00224B9F"/>
    <w:rsid w:val="002256F9"/>
    <w:rsid w:val="00226146"/>
    <w:rsid w:val="002268C8"/>
    <w:rsid w:val="002318C4"/>
    <w:rsid w:val="002335D0"/>
    <w:rsid w:val="00233D87"/>
    <w:rsid w:val="002344CC"/>
    <w:rsid w:val="00234CB0"/>
    <w:rsid w:val="00237C39"/>
    <w:rsid w:val="002404A5"/>
    <w:rsid w:val="0024128C"/>
    <w:rsid w:val="0024150D"/>
    <w:rsid w:val="002420E6"/>
    <w:rsid w:val="00242E2C"/>
    <w:rsid w:val="00243A1A"/>
    <w:rsid w:val="00243F9A"/>
    <w:rsid w:val="002442C0"/>
    <w:rsid w:val="002460F1"/>
    <w:rsid w:val="002465F7"/>
    <w:rsid w:val="00247E23"/>
    <w:rsid w:val="00253015"/>
    <w:rsid w:val="0025361F"/>
    <w:rsid w:val="002553AF"/>
    <w:rsid w:val="00255476"/>
    <w:rsid w:val="002558A1"/>
    <w:rsid w:val="00255E3B"/>
    <w:rsid w:val="0025611D"/>
    <w:rsid w:val="002568E0"/>
    <w:rsid w:val="00260E02"/>
    <w:rsid w:val="00260E1B"/>
    <w:rsid w:val="00265319"/>
    <w:rsid w:val="00267E14"/>
    <w:rsid w:val="00270CE9"/>
    <w:rsid w:val="00272E45"/>
    <w:rsid w:val="0027338F"/>
    <w:rsid w:val="002733C3"/>
    <w:rsid w:val="0027352E"/>
    <w:rsid w:val="002771FD"/>
    <w:rsid w:val="00280071"/>
    <w:rsid w:val="00280619"/>
    <w:rsid w:val="00281EB6"/>
    <w:rsid w:val="00281F59"/>
    <w:rsid w:val="002825B0"/>
    <w:rsid w:val="002827A5"/>
    <w:rsid w:val="002828BA"/>
    <w:rsid w:val="00282BB0"/>
    <w:rsid w:val="002835EB"/>
    <w:rsid w:val="0028472F"/>
    <w:rsid w:val="00285EAC"/>
    <w:rsid w:val="00290B0B"/>
    <w:rsid w:val="002916FA"/>
    <w:rsid w:val="0029425B"/>
    <w:rsid w:val="0029532C"/>
    <w:rsid w:val="002957AB"/>
    <w:rsid w:val="002A096A"/>
    <w:rsid w:val="002A4B44"/>
    <w:rsid w:val="002A4DBF"/>
    <w:rsid w:val="002A5212"/>
    <w:rsid w:val="002A542C"/>
    <w:rsid w:val="002A55BF"/>
    <w:rsid w:val="002A5D2A"/>
    <w:rsid w:val="002A6C52"/>
    <w:rsid w:val="002A77DE"/>
    <w:rsid w:val="002B075E"/>
    <w:rsid w:val="002B11D8"/>
    <w:rsid w:val="002B12DC"/>
    <w:rsid w:val="002B1DCD"/>
    <w:rsid w:val="002B23C3"/>
    <w:rsid w:val="002B23ED"/>
    <w:rsid w:val="002B34C9"/>
    <w:rsid w:val="002B4233"/>
    <w:rsid w:val="002B5F62"/>
    <w:rsid w:val="002B7643"/>
    <w:rsid w:val="002B7F0D"/>
    <w:rsid w:val="002C0FDB"/>
    <w:rsid w:val="002C1DB8"/>
    <w:rsid w:val="002C5703"/>
    <w:rsid w:val="002C6114"/>
    <w:rsid w:val="002C6627"/>
    <w:rsid w:val="002C6A72"/>
    <w:rsid w:val="002D1D63"/>
    <w:rsid w:val="002D2480"/>
    <w:rsid w:val="002D327E"/>
    <w:rsid w:val="002D3A65"/>
    <w:rsid w:val="002D4038"/>
    <w:rsid w:val="002D44C9"/>
    <w:rsid w:val="002D4807"/>
    <w:rsid w:val="002D51A6"/>
    <w:rsid w:val="002D560E"/>
    <w:rsid w:val="002D583A"/>
    <w:rsid w:val="002D6475"/>
    <w:rsid w:val="002D6F39"/>
    <w:rsid w:val="002D7323"/>
    <w:rsid w:val="002E097D"/>
    <w:rsid w:val="002E09D4"/>
    <w:rsid w:val="002E1EF4"/>
    <w:rsid w:val="002E20AC"/>
    <w:rsid w:val="002E2975"/>
    <w:rsid w:val="002E33F5"/>
    <w:rsid w:val="002E4CA2"/>
    <w:rsid w:val="002E5BF5"/>
    <w:rsid w:val="002E6657"/>
    <w:rsid w:val="002E69F5"/>
    <w:rsid w:val="002E6F01"/>
    <w:rsid w:val="002E722F"/>
    <w:rsid w:val="002E76C0"/>
    <w:rsid w:val="002F0227"/>
    <w:rsid w:val="002F1846"/>
    <w:rsid w:val="002F215D"/>
    <w:rsid w:val="002F5600"/>
    <w:rsid w:val="002F5B31"/>
    <w:rsid w:val="002F61B6"/>
    <w:rsid w:val="002F6547"/>
    <w:rsid w:val="002F7336"/>
    <w:rsid w:val="003001C6"/>
    <w:rsid w:val="00300ECC"/>
    <w:rsid w:val="0030167F"/>
    <w:rsid w:val="003016B7"/>
    <w:rsid w:val="0030196D"/>
    <w:rsid w:val="003044C6"/>
    <w:rsid w:val="00304833"/>
    <w:rsid w:val="00305865"/>
    <w:rsid w:val="003059BF"/>
    <w:rsid w:val="003062B5"/>
    <w:rsid w:val="00306860"/>
    <w:rsid w:val="00306F51"/>
    <w:rsid w:val="003078AE"/>
    <w:rsid w:val="0031092B"/>
    <w:rsid w:val="0031156C"/>
    <w:rsid w:val="00311CAD"/>
    <w:rsid w:val="003127EC"/>
    <w:rsid w:val="00312E62"/>
    <w:rsid w:val="003138E0"/>
    <w:rsid w:val="00313AED"/>
    <w:rsid w:val="00314407"/>
    <w:rsid w:val="003152B8"/>
    <w:rsid w:val="00315847"/>
    <w:rsid w:val="00316569"/>
    <w:rsid w:val="0032108A"/>
    <w:rsid w:val="00321ADE"/>
    <w:rsid w:val="00321E3F"/>
    <w:rsid w:val="00322D0F"/>
    <w:rsid w:val="0032301F"/>
    <w:rsid w:val="00323225"/>
    <w:rsid w:val="00323C24"/>
    <w:rsid w:val="00323FA0"/>
    <w:rsid w:val="003241F2"/>
    <w:rsid w:val="00324A32"/>
    <w:rsid w:val="00330372"/>
    <w:rsid w:val="00333054"/>
    <w:rsid w:val="00333DF7"/>
    <w:rsid w:val="00333FF0"/>
    <w:rsid w:val="00334E4A"/>
    <w:rsid w:val="00335759"/>
    <w:rsid w:val="003365C0"/>
    <w:rsid w:val="00336C7A"/>
    <w:rsid w:val="00337634"/>
    <w:rsid w:val="0034098E"/>
    <w:rsid w:val="0034277E"/>
    <w:rsid w:val="00345E4D"/>
    <w:rsid w:val="0034740C"/>
    <w:rsid w:val="00347A88"/>
    <w:rsid w:val="00350BB2"/>
    <w:rsid w:val="00351AA1"/>
    <w:rsid w:val="0035454B"/>
    <w:rsid w:val="00355724"/>
    <w:rsid w:val="00357A8F"/>
    <w:rsid w:val="00357BE9"/>
    <w:rsid w:val="00360648"/>
    <w:rsid w:val="003606AB"/>
    <w:rsid w:val="00360B53"/>
    <w:rsid w:val="0036299B"/>
    <w:rsid w:val="00362E15"/>
    <w:rsid w:val="00362FF4"/>
    <w:rsid w:val="00363D84"/>
    <w:rsid w:val="00364844"/>
    <w:rsid w:val="00364D55"/>
    <w:rsid w:val="00365AAE"/>
    <w:rsid w:val="00365B37"/>
    <w:rsid w:val="0036670A"/>
    <w:rsid w:val="00366BA7"/>
    <w:rsid w:val="00367583"/>
    <w:rsid w:val="0037022C"/>
    <w:rsid w:val="00370436"/>
    <w:rsid w:val="0037043F"/>
    <w:rsid w:val="003708B9"/>
    <w:rsid w:val="0037281E"/>
    <w:rsid w:val="0037308F"/>
    <w:rsid w:val="00373121"/>
    <w:rsid w:val="003736BA"/>
    <w:rsid w:val="00375400"/>
    <w:rsid w:val="00375CF6"/>
    <w:rsid w:val="00375D42"/>
    <w:rsid w:val="003771F2"/>
    <w:rsid w:val="003774AB"/>
    <w:rsid w:val="0037766C"/>
    <w:rsid w:val="00381680"/>
    <w:rsid w:val="003840C8"/>
    <w:rsid w:val="003854B5"/>
    <w:rsid w:val="00385D49"/>
    <w:rsid w:val="00386695"/>
    <w:rsid w:val="003871D2"/>
    <w:rsid w:val="00387CAF"/>
    <w:rsid w:val="00390088"/>
    <w:rsid w:val="003901CF"/>
    <w:rsid w:val="00390837"/>
    <w:rsid w:val="003924D8"/>
    <w:rsid w:val="0039572A"/>
    <w:rsid w:val="00397BB3"/>
    <w:rsid w:val="003A1F65"/>
    <w:rsid w:val="003A32D2"/>
    <w:rsid w:val="003A3EFF"/>
    <w:rsid w:val="003A583E"/>
    <w:rsid w:val="003A58DF"/>
    <w:rsid w:val="003A591E"/>
    <w:rsid w:val="003A72F4"/>
    <w:rsid w:val="003B0749"/>
    <w:rsid w:val="003B1063"/>
    <w:rsid w:val="003B1470"/>
    <w:rsid w:val="003B23E7"/>
    <w:rsid w:val="003B2431"/>
    <w:rsid w:val="003B26BE"/>
    <w:rsid w:val="003B2C2E"/>
    <w:rsid w:val="003B3833"/>
    <w:rsid w:val="003B6904"/>
    <w:rsid w:val="003C025C"/>
    <w:rsid w:val="003C243B"/>
    <w:rsid w:val="003C3088"/>
    <w:rsid w:val="003C4B1D"/>
    <w:rsid w:val="003C4C97"/>
    <w:rsid w:val="003C5206"/>
    <w:rsid w:val="003C6995"/>
    <w:rsid w:val="003C6C8B"/>
    <w:rsid w:val="003C6F60"/>
    <w:rsid w:val="003C7951"/>
    <w:rsid w:val="003D02DB"/>
    <w:rsid w:val="003D0FA8"/>
    <w:rsid w:val="003D27B0"/>
    <w:rsid w:val="003D2A39"/>
    <w:rsid w:val="003D2A97"/>
    <w:rsid w:val="003D2AF3"/>
    <w:rsid w:val="003D2BCE"/>
    <w:rsid w:val="003D3646"/>
    <w:rsid w:val="003D3A3F"/>
    <w:rsid w:val="003D3F15"/>
    <w:rsid w:val="003D4DF9"/>
    <w:rsid w:val="003D5166"/>
    <w:rsid w:val="003D65E8"/>
    <w:rsid w:val="003D702B"/>
    <w:rsid w:val="003E08BA"/>
    <w:rsid w:val="003E15C3"/>
    <w:rsid w:val="003E2FFC"/>
    <w:rsid w:val="003E357D"/>
    <w:rsid w:val="003E3BF6"/>
    <w:rsid w:val="003E5FA2"/>
    <w:rsid w:val="003E68E0"/>
    <w:rsid w:val="003F0083"/>
    <w:rsid w:val="003F2398"/>
    <w:rsid w:val="003F33AD"/>
    <w:rsid w:val="003F6BB8"/>
    <w:rsid w:val="003F7116"/>
    <w:rsid w:val="00401791"/>
    <w:rsid w:val="00401C0A"/>
    <w:rsid w:val="00401D2C"/>
    <w:rsid w:val="00402332"/>
    <w:rsid w:val="004026E8"/>
    <w:rsid w:val="00402F3B"/>
    <w:rsid w:val="004035BD"/>
    <w:rsid w:val="00403791"/>
    <w:rsid w:val="00403C6F"/>
    <w:rsid w:val="0040493B"/>
    <w:rsid w:val="004054ED"/>
    <w:rsid w:val="0040590E"/>
    <w:rsid w:val="0040748B"/>
    <w:rsid w:val="00410734"/>
    <w:rsid w:val="00410AA3"/>
    <w:rsid w:val="0041118C"/>
    <w:rsid w:val="004116F7"/>
    <w:rsid w:val="004128FC"/>
    <w:rsid w:val="00413600"/>
    <w:rsid w:val="00414CA2"/>
    <w:rsid w:val="00414E8B"/>
    <w:rsid w:val="004156C4"/>
    <w:rsid w:val="00417EA7"/>
    <w:rsid w:val="00421498"/>
    <w:rsid w:val="00421608"/>
    <w:rsid w:val="00421B29"/>
    <w:rsid w:val="00422581"/>
    <w:rsid w:val="00423F96"/>
    <w:rsid w:val="00424463"/>
    <w:rsid w:val="00425968"/>
    <w:rsid w:val="00425CE3"/>
    <w:rsid w:val="0042607E"/>
    <w:rsid w:val="00430002"/>
    <w:rsid w:val="00430C4E"/>
    <w:rsid w:val="004322AA"/>
    <w:rsid w:val="004335D4"/>
    <w:rsid w:val="00434158"/>
    <w:rsid w:val="00434925"/>
    <w:rsid w:val="004350D4"/>
    <w:rsid w:val="004355C5"/>
    <w:rsid w:val="00435D99"/>
    <w:rsid w:val="00436AF0"/>
    <w:rsid w:val="00436F3C"/>
    <w:rsid w:val="00437780"/>
    <w:rsid w:val="00437BBD"/>
    <w:rsid w:val="00440B29"/>
    <w:rsid w:val="004426F7"/>
    <w:rsid w:val="00442EAF"/>
    <w:rsid w:val="004435D1"/>
    <w:rsid w:val="004459CF"/>
    <w:rsid w:val="00446EA1"/>
    <w:rsid w:val="00447238"/>
    <w:rsid w:val="00450019"/>
    <w:rsid w:val="0045107C"/>
    <w:rsid w:val="004514AE"/>
    <w:rsid w:val="00451FBE"/>
    <w:rsid w:val="00453E77"/>
    <w:rsid w:val="00454855"/>
    <w:rsid w:val="0045485A"/>
    <w:rsid w:val="00455F36"/>
    <w:rsid w:val="00456F5E"/>
    <w:rsid w:val="004572AC"/>
    <w:rsid w:val="004573E7"/>
    <w:rsid w:val="00460089"/>
    <w:rsid w:val="004601CE"/>
    <w:rsid w:val="004604B0"/>
    <w:rsid w:val="0046143C"/>
    <w:rsid w:val="00465469"/>
    <w:rsid w:val="00465EA5"/>
    <w:rsid w:val="00466134"/>
    <w:rsid w:val="00467888"/>
    <w:rsid w:val="00467CF3"/>
    <w:rsid w:val="004725E2"/>
    <w:rsid w:val="00472746"/>
    <w:rsid w:val="00473C7F"/>
    <w:rsid w:val="00473DEE"/>
    <w:rsid w:val="004746E4"/>
    <w:rsid w:val="004754EF"/>
    <w:rsid w:val="0047553E"/>
    <w:rsid w:val="00476D37"/>
    <w:rsid w:val="004771C4"/>
    <w:rsid w:val="00477B5A"/>
    <w:rsid w:val="004804C4"/>
    <w:rsid w:val="00482C65"/>
    <w:rsid w:val="00482F04"/>
    <w:rsid w:val="00484AAD"/>
    <w:rsid w:val="00485559"/>
    <w:rsid w:val="00485B25"/>
    <w:rsid w:val="00485F38"/>
    <w:rsid w:val="0048687E"/>
    <w:rsid w:val="00487284"/>
    <w:rsid w:val="00487644"/>
    <w:rsid w:val="00487C4A"/>
    <w:rsid w:val="0049003A"/>
    <w:rsid w:val="00491B2B"/>
    <w:rsid w:val="00493ACF"/>
    <w:rsid w:val="00494875"/>
    <w:rsid w:val="00495353"/>
    <w:rsid w:val="00497449"/>
    <w:rsid w:val="004A06DA"/>
    <w:rsid w:val="004A0D71"/>
    <w:rsid w:val="004A1FB7"/>
    <w:rsid w:val="004A27BC"/>
    <w:rsid w:val="004A365F"/>
    <w:rsid w:val="004A5518"/>
    <w:rsid w:val="004A5C98"/>
    <w:rsid w:val="004B0247"/>
    <w:rsid w:val="004B047B"/>
    <w:rsid w:val="004B0CDD"/>
    <w:rsid w:val="004B28BD"/>
    <w:rsid w:val="004B2DFF"/>
    <w:rsid w:val="004B3316"/>
    <w:rsid w:val="004B33AC"/>
    <w:rsid w:val="004B3927"/>
    <w:rsid w:val="004B3FCE"/>
    <w:rsid w:val="004B4ADA"/>
    <w:rsid w:val="004B5319"/>
    <w:rsid w:val="004C0072"/>
    <w:rsid w:val="004C05CA"/>
    <w:rsid w:val="004C0D9A"/>
    <w:rsid w:val="004C2DDB"/>
    <w:rsid w:val="004C2F85"/>
    <w:rsid w:val="004C3B03"/>
    <w:rsid w:val="004C3C85"/>
    <w:rsid w:val="004C3CE3"/>
    <w:rsid w:val="004C43EA"/>
    <w:rsid w:val="004C623A"/>
    <w:rsid w:val="004C6492"/>
    <w:rsid w:val="004C67EE"/>
    <w:rsid w:val="004D111D"/>
    <w:rsid w:val="004D2F33"/>
    <w:rsid w:val="004D362B"/>
    <w:rsid w:val="004D4FDB"/>
    <w:rsid w:val="004D50AF"/>
    <w:rsid w:val="004E13A9"/>
    <w:rsid w:val="004E1417"/>
    <w:rsid w:val="004E249F"/>
    <w:rsid w:val="004E2C25"/>
    <w:rsid w:val="004E329F"/>
    <w:rsid w:val="004E3891"/>
    <w:rsid w:val="004E3C1D"/>
    <w:rsid w:val="004E4782"/>
    <w:rsid w:val="004E541D"/>
    <w:rsid w:val="004E5F5E"/>
    <w:rsid w:val="004E6F33"/>
    <w:rsid w:val="004F01F5"/>
    <w:rsid w:val="004F0FA8"/>
    <w:rsid w:val="004F1EB9"/>
    <w:rsid w:val="004F265D"/>
    <w:rsid w:val="004F2AD8"/>
    <w:rsid w:val="004F2BB1"/>
    <w:rsid w:val="004F3079"/>
    <w:rsid w:val="004F3486"/>
    <w:rsid w:val="004F4869"/>
    <w:rsid w:val="004F4AB8"/>
    <w:rsid w:val="004F53CB"/>
    <w:rsid w:val="004F663C"/>
    <w:rsid w:val="004F7153"/>
    <w:rsid w:val="004F7999"/>
    <w:rsid w:val="00500320"/>
    <w:rsid w:val="005003AE"/>
    <w:rsid w:val="00500442"/>
    <w:rsid w:val="00500562"/>
    <w:rsid w:val="00500AFB"/>
    <w:rsid w:val="00500AFC"/>
    <w:rsid w:val="00500EB8"/>
    <w:rsid w:val="00500ED3"/>
    <w:rsid w:val="00501B0F"/>
    <w:rsid w:val="00502012"/>
    <w:rsid w:val="0050240D"/>
    <w:rsid w:val="005025DB"/>
    <w:rsid w:val="005028EE"/>
    <w:rsid w:val="00502F71"/>
    <w:rsid w:val="00503C9D"/>
    <w:rsid w:val="00506FEA"/>
    <w:rsid w:val="00507D1E"/>
    <w:rsid w:val="00507F5A"/>
    <w:rsid w:val="00510C9D"/>
    <w:rsid w:val="005116D5"/>
    <w:rsid w:val="005123DC"/>
    <w:rsid w:val="0051247D"/>
    <w:rsid w:val="00512861"/>
    <w:rsid w:val="0051288C"/>
    <w:rsid w:val="00512E98"/>
    <w:rsid w:val="005135B7"/>
    <w:rsid w:val="0051399B"/>
    <w:rsid w:val="0051496E"/>
    <w:rsid w:val="00514F18"/>
    <w:rsid w:val="0051513F"/>
    <w:rsid w:val="00517308"/>
    <w:rsid w:val="00517441"/>
    <w:rsid w:val="00517F63"/>
    <w:rsid w:val="00522989"/>
    <w:rsid w:val="00523DD2"/>
    <w:rsid w:val="00524C3E"/>
    <w:rsid w:val="0052530C"/>
    <w:rsid w:val="00525529"/>
    <w:rsid w:val="005256A6"/>
    <w:rsid w:val="00525731"/>
    <w:rsid w:val="00525EFA"/>
    <w:rsid w:val="00530646"/>
    <w:rsid w:val="005309FF"/>
    <w:rsid w:val="00530AF3"/>
    <w:rsid w:val="005323B6"/>
    <w:rsid w:val="005325FB"/>
    <w:rsid w:val="005337D7"/>
    <w:rsid w:val="00533C5D"/>
    <w:rsid w:val="00534547"/>
    <w:rsid w:val="005345A1"/>
    <w:rsid w:val="00534DD3"/>
    <w:rsid w:val="0053572B"/>
    <w:rsid w:val="00535B97"/>
    <w:rsid w:val="00535C6D"/>
    <w:rsid w:val="00535CD1"/>
    <w:rsid w:val="00536923"/>
    <w:rsid w:val="00537009"/>
    <w:rsid w:val="00537CA7"/>
    <w:rsid w:val="00540546"/>
    <w:rsid w:val="00542015"/>
    <w:rsid w:val="005427E2"/>
    <w:rsid w:val="00542DCC"/>
    <w:rsid w:val="00542F86"/>
    <w:rsid w:val="005435E2"/>
    <w:rsid w:val="0054375C"/>
    <w:rsid w:val="00544854"/>
    <w:rsid w:val="0054513C"/>
    <w:rsid w:val="00545379"/>
    <w:rsid w:val="005470DA"/>
    <w:rsid w:val="005506AB"/>
    <w:rsid w:val="00550712"/>
    <w:rsid w:val="00551891"/>
    <w:rsid w:val="00551E26"/>
    <w:rsid w:val="005550FE"/>
    <w:rsid w:val="00555867"/>
    <w:rsid w:val="00555A5B"/>
    <w:rsid w:val="00555B58"/>
    <w:rsid w:val="00557260"/>
    <w:rsid w:val="00557462"/>
    <w:rsid w:val="00557574"/>
    <w:rsid w:val="005612B2"/>
    <w:rsid w:val="00561912"/>
    <w:rsid w:val="005620AF"/>
    <w:rsid w:val="00562419"/>
    <w:rsid w:val="00562543"/>
    <w:rsid w:val="005626E6"/>
    <w:rsid w:val="00562DE4"/>
    <w:rsid w:val="0056316A"/>
    <w:rsid w:val="00563B09"/>
    <w:rsid w:val="00565E5F"/>
    <w:rsid w:val="00565F19"/>
    <w:rsid w:val="00565F57"/>
    <w:rsid w:val="0056614B"/>
    <w:rsid w:val="00566A92"/>
    <w:rsid w:val="005705E6"/>
    <w:rsid w:val="0057187E"/>
    <w:rsid w:val="005736E3"/>
    <w:rsid w:val="00573C89"/>
    <w:rsid w:val="0057436B"/>
    <w:rsid w:val="00574572"/>
    <w:rsid w:val="00574AD3"/>
    <w:rsid w:val="0057507A"/>
    <w:rsid w:val="0057566A"/>
    <w:rsid w:val="005758D5"/>
    <w:rsid w:val="00575B8B"/>
    <w:rsid w:val="00575BDA"/>
    <w:rsid w:val="00575DB2"/>
    <w:rsid w:val="00575EB6"/>
    <w:rsid w:val="0057613D"/>
    <w:rsid w:val="0057638E"/>
    <w:rsid w:val="0058011F"/>
    <w:rsid w:val="005801CD"/>
    <w:rsid w:val="005811C3"/>
    <w:rsid w:val="00581A17"/>
    <w:rsid w:val="00581DC4"/>
    <w:rsid w:val="005822E3"/>
    <w:rsid w:val="00582B3A"/>
    <w:rsid w:val="005833E5"/>
    <w:rsid w:val="00583D84"/>
    <w:rsid w:val="00584DAB"/>
    <w:rsid w:val="005868EC"/>
    <w:rsid w:val="00586BAA"/>
    <w:rsid w:val="00587415"/>
    <w:rsid w:val="005924F7"/>
    <w:rsid w:val="005932F0"/>
    <w:rsid w:val="00593BBC"/>
    <w:rsid w:val="00594A1D"/>
    <w:rsid w:val="005A0775"/>
    <w:rsid w:val="005A0864"/>
    <w:rsid w:val="005A1068"/>
    <w:rsid w:val="005A1AD4"/>
    <w:rsid w:val="005A1E81"/>
    <w:rsid w:val="005A29B4"/>
    <w:rsid w:val="005A2CDA"/>
    <w:rsid w:val="005A4131"/>
    <w:rsid w:val="005A6DCB"/>
    <w:rsid w:val="005A7364"/>
    <w:rsid w:val="005A789A"/>
    <w:rsid w:val="005B01F2"/>
    <w:rsid w:val="005B228E"/>
    <w:rsid w:val="005B237C"/>
    <w:rsid w:val="005B249E"/>
    <w:rsid w:val="005B284E"/>
    <w:rsid w:val="005B3C68"/>
    <w:rsid w:val="005B3DFB"/>
    <w:rsid w:val="005B3EC8"/>
    <w:rsid w:val="005B44C0"/>
    <w:rsid w:val="005B4FEA"/>
    <w:rsid w:val="005B5258"/>
    <w:rsid w:val="005B540B"/>
    <w:rsid w:val="005B5EF7"/>
    <w:rsid w:val="005B6418"/>
    <w:rsid w:val="005B6BF0"/>
    <w:rsid w:val="005C0D5D"/>
    <w:rsid w:val="005C181C"/>
    <w:rsid w:val="005C1A0C"/>
    <w:rsid w:val="005C2C6F"/>
    <w:rsid w:val="005C3416"/>
    <w:rsid w:val="005C4264"/>
    <w:rsid w:val="005C5FFF"/>
    <w:rsid w:val="005C6C18"/>
    <w:rsid w:val="005D0DC5"/>
    <w:rsid w:val="005D234E"/>
    <w:rsid w:val="005D24BC"/>
    <w:rsid w:val="005D26C4"/>
    <w:rsid w:val="005D291E"/>
    <w:rsid w:val="005D332F"/>
    <w:rsid w:val="005D5B66"/>
    <w:rsid w:val="005D6260"/>
    <w:rsid w:val="005D6ADF"/>
    <w:rsid w:val="005D7033"/>
    <w:rsid w:val="005D7BF3"/>
    <w:rsid w:val="005E060C"/>
    <w:rsid w:val="005E1A2E"/>
    <w:rsid w:val="005E2396"/>
    <w:rsid w:val="005E2995"/>
    <w:rsid w:val="005E3ECA"/>
    <w:rsid w:val="005E4D17"/>
    <w:rsid w:val="005E607C"/>
    <w:rsid w:val="005E627E"/>
    <w:rsid w:val="005E69E9"/>
    <w:rsid w:val="005E7B46"/>
    <w:rsid w:val="005F01B7"/>
    <w:rsid w:val="005F03B5"/>
    <w:rsid w:val="005F047B"/>
    <w:rsid w:val="005F0F5C"/>
    <w:rsid w:val="005F1F20"/>
    <w:rsid w:val="005F2006"/>
    <w:rsid w:val="005F2D1C"/>
    <w:rsid w:val="005F49A9"/>
    <w:rsid w:val="005F49FD"/>
    <w:rsid w:val="005F4B3A"/>
    <w:rsid w:val="005F5371"/>
    <w:rsid w:val="005F6367"/>
    <w:rsid w:val="00601548"/>
    <w:rsid w:val="00601883"/>
    <w:rsid w:val="00601C34"/>
    <w:rsid w:val="00601C96"/>
    <w:rsid w:val="00601CA6"/>
    <w:rsid w:val="00602A04"/>
    <w:rsid w:val="00604314"/>
    <w:rsid w:val="006047EF"/>
    <w:rsid w:val="00604C95"/>
    <w:rsid w:val="006050F3"/>
    <w:rsid w:val="0060529D"/>
    <w:rsid w:val="00605926"/>
    <w:rsid w:val="00606355"/>
    <w:rsid w:val="006065AA"/>
    <w:rsid w:val="006065DE"/>
    <w:rsid w:val="00607502"/>
    <w:rsid w:val="00607CED"/>
    <w:rsid w:val="006108AB"/>
    <w:rsid w:val="0061418A"/>
    <w:rsid w:val="0061514B"/>
    <w:rsid w:val="00615849"/>
    <w:rsid w:val="006158F9"/>
    <w:rsid w:val="00616441"/>
    <w:rsid w:val="006168E3"/>
    <w:rsid w:val="00617333"/>
    <w:rsid w:val="00617441"/>
    <w:rsid w:val="00617674"/>
    <w:rsid w:val="006179F3"/>
    <w:rsid w:val="00617D4A"/>
    <w:rsid w:val="00620161"/>
    <w:rsid w:val="00620BEC"/>
    <w:rsid w:val="00621E2B"/>
    <w:rsid w:val="00623435"/>
    <w:rsid w:val="0062507A"/>
    <w:rsid w:val="00625188"/>
    <w:rsid w:val="00625A92"/>
    <w:rsid w:val="0062607F"/>
    <w:rsid w:val="00626B79"/>
    <w:rsid w:val="00627321"/>
    <w:rsid w:val="006276B7"/>
    <w:rsid w:val="00627C1C"/>
    <w:rsid w:val="00627E7C"/>
    <w:rsid w:val="00631CB3"/>
    <w:rsid w:val="006328A7"/>
    <w:rsid w:val="00633481"/>
    <w:rsid w:val="00633837"/>
    <w:rsid w:val="00633B41"/>
    <w:rsid w:val="00633CD4"/>
    <w:rsid w:val="00633F6B"/>
    <w:rsid w:val="00636856"/>
    <w:rsid w:val="0063737D"/>
    <w:rsid w:val="00641465"/>
    <w:rsid w:val="00641E80"/>
    <w:rsid w:val="0064233E"/>
    <w:rsid w:val="00642758"/>
    <w:rsid w:val="0064275C"/>
    <w:rsid w:val="00643C9E"/>
    <w:rsid w:val="00644237"/>
    <w:rsid w:val="00644C91"/>
    <w:rsid w:val="0064568A"/>
    <w:rsid w:val="00645B88"/>
    <w:rsid w:val="00646807"/>
    <w:rsid w:val="00646A41"/>
    <w:rsid w:val="00651DB4"/>
    <w:rsid w:val="00652316"/>
    <w:rsid w:val="0065282E"/>
    <w:rsid w:val="00652D3E"/>
    <w:rsid w:val="00652FB1"/>
    <w:rsid w:val="00653066"/>
    <w:rsid w:val="006535D3"/>
    <w:rsid w:val="00653D89"/>
    <w:rsid w:val="00655EC2"/>
    <w:rsid w:val="0065698A"/>
    <w:rsid w:val="00661D0D"/>
    <w:rsid w:val="0066266A"/>
    <w:rsid w:val="00665252"/>
    <w:rsid w:val="006665F4"/>
    <w:rsid w:val="0066729F"/>
    <w:rsid w:val="006712E0"/>
    <w:rsid w:val="00671FF2"/>
    <w:rsid w:val="00672BFB"/>
    <w:rsid w:val="00673AD1"/>
    <w:rsid w:val="00674C92"/>
    <w:rsid w:val="00675B00"/>
    <w:rsid w:val="006774B2"/>
    <w:rsid w:val="006774CE"/>
    <w:rsid w:val="00677BC5"/>
    <w:rsid w:val="00680083"/>
    <w:rsid w:val="006800E6"/>
    <w:rsid w:val="00680304"/>
    <w:rsid w:val="0068085D"/>
    <w:rsid w:val="00681DA3"/>
    <w:rsid w:val="00682709"/>
    <w:rsid w:val="00682BCC"/>
    <w:rsid w:val="00685289"/>
    <w:rsid w:val="00686A81"/>
    <w:rsid w:val="00686F52"/>
    <w:rsid w:val="00687062"/>
    <w:rsid w:val="00690573"/>
    <w:rsid w:val="00690846"/>
    <w:rsid w:val="0069089A"/>
    <w:rsid w:val="006929E6"/>
    <w:rsid w:val="0069520F"/>
    <w:rsid w:val="00695D13"/>
    <w:rsid w:val="006A02E6"/>
    <w:rsid w:val="006A1B3C"/>
    <w:rsid w:val="006A5CA3"/>
    <w:rsid w:val="006A6B41"/>
    <w:rsid w:val="006A6D5D"/>
    <w:rsid w:val="006A6F39"/>
    <w:rsid w:val="006A7384"/>
    <w:rsid w:val="006A77D6"/>
    <w:rsid w:val="006A7B73"/>
    <w:rsid w:val="006B0C3C"/>
    <w:rsid w:val="006B13E4"/>
    <w:rsid w:val="006B1AE3"/>
    <w:rsid w:val="006B1BA1"/>
    <w:rsid w:val="006B20E3"/>
    <w:rsid w:val="006B21AE"/>
    <w:rsid w:val="006B260E"/>
    <w:rsid w:val="006B2982"/>
    <w:rsid w:val="006B2BB8"/>
    <w:rsid w:val="006B3964"/>
    <w:rsid w:val="006B6714"/>
    <w:rsid w:val="006B7871"/>
    <w:rsid w:val="006C043D"/>
    <w:rsid w:val="006C2E3B"/>
    <w:rsid w:val="006C3502"/>
    <w:rsid w:val="006C36F7"/>
    <w:rsid w:val="006C3F09"/>
    <w:rsid w:val="006C4154"/>
    <w:rsid w:val="006C4BAE"/>
    <w:rsid w:val="006C58C9"/>
    <w:rsid w:val="006C5936"/>
    <w:rsid w:val="006C5F7A"/>
    <w:rsid w:val="006C6007"/>
    <w:rsid w:val="006C639C"/>
    <w:rsid w:val="006C660F"/>
    <w:rsid w:val="006D17D1"/>
    <w:rsid w:val="006D1CF3"/>
    <w:rsid w:val="006D20E1"/>
    <w:rsid w:val="006D2691"/>
    <w:rsid w:val="006D338D"/>
    <w:rsid w:val="006D3EBA"/>
    <w:rsid w:val="006D4088"/>
    <w:rsid w:val="006D51CA"/>
    <w:rsid w:val="006D554C"/>
    <w:rsid w:val="006D595E"/>
    <w:rsid w:val="006D5A11"/>
    <w:rsid w:val="006D6145"/>
    <w:rsid w:val="006D6361"/>
    <w:rsid w:val="006D70CA"/>
    <w:rsid w:val="006D7237"/>
    <w:rsid w:val="006D7389"/>
    <w:rsid w:val="006E10A7"/>
    <w:rsid w:val="006E1619"/>
    <w:rsid w:val="006E2A4E"/>
    <w:rsid w:val="006E3004"/>
    <w:rsid w:val="006E330B"/>
    <w:rsid w:val="006E3A04"/>
    <w:rsid w:val="006E51E0"/>
    <w:rsid w:val="006E5F4F"/>
    <w:rsid w:val="006E6B92"/>
    <w:rsid w:val="006F03BC"/>
    <w:rsid w:val="006F0FA5"/>
    <w:rsid w:val="006F13D6"/>
    <w:rsid w:val="006F26CB"/>
    <w:rsid w:val="006F2CB3"/>
    <w:rsid w:val="006F2F18"/>
    <w:rsid w:val="006F38B9"/>
    <w:rsid w:val="006F3DBF"/>
    <w:rsid w:val="006F4440"/>
    <w:rsid w:val="006F4AB9"/>
    <w:rsid w:val="006F5FB1"/>
    <w:rsid w:val="006F721C"/>
    <w:rsid w:val="00700018"/>
    <w:rsid w:val="00700AE5"/>
    <w:rsid w:val="0070158A"/>
    <w:rsid w:val="00702ACD"/>
    <w:rsid w:val="00702C85"/>
    <w:rsid w:val="00702DCD"/>
    <w:rsid w:val="00702F42"/>
    <w:rsid w:val="00703F2C"/>
    <w:rsid w:val="00704106"/>
    <w:rsid w:val="00704A97"/>
    <w:rsid w:val="007073D4"/>
    <w:rsid w:val="0071102E"/>
    <w:rsid w:val="00711792"/>
    <w:rsid w:val="00711836"/>
    <w:rsid w:val="00711CB9"/>
    <w:rsid w:val="00711CBF"/>
    <w:rsid w:val="00711F4E"/>
    <w:rsid w:val="007120C5"/>
    <w:rsid w:val="00712575"/>
    <w:rsid w:val="0071282A"/>
    <w:rsid w:val="00712E53"/>
    <w:rsid w:val="00713161"/>
    <w:rsid w:val="007133C4"/>
    <w:rsid w:val="00713963"/>
    <w:rsid w:val="00713E5E"/>
    <w:rsid w:val="00714C70"/>
    <w:rsid w:val="0071622E"/>
    <w:rsid w:val="00717218"/>
    <w:rsid w:val="00721791"/>
    <w:rsid w:val="00722A6A"/>
    <w:rsid w:val="0072486A"/>
    <w:rsid w:val="00725B2F"/>
    <w:rsid w:val="00726DBD"/>
    <w:rsid w:val="0073017D"/>
    <w:rsid w:val="007303B6"/>
    <w:rsid w:val="00730E91"/>
    <w:rsid w:val="00731AD9"/>
    <w:rsid w:val="00731E31"/>
    <w:rsid w:val="00731F5D"/>
    <w:rsid w:val="00732362"/>
    <w:rsid w:val="007323E3"/>
    <w:rsid w:val="00733459"/>
    <w:rsid w:val="007337BD"/>
    <w:rsid w:val="00734597"/>
    <w:rsid w:val="00736743"/>
    <w:rsid w:val="00736E58"/>
    <w:rsid w:val="0074014E"/>
    <w:rsid w:val="007403E0"/>
    <w:rsid w:val="007407AE"/>
    <w:rsid w:val="007409D9"/>
    <w:rsid w:val="00740C8F"/>
    <w:rsid w:val="00741867"/>
    <w:rsid w:val="00741BB4"/>
    <w:rsid w:val="0074379B"/>
    <w:rsid w:val="00743AE3"/>
    <w:rsid w:val="007440FC"/>
    <w:rsid w:val="00745F75"/>
    <w:rsid w:val="007469D8"/>
    <w:rsid w:val="00747391"/>
    <w:rsid w:val="00747E34"/>
    <w:rsid w:val="0075049C"/>
    <w:rsid w:val="00751619"/>
    <w:rsid w:val="007517B5"/>
    <w:rsid w:val="00751A17"/>
    <w:rsid w:val="00751E99"/>
    <w:rsid w:val="00752BBC"/>
    <w:rsid w:val="0075345F"/>
    <w:rsid w:val="00753F79"/>
    <w:rsid w:val="00754A1F"/>
    <w:rsid w:val="00754F16"/>
    <w:rsid w:val="007558AD"/>
    <w:rsid w:val="007565AE"/>
    <w:rsid w:val="00757AC1"/>
    <w:rsid w:val="00760843"/>
    <w:rsid w:val="00761319"/>
    <w:rsid w:val="00761D0E"/>
    <w:rsid w:val="00763675"/>
    <w:rsid w:val="0076407A"/>
    <w:rsid w:val="00764456"/>
    <w:rsid w:val="00765637"/>
    <w:rsid w:val="00765746"/>
    <w:rsid w:val="00765886"/>
    <w:rsid w:val="00765C89"/>
    <w:rsid w:val="00766089"/>
    <w:rsid w:val="0076674B"/>
    <w:rsid w:val="0076683A"/>
    <w:rsid w:val="00766A41"/>
    <w:rsid w:val="00773169"/>
    <w:rsid w:val="00773566"/>
    <w:rsid w:val="007740BE"/>
    <w:rsid w:val="0077495B"/>
    <w:rsid w:val="00777F31"/>
    <w:rsid w:val="007811C8"/>
    <w:rsid w:val="00781EED"/>
    <w:rsid w:val="007826FD"/>
    <w:rsid w:val="00782D7A"/>
    <w:rsid w:val="0078381D"/>
    <w:rsid w:val="00783881"/>
    <w:rsid w:val="00783E71"/>
    <w:rsid w:val="00785122"/>
    <w:rsid w:val="00785DBF"/>
    <w:rsid w:val="00786EA0"/>
    <w:rsid w:val="00787313"/>
    <w:rsid w:val="0079006C"/>
    <w:rsid w:val="00790438"/>
    <w:rsid w:val="007917B3"/>
    <w:rsid w:val="0079209F"/>
    <w:rsid w:val="00792242"/>
    <w:rsid w:val="007926B8"/>
    <w:rsid w:val="007955B1"/>
    <w:rsid w:val="00796803"/>
    <w:rsid w:val="007968CC"/>
    <w:rsid w:val="0079752C"/>
    <w:rsid w:val="00797A30"/>
    <w:rsid w:val="007A0A31"/>
    <w:rsid w:val="007A0BAC"/>
    <w:rsid w:val="007A1CF2"/>
    <w:rsid w:val="007A2168"/>
    <w:rsid w:val="007A21A1"/>
    <w:rsid w:val="007A227E"/>
    <w:rsid w:val="007A4BEA"/>
    <w:rsid w:val="007A4E5A"/>
    <w:rsid w:val="007A4E87"/>
    <w:rsid w:val="007A5447"/>
    <w:rsid w:val="007A6FA4"/>
    <w:rsid w:val="007A73E9"/>
    <w:rsid w:val="007A74AF"/>
    <w:rsid w:val="007A77A3"/>
    <w:rsid w:val="007B012C"/>
    <w:rsid w:val="007B038A"/>
    <w:rsid w:val="007B04CB"/>
    <w:rsid w:val="007B1394"/>
    <w:rsid w:val="007B1BA2"/>
    <w:rsid w:val="007B1E40"/>
    <w:rsid w:val="007B2B79"/>
    <w:rsid w:val="007B2DE4"/>
    <w:rsid w:val="007B333F"/>
    <w:rsid w:val="007B3512"/>
    <w:rsid w:val="007B384A"/>
    <w:rsid w:val="007C3364"/>
    <w:rsid w:val="007C3B92"/>
    <w:rsid w:val="007C3CF2"/>
    <w:rsid w:val="007C3EF8"/>
    <w:rsid w:val="007C4C33"/>
    <w:rsid w:val="007C4C93"/>
    <w:rsid w:val="007C50D1"/>
    <w:rsid w:val="007C51C9"/>
    <w:rsid w:val="007C5A47"/>
    <w:rsid w:val="007C5B3D"/>
    <w:rsid w:val="007C6083"/>
    <w:rsid w:val="007C6151"/>
    <w:rsid w:val="007D12BC"/>
    <w:rsid w:val="007D1406"/>
    <w:rsid w:val="007D14C3"/>
    <w:rsid w:val="007D1AF9"/>
    <w:rsid w:val="007D201F"/>
    <w:rsid w:val="007D2A36"/>
    <w:rsid w:val="007D3B09"/>
    <w:rsid w:val="007D41A5"/>
    <w:rsid w:val="007D5F99"/>
    <w:rsid w:val="007D650E"/>
    <w:rsid w:val="007D67D1"/>
    <w:rsid w:val="007D6809"/>
    <w:rsid w:val="007D686D"/>
    <w:rsid w:val="007D6D5B"/>
    <w:rsid w:val="007D708B"/>
    <w:rsid w:val="007D7895"/>
    <w:rsid w:val="007E0B99"/>
    <w:rsid w:val="007E0CC6"/>
    <w:rsid w:val="007E1B27"/>
    <w:rsid w:val="007E2530"/>
    <w:rsid w:val="007E30B7"/>
    <w:rsid w:val="007E46E0"/>
    <w:rsid w:val="007E4A79"/>
    <w:rsid w:val="007E4BCC"/>
    <w:rsid w:val="007E762B"/>
    <w:rsid w:val="007F0DCC"/>
    <w:rsid w:val="007F1DC4"/>
    <w:rsid w:val="007F2B3E"/>
    <w:rsid w:val="007F320F"/>
    <w:rsid w:val="007F3BAA"/>
    <w:rsid w:val="007F3FF3"/>
    <w:rsid w:val="007F4258"/>
    <w:rsid w:val="007F5AF3"/>
    <w:rsid w:val="007F5CBC"/>
    <w:rsid w:val="007F66CF"/>
    <w:rsid w:val="007F6ADB"/>
    <w:rsid w:val="008015A0"/>
    <w:rsid w:val="00801752"/>
    <w:rsid w:val="00801E01"/>
    <w:rsid w:val="00802039"/>
    <w:rsid w:val="0080319E"/>
    <w:rsid w:val="008049CA"/>
    <w:rsid w:val="0080615E"/>
    <w:rsid w:val="00806602"/>
    <w:rsid w:val="008079F4"/>
    <w:rsid w:val="00810469"/>
    <w:rsid w:val="00810E1B"/>
    <w:rsid w:val="00811351"/>
    <w:rsid w:val="008115CF"/>
    <w:rsid w:val="00811A8A"/>
    <w:rsid w:val="008127FE"/>
    <w:rsid w:val="008153DA"/>
    <w:rsid w:val="008158FF"/>
    <w:rsid w:val="00815B1E"/>
    <w:rsid w:val="00816778"/>
    <w:rsid w:val="008167B9"/>
    <w:rsid w:val="008209A9"/>
    <w:rsid w:val="00821C75"/>
    <w:rsid w:val="00822581"/>
    <w:rsid w:val="0082528D"/>
    <w:rsid w:val="00825E44"/>
    <w:rsid w:val="00825FAE"/>
    <w:rsid w:val="00826E6A"/>
    <w:rsid w:val="00830F8D"/>
    <w:rsid w:val="00831AC4"/>
    <w:rsid w:val="00832308"/>
    <w:rsid w:val="008328DA"/>
    <w:rsid w:val="0083291C"/>
    <w:rsid w:val="008348DE"/>
    <w:rsid w:val="00835A05"/>
    <w:rsid w:val="0083660D"/>
    <w:rsid w:val="00837BDE"/>
    <w:rsid w:val="00840458"/>
    <w:rsid w:val="00840B27"/>
    <w:rsid w:val="00840E04"/>
    <w:rsid w:val="0084109D"/>
    <w:rsid w:val="00841A21"/>
    <w:rsid w:val="00841FFB"/>
    <w:rsid w:val="008428F2"/>
    <w:rsid w:val="00842B90"/>
    <w:rsid w:val="00842E02"/>
    <w:rsid w:val="0084485E"/>
    <w:rsid w:val="00844F47"/>
    <w:rsid w:val="008450DD"/>
    <w:rsid w:val="00845D63"/>
    <w:rsid w:val="00845D95"/>
    <w:rsid w:val="008503A2"/>
    <w:rsid w:val="00852453"/>
    <w:rsid w:val="00852458"/>
    <w:rsid w:val="0085302D"/>
    <w:rsid w:val="008533A2"/>
    <w:rsid w:val="00854119"/>
    <w:rsid w:val="0085433B"/>
    <w:rsid w:val="00854456"/>
    <w:rsid w:val="00854BD5"/>
    <w:rsid w:val="00854FCA"/>
    <w:rsid w:val="00855C4A"/>
    <w:rsid w:val="008568C3"/>
    <w:rsid w:val="00856CE1"/>
    <w:rsid w:val="00862040"/>
    <w:rsid w:val="0086295C"/>
    <w:rsid w:val="0086376C"/>
    <w:rsid w:val="00863B99"/>
    <w:rsid w:val="00863F3C"/>
    <w:rsid w:val="00864366"/>
    <w:rsid w:val="00864B31"/>
    <w:rsid w:val="0086503E"/>
    <w:rsid w:val="0086534A"/>
    <w:rsid w:val="008656A1"/>
    <w:rsid w:val="00865ADC"/>
    <w:rsid w:val="00865E98"/>
    <w:rsid w:val="008679F6"/>
    <w:rsid w:val="00870C85"/>
    <w:rsid w:val="00871C7E"/>
    <w:rsid w:val="00872211"/>
    <w:rsid w:val="008728CC"/>
    <w:rsid w:val="008735F1"/>
    <w:rsid w:val="00873890"/>
    <w:rsid w:val="008738F8"/>
    <w:rsid w:val="00873DF9"/>
    <w:rsid w:val="00875216"/>
    <w:rsid w:val="00875479"/>
    <w:rsid w:val="00876438"/>
    <w:rsid w:val="008774E0"/>
    <w:rsid w:val="00880001"/>
    <w:rsid w:val="0088051F"/>
    <w:rsid w:val="00880F4C"/>
    <w:rsid w:val="00881509"/>
    <w:rsid w:val="00882853"/>
    <w:rsid w:val="00883D5E"/>
    <w:rsid w:val="00884A79"/>
    <w:rsid w:val="00885832"/>
    <w:rsid w:val="00885CE1"/>
    <w:rsid w:val="00886A95"/>
    <w:rsid w:val="00887FF3"/>
    <w:rsid w:val="00890160"/>
    <w:rsid w:val="008911AA"/>
    <w:rsid w:val="008915C2"/>
    <w:rsid w:val="008917AD"/>
    <w:rsid w:val="0089226F"/>
    <w:rsid w:val="00892B50"/>
    <w:rsid w:val="00893098"/>
    <w:rsid w:val="008930BE"/>
    <w:rsid w:val="008936D7"/>
    <w:rsid w:val="008940CE"/>
    <w:rsid w:val="008940DF"/>
    <w:rsid w:val="00895A88"/>
    <w:rsid w:val="00895DFD"/>
    <w:rsid w:val="00896ECB"/>
    <w:rsid w:val="00896FDD"/>
    <w:rsid w:val="0089712B"/>
    <w:rsid w:val="00897528"/>
    <w:rsid w:val="00897D38"/>
    <w:rsid w:val="008A11E7"/>
    <w:rsid w:val="008A19D3"/>
    <w:rsid w:val="008A21A1"/>
    <w:rsid w:val="008A2903"/>
    <w:rsid w:val="008A3611"/>
    <w:rsid w:val="008A365C"/>
    <w:rsid w:val="008A406F"/>
    <w:rsid w:val="008A4573"/>
    <w:rsid w:val="008A5112"/>
    <w:rsid w:val="008A5ECD"/>
    <w:rsid w:val="008A623A"/>
    <w:rsid w:val="008A7A05"/>
    <w:rsid w:val="008A7D38"/>
    <w:rsid w:val="008B0199"/>
    <w:rsid w:val="008B1B1C"/>
    <w:rsid w:val="008B3D00"/>
    <w:rsid w:val="008B602E"/>
    <w:rsid w:val="008B62C4"/>
    <w:rsid w:val="008B77E7"/>
    <w:rsid w:val="008B7D79"/>
    <w:rsid w:val="008C062D"/>
    <w:rsid w:val="008C0D47"/>
    <w:rsid w:val="008C10D2"/>
    <w:rsid w:val="008C131F"/>
    <w:rsid w:val="008C1520"/>
    <w:rsid w:val="008C1833"/>
    <w:rsid w:val="008C211A"/>
    <w:rsid w:val="008C25B5"/>
    <w:rsid w:val="008C28C7"/>
    <w:rsid w:val="008C2B14"/>
    <w:rsid w:val="008C4410"/>
    <w:rsid w:val="008C5420"/>
    <w:rsid w:val="008C62D7"/>
    <w:rsid w:val="008C68FE"/>
    <w:rsid w:val="008C6A26"/>
    <w:rsid w:val="008C70F6"/>
    <w:rsid w:val="008C71FF"/>
    <w:rsid w:val="008C7C5C"/>
    <w:rsid w:val="008C7D82"/>
    <w:rsid w:val="008D16AE"/>
    <w:rsid w:val="008D19F2"/>
    <w:rsid w:val="008D1E09"/>
    <w:rsid w:val="008D1F12"/>
    <w:rsid w:val="008D38BB"/>
    <w:rsid w:val="008D4EFC"/>
    <w:rsid w:val="008D59B9"/>
    <w:rsid w:val="008D5AF6"/>
    <w:rsid w:val="008D6DE7"/>
    <w:rsid w:val="008D70D8"/>
    <w:rsid w:val="008D7401"/>
    <w:rsid w:val="008D7AC5"/>
    <w:rsid w:val="008E076B"/>
    <w:rsid w:val="008E0A70"/>
    <w:rsid w:val="008E13DD"/>
    <w:rsid w:val="008E19C2"/>
    <w:rsid w:val="008E2319"/>
    <w:rsid w:val="008E43BD"/>
    <w:rsid w:val="008E4D5C"/>
    <w:rsid w:val="008E677A"/>
    <w:rsid w:val="008E6E95"/>
    <w:rsid w:val="008E7DB8"/>
    <w:rsid w:val="008F01DB"/>
    <w:rsid w:val="008F0BEF"/>
    <w:rsid w:val="008F0F53"/>
    <w:rsid w:val="008F1AD0"/>
    <w:rsid w:val="008F2454"/>
    <w:rsid w:val="008F4237"/>
    <w:rsid w:val="008F4628"/>
    <w:rsid w:val="008F6800"/>
    <w:rsid w:val="008F7392"/>
    <w:rsid w:val="008F785D"/>
    <w:rsid w:val="008F793D"/>
    <w:rsid w:val="008F7D22"/>
    <w:rsid w:val="009005E4"/>
    <w:rsid w:val="00902605"/>
    <w:rsid w:val="00902691"/>
    <w:rsid w:val="00903CC8"/>
    <w:rsid w:val="0090680C"/>
    <w:rsid w:val="00910FE2"/>
    <w:rsid w:val="00911A99"/>
    <w:rsid w:val="00917C14"/>
    <w:rsid w:val="0092089D"/>
    <w:rsid w:val="00920D19"/>
    <w:rsid w:val="009212B8"/>
    <w:rsid w:val="00921534"/>
    <w:rsid w:val="009237C0"/>
    <w:rsid w:val="00927A49"/>
    <w:rsid w:val="009305B4"/>
    <w:rsid w:val="009313F6"/>
    <w:rsid w:val="00931AEB"/>
    <w:rsid w:val="00932413"/>
    <w:rsid w:val="00932DC8"/>
    <w:rsid w:val="00934AA5"/>
    <w:rsid w:val="00934EF6"/>
    <w:rsid w:val="00935086"/>
    <w:rsid w:val="0093580B"/>
    <w:rsid w:val="00935B12"/>
    <w:rsid w:val="00936D45"/>
    <w:rsid w:val="00936FB8"/>
    <w:rsid w:val="009400D0"/>
    <w:rsid w:val="0094011A"/>
    <w:rsid w:val="009405A7"/>
    <w:rsid w:val="00941C5D"/>
    <w:rsid w:val="009421DA"/>
    <w:rsid w:val="0094240B"/>
    <w:rsid w:val="00942B32"/>
    <w:rsid w:val="00945176"/>
    <w:rsid w:val="009454A2"/>
    <w:rsid w:val="009460E8"/>
    <w:rsid w:val="00946B72"/>
    <w:rsid w:val="0094709A"/>
    <w:rsid w:val="00950A12"/>
    <w:rsid w:val="0095185A"/>
    <w:rsid w:val="009529F2"/>
    <w:rsid w:val="00954789"/>
    <w:rsid w:val="00955C46"/>
    <w:rsid w:val="00956F6C"/>
    <w:rsid w:val="00957A2B"/>
    <w:rsid w:val="00960F3F"/>
    <w:rsid w:val="00960FB4"/>
    <w:rsid w:val="009612C7"/>
    <w:rsid w:val="00961B22"/>
    <w:rsid w:val="00962587"/>
    <w:rsid w:val="00963433"/>
    <w:rsid w:val="009637B3"/>
    <w:rsid w:val="00963A9A"/>
    <w:rsid w:val="00963AF3"/>
    <w:rsid w:val="00964DEF"/>
    <w:rsid w:val="009654F8"/>
    <w:rsid w:val="009657B8"/>
    <w:rsid w:val="009669D7"/>
    <w:rsid w:val="00967639"/>
    <w:rsid w:val="0096775B"/>
    <w:rsid w:val="009709F6"/>
    <w:rsid w:val="00970E68"/>
    <w:rsid w:val="00973452"/>
    <w:rsid w:val="009759A4"/>
    <w:rsid w:val="00976B02"/>
    <w:rsid w:val="00976B05"/>
    <w:rsid w:val="00977212"/>
    <w:rsid w:val="00977B45"/>
    <w:rsid w:val="00977DCF"/>
    <w:rsid w:val="00980569"/>
    <w:rsid w:val="00980F40"/>
    <w:rsid w:val="00981BEB"/>
    <w:rsid w:val="00982BA4"/>
    <w:rsid w:val="00983C07"/>
    <w:rsid w:val="0098520F"/>
    <w:rsid w:val="009854EA"/>
    <w:rsid w:val="009859EE"/>
    <w:rsid w:val="009906BC"/>
    <w:rsid w:val="009914E9"/>
    <w:rsid w:val="00991D8E"/>
    <w:rsid w:val="009923DB"/>
    <w:rsid w:val="00993415"/>
    <w:rsid w:val="00993A40"/>
    <w:rsid w:val="00995709"/>
    <w:rsid w:val="0099578C"/>
    <w:rsid w:val="00996521"/>
    <w:rsid w:val="009A0424"/>
    <w:rsid w:val="009A0CC0"/>
    <w:rsid w:val="009A1CA9"/>
    <w:rsid w:val="009A2ACC"/>
    <w:rsid w:val="009A35AE"/>
    <w:rsid w:val="009A379E"/>
    <w:rsid w:val="009A44B5"/>
    <w:rsid w:val="009A48E1"/>
    <w:rsid w:val="009A4F36"/>
    <w:rsid w:val="009A56CC"/>
    <w:rsid w:val="009A6160"/>
    <w:rsid w:val="009A63AC"/>
    <w:rsid w:val="009A66A4"/>
    <w:rsid w:val="009A6CC8"/>
    <w:rsid w:val="009A739C"/>
    <w:rsid w:val="009A7734"/>
    <w:rsid w:val="009B2CE1"/>
    <w:rsid w:val="009B389E"/>
    <w:rsid w:val="009B3A23"/>
    <w:rsid w:val="009B70AE"/>
    <w:rsid w:val="009C0331"/>
    <w:rsid w:val="009C08E0"/>
    <w:rsid w:val="009C0CC2"/>
    <w:rsid w:val="009C13DD"/>
    <w:rsid w:val="009C2219"/>
    <w:rsid w:val="009C2BC3"/>
    <w:rsid w:val="009C464D"/>
    <w:rsid w:val="009C580E"/>
    <w:rsid w:val="009C638E"/>
    <w:rsid w:val="009C7894"/>
    <w:rsid w:val="009C7C7F"/>
    <w:rsid w:val="009D0246"/>
    <w:rsid w:val="009D102E"/>
    <w:rsid w:val="009D1986"/>
    <w:rsid w:val="009D1CA4"/>
    <w:rsid w:val="009D28FF"/>
    <w:rsid w:val="009D37DD"/>
    <w:rsid w:val="009D49C4"/>
    <w:rsid w:val="009D4E52"/>
    <w:rsid w:val="009D58C5"/>
    <w:rsid w:val="009D6562"/>
    <w:rsid w:val="009D6B5E"/>
    <w:rsid w:val="009D6D81"/>
    <w:rsid w:val="009D7596"/>
    <w:rsid w:val="009E023C"/>
    <w:rsid w:val="009E08F0"/>
    <w:rsid w:val="009E0C24"/>
    <w:rsid w:val="009E0D7D"/>
    <w:rsid w:val="009E16FF"/>
    <w:rsid w:val="009E2808"/>
    <w:rsid w:val="009E294D"/>
    <w:rsid w:val="009E375B"/>
    <w:rsid w:val="009E5D80"/>
    <w:rsid w:val="009E6182"/>
    <w:rsid w:val="009E65F1"/>
    <w:rsid w:val="009E7492"/>
    <w:rsid w:val="009E7C4F"/>
    <w:rsid w:val="009F08FB"/>
    <w:rsid w:val="009F10EE"/>
    <w:rsid w:val="009F1333"/>
    <w:rsid w:val="009F2B1E"/>
    <w:rsid w:val="009F423E"/>
    <w:rsid w:val="009F43E8"/>
    <w:rsid w:val="009F46CF"/>
    <w:rsid w:val="009F46F0"/>
    <w:rsid w:val="009F4C6B"/>
    <w:rsid w:val="009F56D9"/>
    <w:rsid w:val="009F6F09"/>
    <w:rsid w:val="009F7216"/>
    <w:rsid w:val="009F7C43"/>
    <w:rsid w:val="009F7EFC"/>
    <w:rsid w:val="00A00503"/>
    <w:rsid w:val="00A01CDA"/>
    <w:rsid w:val="00A02176"/>
    <w:rsid w:val="00A02B14"/>
    <w:rsid w:val="00A02D85"/>
    <w:rsid w:val="00A03BC9"/>
    <w:rsid w:val="00A044D8"/>
    <w:rsid w:val="00A04673"/>
    <w:rsid w:val="00A05078"/>
    <w:rsid w:val="00A050F8"/>
    <w:rsid w:val="00A05142"/>
    <w:rsid w:val="00A0766B"/>
    <w:rsid w:val="00A07DD7"/>
    <w:rsid w:val="00A07E72"/>
    <w:rsid w:val="00A108A4"/>
    <w:rsid w:val="00A12249"/>
    <w:rsid w:val="00A12961"/>
    <w:rsid w:val="00A12A05"/>
    <w:rsid w:val="00A13AE9"/>
    <w:rsid w:val="00A13D1E"/>
    <w:rsid w:val="00A1432F"/>
    <w:rsid w:val="00A14E2A"/>
    <w:rsid w:val="00A155A3"/>
    <w:rsid w:val="00A16D7E"/>
    <w:rsid w:val="00A201CF"/>
    <w:rsid w:val="00A21325"/>
    <w:rsid w:val="00A215A9"/>
    <w:rsid w:val="00A21B90"/>
    <w:rsid w:val="00A22528"/>
    <w:rsid w:val="00A236BB"/>
    <w:rsid w:val="00A24779"/>
    <w:rsid w:val="00A24FFE"/>
    <w:rsid w:val="00A258E5"/>
    <w:rsid w:val="00A25B7C"/>
    <w:rsid w:val="00A26461"/>
    <w:rsid w:val="00A264FF"/>
    <w:rsid w:val="00A26C52"/>
    <w:rsid w:val="00A312FB"/>
    <w:rsid w:val="00A3198B"/>
    <w:rsid w:val="00A334D2"/>
    <w:rsid w:val="00A334E6"/>
    <w:rsid w:val="00A33899"/>
    <w:rsid w:val="00A34FDE"/>
    <w:rsid w:val="00A37B37"/>
    <w:rsid w:val="00A4185C"/>
    <w:rsid w:val="00A42D25"/>
    <w:rsid w:val="00A43855"/>
    <w:rsid w:val="00A43D10"/>
    <w:rsid w:val="00A4454B"/>
    <w:rsid w:val="00A45C63"/>
    <w:rsid w:val="00A472CF"/>
    <w:rsid w:val="00A513EF"/>
    <w:rsid w:val="00A51997"/>
    <w:rsid w:val="00A521F6"/>
    <w:rsid w:val="00A53876"/>
    <w:rsid w:val="00A563B3"/>
    <w:rsid w:val="00A5671F"/>
    <w:rsid w:val="00A567F5"/>
    <w:rsid w:val="00A56C88"/>
    <w:rsid w:val="00A57C0E"/>
    <w:rsid w:val="00A6029B"/>
    <w:rsid w:val="00A61776"/>
    <w:rsid w:val="00A618EA"/>
    <w:rsid w:val="00A61AF0"/>
    <w:rsid w:val="00A633FF"/>
    <w:rsid w:val="00A635C2"/>
    <w:rsid w:val="00A63A3B"/>
    <w:rsid w:val="00A648D0"/>
    <w:rsid w:val="00A66114"/>
    <w:rsid w:val="00A665FA"/>
    <w:rsid w:val="00A67CE7"/>
    <w:rsid w:val="00A7044F"/>
    <w:rsid w:val="00A72BDE"/>
    <w:rsid w:val="00A72EC6"/>
    <w:rsid w:val="00A7437A"/>
    <w:rsid w:val="00A74EB0"/>
    <w:rsid w:val="00A760F2"/>
    <w:rsid w:val="00A76196"/>
    <w:rsid w:val="00A81613"/>
    <w:rsid w:val="00A81937"/>
    <w:rsid w:val="00A81CFC"/>
    <w:rsid w:val="00A824FE"/>
    <w:rsid w:val="00A84392"/>
    <w:rsid w:val="00A84D14"/>
    <w:rsid w:val="00A85301"/>
    <w:rsid w:val="00A8700E"/>
    <w:rsid w:val="00A87473"/>
    <w:rsid w:val="00A92313"/>
    <w:rsid w:val="00A9347F"/>
    <w:rsid w:val="00A93BAC"/>
    <w:rsid w:val="00A94C79"/>
    <w:rsid w:val="00A95350"/>
    <w:rsid w:val="00A95D39"/>
    <w:rsid w:val="00A96D0E"/>
    <w:rsid w:val="00A972CA"/>
    <w:rsid w:val="00A978C9"/>
    <w:rsid w:val="00AA1302"/>
    <w:rsid w:val="00AA15E9"/>
    <w:rsid w:val="00AA322D"/>
    <w:rsid w:val="00AA4E5A"/>
    <w:rsid w:val="00AA514F"/>
    <w:rsid w:val="00AA5C3D"/>
    <w:rsid w:val="00AA607A"/>
    <w:rsid w:val="00AA74A9"/>
    <w:rsid w:val="00AB01C7"/>
    <w:rsid w:val="00AB098D"/>
    <w:rsid w:val="00AB131D"/>
    <w:rsid w:val="00AB52C7"/>
    <w:rsid w:val="00AB5547"/>
    <w:rsid w:val="00AB6BE2"/>
    <w:rsid w:val="00AB6C25"/>
    <w:rsid w:val="00AB6D82"/>
    <w:rsid w:val="00AB7255"/>
    <w:rsid w:val="00AB7918"/>
    <w:rsid w:val="00AC0093"/>
    <w:rsid w:val="00AC01BD"/>
    <w:rsid w:val="00AC22C3"/>
    <w:rsid w:val="00AC2409"/>
    <w:rsid w:val="00AC49BC"/>
    <w:rsid w:val="00AC4ECF"/>
    <w:rsid w:val="00AC53A8"/>
    <w:rsid w:val="00AC6130"/>
    <w:rsid w:val="00AC6A6D"/>
    <w:rsid w:val="00AC6D38"/>
    <w:rsid w:val="00AC716C"/>
    <w:rsid w:val="00AC7961"/>
    <w:rsid w:val="00AC7EB5"/>
    <w:rsid w:val="00AD0DF7"/>
    <w:rsid w:val="00AD1D22"/>
    <w:rsid w:val="00AD3F5A"/>
    <w:rsid w:val="00AD523B"/>
    <w:rsid w:val="00AD52C6"/>
    <w:rsid w:val="00AD7BBC"/>
    <w:rsid w:val="00AE2BB3"/>
    <w:rsid w:val="00AE3967"/>
    <w:rsid w:val="00AE3FEA"/>
    <w:rsid w:val="00AE43A6"/>
    <w:rsid w:val="00AE47BC"/>
    <w:rsid w:val="00AE51F6"/>
    <w:rsid w:val="00AE5535"/>
    <w:rsid w:val="00AE6099"/>
    <w:rsid w:val="00AE6BCF"/>
    <w:rsid w:val="00AE7380"/>
    <w:rsid w:val="00AF042E"/>
    <w:rsid w:val="00AF04D2"/>
    <w:rsid w:val="00AF17C6"/>
    <w:rsid w:val="00AF1CA2"/>
    <w:rsid w:val="00AF5C93"/>
    <w:rsid w:val="00AF7B92"/>
    <w:rsid w:val="00B01603"/>
    <w:rsid w:val="00B01CC5"/>
    <w:rsid w:val="00B032B2"/>
    <w:rsid w:val="00B0574B"/>
    <w:rsid w:val="00B107BC"/>
    <w:rsid w:val="00B109D4"/>
    <w:rsid w:val="00B11EC0"/>
    <w:rsid w:val="00B125DB"/>
    <w:rsid w:val="00B12B18"/>
    <w:rsid w:val="00B14014"/>
    <w:rsid w:val="00B146A1"/>
    <w:rsid w:val="00B14724"/>
    <w:rsid w:val="00B15A1C"/>
    <w:rsid w:val="00B162F7"/>
    <w:rsid w:val="00B16D96"/>
    <w:rsid w:val="00B17B84"/>
    <w:rsid w:val="00B17CDA"/>
    <w:rsid w:val="00B21ACD"/>
    <w:rsid w:val="00B21B8F"/>
    <w:rsid w:val="00B227F2"/>
    <w:rsid w:val="00B25AD9"/>
    <w:rsid w:val="00B274CB"/>
    <w:rsid w:val="00B278F4"/>
    <w:rsid w:val="00B309C8"/>
    <w:rsid w:val="00B30D22"/>
    <w:rsid w:val="00B314EA"/>
    <w:rsid w:val="00B31620"/>
    <w:rsid w:val="00B31780"/>
    <w:rsid w:val="00B325A5"/>
    <w:rsid w:val="00B32932"/>
    <w:rsid w:val="00B34623"/>
    <w:rsid w:val="00B351C4"/>
    <w:rsid w:val="00B35365"/>
    <w:rsid w:val="00B357F0"/>
    <w:rsid w:val="00B37327"/>
    <w:rsid w:val="00B41D93"/>
    <w:rsid w:val="00B4261C"/>
    <w:rsid w:val="00B428E7"/>
    <w:rsid w:val="00B42C9E"/>
    <w:rsid w:val="00B4310F"/>
    <w:rsid w:val="00B4344A"/>
    <w:rsid w:val="00B4530A"/>
    <w:rsid w:val="00B45D0C"/>
    <w:rsid w:val="00B4637F"/>
    <w:rsid w:val="00B467DC"/>
    <w:rsid w:val="00B47E37"/>
    <w:rsid w:val="00B50394"/>
    <w:rsid w:val="00B51E4B"/>
    <w:rsid w:val="00B520EF"/>
    <w:rsid w:val="00B54F83"/>
    <w:rsid w:val="00B558A5"/>
    <w:rsid w:val="00B568DD"/>
    <w:rsid w:val="00B57F01"/>
    <w:rsid w:val="00B60B1C"/>
    <w:rsid w:val="00B617A8"/>
    <w:rsid w:val="00B617D9"/>
    <w:rsid w:val="00B6290F"/>
    <w:rsid w:val="00B6391E"/>
    <w:rsid w:val="00B63F11"/>
    <w:rsid w:val="00B6473C"/>
    <w:rsid w:val="00B64F06"/>
    <w:rsid w:val="00B65332"/>
    <w:rsid w:val="00B65A2C"/>
    <w:rsid w:val="00B67397"/>
    <w:rsid w:val="00B7054D"/>
    <w:rsid w:val="00B71701"/>
    <w:rsid w:val="00B719B7"/>
    <w:rsid w:val="00B71EC5"/>
    <w:rsid w:val="00B71FFE"/>
    <w:rsid w:val="00B72C40"/>
    <w:rsid w:val="00B73E62"/>
    <w:rsid w:val="00B74146"/>
    <w:rsid w:val="00B74389"/>
    <w:rsid w:val="00B7443E"/>
    <w:rsid w:val="00B74E9A"/>
    <w:rsid w:val="00B76BA1"/>
    <w:rsid w:val="00B76F30"/>
    <w:rsid w:val="00B77527"/>
    <w:rsid w:val="00B77C14"/>
    <w:rsid w:val="00B809A8"/>
    <w:rsid w:val="00B80FD8"/>
    <w:rsid w:val="00B817B3"/>
    <w:rsid w:val="00B81872"/>
    <w:rsid w:val="00B81E7E"/>
    <w:rsid w:val="00B832B3"/>
    <w:rsid w:val="00B83647"/>
    <w:rsid w:val="00B869E6"/>
    <w:rsid w:val="00B87494"/>
    <w:rsid w:val="00B9121B"/>
    <w:rsid w:val="00B94296"/>
    <w:rsid w:val="00B944C7"/>
    <w:rsid w:val="00B94879"/>
    <w:rsid w:val="00B9505F"/>
    <w:rsid w:val="00B95746"/>
    <w:rsid w:val="00B95BF6"/>
    <w:rsid w:val="00B96F2D"/>
    <w:rsid w:val="00B97495"/>
    <w:rsid w:val="00B97737"/>
    <w:rsid w:val="00BA02F7"/>
    <w:rsid w:val="00BA11F5"/>
    <w:rsid w:val="00BA1364"/>
    <w:rsid w:val="00BA22D4"/>
    <w:rsid w:val="00BA2722"/>
    <w:rsid w:val="00BA5C77"/>
    <w:rsid w:val="00BA5F38"/>
    <w:rsid w:val="00BA667E"/>
    <w:rsid w:val="00BA6D10"/>
    <w:rsid w:val="00BA7CB8"/>
    <w:rsid w:val="00BB02C3"/>
    <w:rsid w:val="00BB05C3"/>
    <w:rsid w:val="00BB0727"/>
    <w:rsid w:val="00BB0DBA"/>
    <w:rsid w:val="00BB0E78"/>
    <w:rsid w:val="00BB11CA"/>
    <w:rsid w:val="00BB1AD5"/>
    <w:rsid w:val="00BB1D72"/>
    <w:rsid w:val="00BB40BF"/>
    <w:rsid w:val="00BB43F9"/>
    <w:rsid w:val="00BB4698"/>
    <w:rsid w:val="00BB495D"/>
    <w:rsid w:val="00BB515F"/>
    <w:rsid w:val="00BB521A"/>
    <w:rsid w:val="00BB5535"/>
    <w:rsid w:val="00BB557C"/>
    <w:rsid w:val="00BB560F"/>
    <w:rsid w:val="00BB5EE2"/>
    <w:rsid w:val="00BB61C3"/>
    <w:rsid w:val="00BB69F9"/>
    <w:rsid w:val="00BB6EE5"/>
    <w:rsid w:val="00BB7BEF"/>
    <w:rsid w:val="00BC19D5"/>
    <w:rsid w:val="00BC3A28"/>
    <w:rsid w:val="00BC4C20"/>
    <w:rsid w:val="00BC4DDB"/>
    <w:rsid w:val="00BC6DDA"/>
    <w:rsid w:val="00BC723E"/>
    <w:rsid w:val="00BC755B"/>
    <w:rsid w:val="00BC7CE4"/>
    <w:rsid w:val="00BD0008"/>
    <w:rsid w:val="00BD040C"/>
    <w:rsid w:val="00BD0A14"/>
    <w:rsid w:val="00BD0CC5"/>
    <w:rsid w:val="00BD1215"/>
    <w:rsid w:val="00BD2184"/>
    <w:rsid w:val="00BD2631"/>
    <w:rsid w:val="00BD2E8E"/>
    <w:rsid w:val="00BD344A"/>
    <w:rsid w:val="00BD4E47"/>
    <w:rsid w:val="00BD503A"/>
    <w:rsid w:val="00BD6A1E"/>
    <w:rsid w:val="00BD6FCA"/>
    <w:rsid w:val="00BD7334"/>
    <w:rsid w:val="00BD76C7"/>
    <w:rsid w:val="00BE0232"/>
    <w:rsid w:val="00BE0C2B"/>
    <w:rsid w:val="00BE1549"/>
    <w:rsid w:val="00BE1775"/>
    <w:rsid w:val="00BE1E7D"/>
    <w:rsid w:val="00BE2538"/>
    <w:rsid w:val="00BE291A"/>
    <w:rsid w:val="00BE2A56"/>
    <w:rsid w:val="00BE2B86"/>
    <w:rsid w:val="00BE3A2E"/>
    <w:rsid w:val="00BE3B20"/>
    <w:rsid w:val="00BE508A"/>
    <w:rsid w:val="00BE5295"/>
    <w:rsid w:val="00BE5879"/>
    <w:rsid w:val="00BE612A"/>
    <w:rsid w:val="00BF050F"/>
    <w:rsid w:val="00BF05D1"/>
    <w:rsid w:val="00BF1210"/>
    <w:rsid w:val="00BF178A"/>
    <w:rsid w:val="00BF1C9D"/>
    <w:rsid w:val="00BF24C1"/>
    <w:rsid w:val="00BF286E"/>
    <w:rsid w:val="00BF2F2E"/>
    <w:rsid w:val="00BF57F7"/>
    <w:rsid w:val="00BF5D07"/>
    <w:rsid w:val="00C002D1"/>
    <w:rsid w:val="00C0058E"/>
    <w:rsid w:val="00C00B98"/>
    <w:rsid w:val="00C00E83"/>
    <w:rsid w:val="00C0304B"/>
    <w:rsid w:val="00C0346A"/>
    <w:rsid w:val="00C04355"/>
    <w:rsid w:val="00C043F1"/>
    <w:rsid w:val="00C05423"/>
    <w:rsid w:val="00C061E1"/>
    <w:rsid w:val="00C063BF"/>
    <w:rsid w:val="00C075DD"/>
    <w:rsid w:val="00C107B1"/>
    <w:rsid w:val="00C10C07"/>
    <w:rsid w:val="00C111C9"/>
    <w:rsid w:val="00C12489"/>
    <w:rsid w:val="00C128D4"/>
    <w:rsid w:val="00C131F5"/>
    <w:rsid w:val="00C13F7A"/>
    <w:rsid w:val="00C1422F"/>
    <w:rsid w:val="00C14D08"/>
    <w:rsid w:val="00C15521"/>
    <w:rsid w:val="00C16540"/>
    <w:rsid w:val="00C167C2"/>
    <w:rsid w:val="00C16DFD"/>
    <w:rsid w:val="00C172CE"/>
    <w:rsid w:val="00C23DE4"/>
    <w:rsid w:val="00C244E0"/>
    <w:rsid w:val="00C25427"/>
    <w:rsid w:val="00C2553F"/>
    <w:rsid w:val="00C26979"/>
    <w:rsid w:val="00C26EE8"/>
    <w:rsid w:val="00C3121F"/>
    <w:rsid w:val="00C313D8"/>
    <w:rsid w:val="00C31DEF"/>
    <w:rsid w:val="00C32479"/>
    <w:rsid w:val="00C32B6A"/>
    <w:rsid w:val="00C34220"/>
    <w:rsid w:val="00C3443E"/>
    <w:rsid w:val="00C34721"/>
    <w:rsid w:val="00C34953"/>
    <w:rsid w:val="00C34B53"/>
    <w:rsid w:val="00C35261"/>
    <w:rsid w:val="00C35E10"/>
    <w:rsid w:val="00C36517"/>
    <w:rsid w:val="00C36CEF"/>
    <w:rsid w:val="00C40A68"/>
    <w:rsid w:val="00C40ACC"/>
    <w:rsid w:val="00C40E38"/>
    <w:rsid w:val="00C415FD"/>
    <w:rsid w:val="00C417B3"/>
    <w:rsid w:val="00C4226E"/>
    <w:rsid w:val="00C43E2A"/>
    <w:rsid w:val="00C445E8"/>
    <w:rsid w:val="00C45498"/>
    <w:rsid w:val="00C4647E"/>
    <w:rsid w:val="00C46CFA"/>
    <w:rsid w:val="00C47D43"/>
    <w:rsid w:val="00C50ABD"/>
    <w:rsid w:val="00C50FA9"/>
    <w:rsid w:val="00C51480"/>
    <w:rsid w:val="00C51B0D"/>
    <w:rsid w:val="00C51F13"/>
    <w:rsid w:val="00C541F6"/>
    <w:rsid w:val="00C54677"/>
    <w:rsid w:val="00C548E7"/>
    <w:rsid w:val="00C551E7"/>
    <w:rsid w:val="00C555C9"/>
    <w:rsid w:val="00C5621E"/>
    <w:rsid w:val="00C5678E"/>
    <w:rsid w:val="00C567D2"/>
    <w:rsid w:val="00C57258"/>
    <w:rsid w:val="00C577D8"/>
    <w:rsid w:val="00C626C7"/>
    <w:rsid w:val="00C62CE1"/>
    <w:rsid w:val="00C6743B"/>
    <w:rsid w:val="00C70D63"/>
    <w:rsid w:val="00C71B4C"/>
    <w:rsid w:val="00C73479"/>
    <w:rsid w:val="00C73FC3"/>
    <w:rsid w:val="00C74DFC"/>
    <w:rsid w:val="00C77FC7"/>
    <w:rsid w:val="00C80674"/>
    <w:rsid w:val="00C80EEF"/>
    <w:rsid w:val="00C815FD"/>
    <w:rsid w:val="00C8392F"/>
    <w:rsid w:val="00C840F5"/>
    <w:rsid w:val="00C848B4"/>
    <w:rsid w:val="00C850DB"/>
    <w:rsid w:val="00C86077"/>
    <w:rsid w:val="00C867C6"/>
    <w:rsid w:val="00C87419"/>
    <w:rsid w:val="00C87D0F"/>
    <w:rsid w:val="00C906C8"/>
    <w:rsid w:val="00C90F47"/>
    <w:rsid w:val="00C92F99"/>
    <w:rsid w:val="00C944CC"/>
    <w:rsid w:val="00C956ED"/>
    <w:rsid w:val="00C95D5F"/>
    <w:rsid w:val="00C96D82"/>
    <w:rsid w:val="00C96F44"/>
    <w:rsid w:val="00C96FDC"/>
    <w:rsid w:val="00C973E0"/>
    <w:rsid w:val="00CA0258"/>
    <w:rsid w:val="00CA0402"/>
    <w:rsid w:val="00CA0EFD"/>
    <w:rsid w:val="00CA1746"/>
    <w:rsid w:val="00CA2E4A"/>
    <w:rsid w:val="00CA4802"/>
    <w:rsid w:val="00CA5566"/>
    <w:rsid w:val="00CA7E20"/>
    <w:rsid w:val="00CB0E47"/>
    <w:rsid w:val="00CB163F"/>
    <w:rsid w:val="00CB1BB4"/>
    <w:rsid w:val="00CB2AAE"/>
    <w:rsid w:val="00CB329D"/>
    <w:rsid w:val="00CB5D83"/>
    <w:rsid w:val="00CB66F8"/>
    <w:rsid w:val="00CB6948"/>
    <w:rsid w:val="00CB7EE4"/>
    <w:rsid w:val="00CB7FF3"/>
    <w:rsid w:val="00CC141D"/>
    <w:rsid w:val="00CC343F"/>
    <w:rsid w:val="00CC42B5"/>
    <w:rsid w:val="00CC432A"/>
    <w:rsid w:val="00CC462E"/>
    <w:rsid w:val="00CC4DB1"/>
    <w:rsid w:val="00CC52C5"/>
    <w:rsid w:val="00CD10FB"/>
    <w:rsid w:val="00CD11A2"/>
    <w:rsid w:val="00CD1300"/>
    <w:rsid w:val="00CD1A82"/>
    <w:rsid w:val="00CD2452"/>
    <w:rsid w:val="00CD2EB6"/>
    <w:rsid w:val="00CD33D3"/>
    <w:rsid w:val="00CD3D21"/>
    <w:rsid w:val="00CD516B"/>
    <w:rsid w:val="00CD571B"/>
    <w:rsid w:val="00CD5773"/>
    <w:rsid w:val="00CD622A"/>
    <w:rsid w:val="00CD65C8"/>
    <w:rsid w:val="00CD781A"/>
    <w:rsid w:val="00CE0EF8"/>
    <w:rsid w:val="00CE12E3"/>
    <w:rsid w:val="00CE2439"/>
    <w:rsid w:val="00CE5D58"/>
    <w:rsid w:val="00CE6996"/>
    <w:rsid w:val="00CE6F46"/>
    <w:rsid w:val="00CE77AF"/>
    <w:rsid w:val="00CE7B00"/>
    <w:rsid w:val="00CF0216"/>
    <w:rsid w:val="00CF03E6"/>
    <w:rsid w:val="00CF06E6"/>
    <w:rsid w:val="00CF086D"/>
    <w:rsid w:val="00CF0DE6"/>
    <w:rsid w:val="00CF19E5"/>
    <w:rsid w:val="00CF24BC"/>
    <w:rsid w:val="00CF2659"/>
    <w:rsid w:val="00CF280D"/>
    <w:rsid w:val="00CF378B"/>
    <w:rsid w:val="00CF4989"/>
    <w:rsid w:val="00CF4D24"/>
    <w:rsid w:val="00CF5525"/>
    <w:rsid w:val="00CF6EF9"/>
    <w:rsid w:val="00CF7600"/>
    <w:rsid w:val="00CF76FD"/>
    <w:rsid w:val="00CF7E1F"/>
    <w:rsid w:val="00D00A8D"/>
    <w:rsid w:val="00D00F2A"/>
    <w:rsid w:val="00D01169"/>
    <w:rsid w:val="00D012B8"/>
    <w:rsid w:val="00D02208"/>
    <w:rsid w:val="00D03619"/>
    <w:rsid w:val="00D037D7"/>
    <w:rsid w:val="00D03F65"/>
    <w:rsid w:val="00D04302"/>
    <w:rsid w:val="00D04A63"/>
    <w:rsid w:val="00D04A6B"/>
    <w:rsid w:val="00D05B71"/>
    <w:rsid w:val="00D06504"/>
    <w:rsid w:val="00D079B9"/>
    <w:rsid w:val="00D07C16"/>
    <w:rsid w:val="00D07FB8"/>
    <w:rsid w:val="00D1009D"/>
    <w:rsid w:val="00D128EF"/>
    <w:rsid w:val="00D1294A"/>
    <w:rsid w:val="00D12A0E"/>
    <w:rsid w:val="00D12B50"/>
    <w:rsid w:val="00D1477D"/>
    <w:rsid w:val="00D14EB6"/>
    <w:rsid w:val="00D153EA"/>
    <w:rsid w:val="00D15733"/>
    <w:rsid w:val="00D15A8A"/>
    <w:rsid w:val="00D15F75"/>
    <w:rsid w:val="00D163BC"/>
    <w:rsid w:val="00D16602"/>
    <w:rsid w:val="00D2006D"/>
    <w:rsid w:val="00D20956"/>
    <w:rsid w:val="00D20B39"/>
    <w:rsid w:val="00D20E29"/>
    <w:rsid w:val="00D21080"/>
    <w:rsid w:val="00D21D6B"/>
    <w:rsid w:val="00D22B38"/>
    <w:rsid w:val="00D23EB5"/>
    <w:rsid w:val="00D2546C"/>
    <w:rsid w:val="00D260D7"/>
    <w:rsid w:val="00D26D99"/>
    <w:rsid w:val="00D27027"/>
    <w:rsid w:val="00D27B4C"/>
    <w:rsid w:val="00D27C5D"/>
    <w:rsid w:val="00D30921"/>
    <w:rsid w:val="00D30B61"/>
    <w:rsid w:val="00D31001"/>
    <w:rsid w:val="00D31019"/>
    <w:rsid w:val="00D32BB2"/>
    <w:rsid w:val="00D32DD3"/>
    <w:rsid w:val="00D33332"/>
    <w:rsid w:val="00D3349D"/>
    <w:rsid w:val="00D33A9B"/>
    <w:rsid w:val="00D33B5E"/>
    <w:rsid w:val="00D35F73"/>
    <w:rsid w:val="00D36340"/>
    <w:rsid w:val="00D3695C"/>
    <w:rsid w:val="00D41875"/>
    <w:rsid w:val="00D452E7"/>
    <w:rsid w:val="00D4582C"/>
    <w:rsid w:val="00D459D1"/>
    <w:rsid w:val="00D4774D"/>
    <w:rsid w:val="00D51149"/>
    <w:rsid w:val="00D51B9E"/>
    <w:rsid w:val="00D51C6F"/>
    <w:rsid w:val="00D51EDB"/>
    <w:rsid w:val="00D51FBA"/>
    <w:rsid w:val="00D51FDB"/>
    <w:rsid w:val="00D528E2"/>
    <w:rsid w:val="00D52AE7"/>
    <w:rsid w:val="00D52B96"/>
    <w:rsid w:val="00D55708"/>
    <w:rsid w:val="00D57FE4"/>
    <w:rsid w:val="00D60D0E"/>
    <w:rsid w:val="00D6124C"/>
    <w:rsid w:val="00D61C54"/>
    <w:rsid w:val="00D61E3A"/>
    <w:rsid w:val="00D6204C"/>
    <w:rsid w:val="00D63B30"/>
    <w:rsid w:val="00D640D3"/>
    <w:rsid w:val="00D654B8"/>
    <w:rsid w:val="00D65838"/>
    <w:rsid w:val="00D65D63"/>
    <w:rsid w:val="00D675B3"/>
    <w:rsid w:val="00D7186D"/>
    <w:rsid w:val="00D720C0"/>
    <w:rsid w:val="00D72FA6"/>
    <w:rsid w:val="00D73A2B"/>
    <w:rsid w:val="00D748DB"/>
    <w:rsid w:val="00D74DD7"/>
    <w:rsid w:val="00D754F9"/>
    <w:rsid w:val="00D76090"/>
    <w:rsid w:val="00D7667B"/>
    <w:rsid w:val="00D76E15"/>
    <w:rsid w:val="00D76F90"/>
    <w:rsid w:val="00D77F51"/>
    <w:rsid w:val="00D80711"/>
    <w:rsid w:val="00D80882"/>
    <w:rsid w:val="00D81420"/>
    <w:rsid w:val="00D82D04"/>
    <w:rsid w:val="00D83477"/>
    <w:rsid w:val="00D83D0F"/>
    <w:rsid w:val="00D84646"/>
    <w:rsid w:val="00D84AA2"/>
    <w:rsid w:val="00D84F4D"/>
    <w:rsid w:val="00D85015"/>
    <w:rsid w:val="00D8597A"/>
    <w:rsid w:val="00D866CD"/>
    <w:rsid w:val="00D90046"/>
    <w:rsid w:val="00D914BB"/>
    <w:rsid w:val="00D91FF6"/>
    <w:rsid w:val="00D92395"/>
    <w:rsid w:val="00D926B8"/>
    <w:rsid w:val="00D9419E"/>
    <w:rsid w:val="00D942B1"/>
    <w:rsid w:val="00D94F52"/>
    <w:rsid w:val="00D95315"/>
    <w:rsid w:val="00D967BE"/>
    <w:rsid w:val="00D96F18"/>
    <w:rsid w:val="00D96F2B"/>
    <w:rsid w:val="00D97086"/>
    <w:rsid w:val="00D9733A"/>
    <w:rsid w:val="00D97513"/>
    <w:rsid w:val="00D976AC"/>
    <w:rsid w:val="00DA047F"/>
    <w:rsid w:val="00DA0EF2"/>
    <w:rsid w:val="00DA292D"/>
    <w:rsid w:val="00DA314B"/>
    <w:rsid w:val="00DA4960"/>
    <w:rsid w:val="00DA4D43"/>
    <w:rsid w:val="00DA73D4"/>
    <w:rsid w:val="00DB00C3"/>
    <w:rsid w:val="00DB1B9F"/>
    <w:rsid w:val="00DB6133"/>
    <w:rsid w:val="00DB7753"/>
    <w:rsid w:val="00DC025D"/>
    <w:rsid w:val="00DC037B"/>
    <w:rsid w:val="00DC299B"/>
    <w:rsid w:val="00DC3BD5"/>
    <w:rsid w:val="00DC4B1C"/>
    <w:rsid w:val="00DC5A26"/>
    <w:rsid w:val="00DC5B27"/>
    <w:rsid w:val="00DC6AB1"/>
    <w:rsid w:val="00DC740C"/>
    <w:rsid w:val="00DC7536"/>
    <w:rsid w:val="00DC78F7"/>
    <w:rsid w:val="00DD272F"/>
    <w:rsid w:val="00DD2B58"/>
    <w:rsid w:val="00DD3E51"/>
    <w:rsid w:val="00DD4636"/>
    <w:rsid w:val="00DD55ED"/>
    <w:rsid w:val="00DD6657"/>
    <w:rsid w:val="00DD673A"/>
    <w:rsid w:val="00DD7AB5"/>
    <w:rsid w:val="00DD7D26"/>
    <w:rsid w:val="00DE01D1"/>
    <w:rsid w:val="00DE0871"/>
    <w:rsid w:val="00DE1066"/>
    <w:rsid w:val="00DE55F0"/>
    <w:rsid w:val="00DE7A25"/>
    <w:rsid w:val="00DE7D21"/>
    <w:rsid w:val="00DF25A1"/>
    <w:rsid w:val="00DF2B46"/>
    <w:rsid w:val="00DF38A0"/>
    <w:rsid w:val="00DF55A7"/>
    <w:rsid w:val="00DF71F1"/>
    <w:rsid w:val="00E006E9"/>
    <w:rsid w:val="00E009D8"/>
    <w:rsid w:val="00E012DC"/>
    <w:rsid w:val="00E0207D"/>
    <w:rsid w:val="00E0320E"/>
    <w:rsid w:val="00E0405B"/>
    <w:rsid w:val="00E047E0"/>
    <w:rsid w:val="00E049FE"/>
    <w:rsid w:val="00E04C24"/>
    <w:rsid w:val="00E04D18"/>
    <w:rsid w:val="00E06299"/>
    <w:rsid w:val="00E06444"/>
    <w:rsid w:val="00E07D54"/>
    <w:rsid w:val="00E106D1"/>
    <w:rsid w:val="00E11F76"/>
    <w:rsid w:val="00E12E18"/>
    <w:rsid w:val="00E13B8E"/>
    <w:rsid w:val="00E14172"/>
    <w:rsid w:val="00E14242"/>
    <w:rsid w:val="00E1425F"/>
    <w:rsid w:val="00E1582D"/>
    <w:rsid w:val="00E15A13"/>
    <w:rsid w:val="00E169AC"/>
    <w:rsid w:val="00E17124"/>
    <w:rsid w:val="00E17C46"/>
    <w:rsid w:val="00E17C8A"/>
    <w:rsid w:val="00E17D79"/>
    <w:rsid w:val="00E2014B"/>
    <w:rsid w:val="00E2063E"/>
    <w:rsid w:val="00E20B92"/>
    <w:rsid w:val="00E22288"/>
    <w:rsid w:val="00E23999"/>
    <w:rsid w:val="00E239EC"/>
    <w:rsid w:val="00E24EFB"/>
    <w:rsid w:val="00E25981"/>
    <w:rsid w:val="00E260E6"/>
    <w:rsid w:val="00E261D0"/>
    <w:rsid w:val="00E264D6"/>
    <w:rsid w:val="00E26F3E"/>
    <w:rsid w:val="00E27A28"/>
    <w:rsid w:val="00E27F35"/>
    <w:rsid w:val="00E30CAE"/>
    <w:rsid w:val="00E32E25"/>
    <w:rsid w:val="00E33F47"/>
    <w:rsid w:val="00E34166"/>
    <w:rsid w:val="00E35C57"/>
    <w:rsid w:val="00E35D2D"/>
    <w:rsid w:val="00E361BC"/>
    <w:rsid w:val="00E368B2"/>
    <w:rsid w:val="00E36DCE"/>
    <w:rsid w:val="00E37332"/>
    <w:rsid w:val="00E37664"/>
    <w:rsid w:val="00E37801"/>
    <w:rsid w:val="00E42218"/>
    <w:rsid w:val="00E4229A"/>
    <w:rsid w:val="00E424B2"/>
    <w:rsid w:val="00E42F27"/>
    <w:rsid w:val="00E443B7"/>
    <w:rsid w:val="00E44D39"/>
    <w:rsid w:val="00E455BA"/>
    <w:rsid w:val="00E45CEB"/>
    <w:rsid w:val="00E46212"/>
    <w:rsid w:val="00E4745D"/>
    <w:rsid w:val="00E475A0"/>
    <w:rsid w:val="00E4786B"/>
    <w:rsid w:val="00E5021A"/>
    <w:rsid w:val="00E51944"/>
    <w:rsid w:val="00E52BFA"/>
    <w:rsid w:val="00E52DEB"/>
    <w:rsid w:val="00E53307"/>
    <w:rsid w:val="00E53AA6"/>
    <w:rsid w:val="00E53F96"/>
    <w:rsid w:val="00E54003"/>
    <w:rsid w:val="00E5492B"/>
    <w:rsid w:val="00E54E50"/>
    <w:rsid w:val="00E5574F"/>
    <w:rsid w:val="00E56253"/>
    <w:rsid w:val="00E5755D"/>
    <w:rsid w:val="00E6078D"/>
    <w:rsid w:val="00E61D6A"/>
    <w:rsid w:val="00E62B32"/>
    <w:rsid w:val="00E633C9"/>
    <w:rsid w:val="00E6361D"/>
    <w:rsid w:val="00E6390C"/>
    <w:rsid w:val="00E639C4"/>
    <w:rsid w:val="00E64F3F"/>
    <w:rsid w:val="00E66D66"/>
    <w:rsid w:val="00E676A6"/>
    <w:rsid w:val="00E70793"/>
    <w:rsid w:val="00E71133"/>
    <w:rsid w:val="00E73ECE"/>
    <w:rsid w:val="00E7400A"/>
    <w:rsid w:val="00E74053"/>
    <w:rsid w:val="00E7492B"/>
    <w:rsid w:val="00E762E1"/>
    <w:rsid w:val="00E770B7"/>
    <w:rsid w:val="00E77464"/>
    <w:rsid w:val="00E80F98"/>
    <w:rsid w:val="00E81226"/>
    <w:rsid w:val="00E81DD5"/>
    <w:rsid w:val="00E827FA"/>
    <w:rsid w:val="00E8338F"/>
    <w:rsid w:val="00E838BC"/>
    <w:rsid w:val="00E84613"/>
    <w:rsid w:val="00E8536A"/>
    <w:rsid w:val="00E85892"/>
    <w:rsid w:val="00E872D2"/>
    <w:rsid w:val="00E872E2"/>
    <w:rsid w:val="00E873CD"/>
    <w:rsid w:val="00E875D3"/>
    <w:rsid w:val="00E879BD"/>
    <w:rsid w:val="00E87C65"/>
    <w:rsid w:val="00E9062D"/>
    <w:rsid w:val="00E90F37"/>
    <w:rsid w:val="00E91DFD"/>
    <w:rsid w:val="00E92A64"/>
    <w:rsid w:val="00E943EB"/>
    <w:rsid w:val="00E94688"/>
    <w:rsid w:val="00E947AE"/>
    <w:rsid w:val="00E95515"/>
    <w:rsid w:val="00E95BB4"/>
    <w:rsid w:val="00E96351"/>
    <w:rsid w:val="00E9716F"/>
    <w:rsid w:val="00EA1D88"/>
    <w:rsid w:val="00EA246B"/>
    <w:rsid w:val="00EA2FBD"/>
    <w:rsid w:val="00EA39E3"/>
    <w:rsid w:val="00EA3FE5"/>
    <w:rsid w:val="00EA41B8"/>
    <w:rsid w:val="00EA5083"/>
    <w:rsid w:val="00EA520A"/>
    <w:rsid w:val="00EA7FD8"/>
    <w:rsid w:val="00EB1632"/>
    <w:rsid w:val="00EB2563"/>
    <w:rsid w:val="00EB2F2B"/>
    <w:rsid w:val="00EB3991"/>
    <w:rsid w:val="00EB3B9D"/>
    <w:rsid w:val="00EB41F5"/>
    <w:rsid w:val="00EB4940"/>
    <w:rsid w:val="00EB589E"/>
    <w:rsid w:val="00EB6FBD"/>
    <w:rsid w:val="00EC1A40"/>
    <w:rsid w:val="00EC23D0"/>
    <w:rsid w:val="00EC2D36"/>
    <w:rsid w:val="00EC2DE0"/>
    <w:rsid w:val="00EC349C"/>
    <w:rsid w:val="00EC57FB"/>
    <w:rsid w:val="00EC65A2"/>
    <w:rsid w:val="00EC7715"/>
    <w:rsid w:val="00ED13C1"/>
    <w:rsid w:val="00ED21B0"/>
    <w:rsid w:val="00ED2B59"/>
    <w:rsid w:val="00ED3910"/>
    <w:rsid w:val="00ED5BA6"/>
    <w:rsid w:val="00ED5DD1"/>
    <w:rsid w:val="00ED6121"/>
    <w:rsid w:val="00ED6503"/>
    <w:rsid w:val="00ED6B73"/>
    <w:rsid w:val="00ED6EA9"/>
    <w:rsid w:val="00ED75F2"/>
    <w:rsid w:val="00ED7AF3"/>
    <w:rsid w:val="00ED7EC5"/>
    <w:rsid w:val="00EE1CB3"/>
    <w:rsid w:val="00EE25AE"/>
    <w:rsid w:val="00EE2B72"/>
    <w:rsid w:val="00EE3CD1"/>
    <w:rsid w:val="00EE3F93"/>
    <w:rsid w:val="00EE4E57"/>
    <w:rsid w:val="00EE5186"/>
    <w:rsid w:val="00EE5D52"/>
    <w:rsid w:val="00EE5E96"/>
    <w:rsid w:val="00EE60C5"/>
    <w:rsid w:val="00EE64D6"/>
    <w:rsid w:val="00EE7A85"/>
    <w:rsid w:val="00EE7ECD"/>
    <w:rsid w:val="00EF0113"/>
    <w:rsid w:val="00EF1120"/>
    <w:rsid w:val="00EF17FE"/>
    <w:rsid w:val="00EF212E"/>
    <w:rsid w:val="00EF22A9"/>
    <w:rsid w:val="00EF2E61"/>
    <w:rsid w:val="00EF3934"/>
    <w:rsid w:val="00EF40B3"/>
    <w:rsid w:val="00EF4170"/>
    <w:rsid w:val="00EF581E"/>
    <w:rsid w:val="00EF5B63"/>
    <w:rsid w:val="00EF6A9E"/>
    <w:rsid w:val="00EF78F1"/>
    <w:rsid w:val="00F00071"/>
    <w:rsid w:val="00F01FDD"/>
    <w:rsid w:val="00F02375"/>
    <w:rsid w:val="00F02BD3"/>
    <w:rsid w:val="00F02F76"/>
    <w:rsid w:val="00F034FD"/>
    <w:rsid w:val="00F049A8"/>
    <w:rsid w:val="00F07653"/>
    <w:rsid w:val="00F078C9"/>
    <w:rsid w:val="00F11A9B"/>
    <w:rsid w:val="00F11FDB"/>
    <w:rsid w:val="00F13D03"/>
    <w:rsid w:val="00F13E99"/>
    <w:rsid w:val="00F14E22"/>
    <w:rsid w:val="00F14F03"/>
    <w:rsid w:val="00F152E1"/>
    <w:rsid w:val="00F157BB"/>
    <w:rsid w:val="00F16B3D"/>
    <w:rsid w:val="00F1728A"/>
    <w:rsid w:val="00F17A77"/>
    <w:rsid w:val="00F213DA"/>
    <w:rsid w:val="00F25672"/>
    <w:rsid w:val="00F264D2"/>
    <w:rsid w:val="00F26A26"/>
    <w:rsid w:val="00F27713"/>
    <w:rsid w:val="00F30B10"/>
    <w:rsid w:val="00F31D5D"/>
    <w:rsid w:val="00F3223B"/>
    <w:rsid w:val="00F350DA"/>
    <w:rsid w:val="00F351DE"/>
    <w:rsid w:val="00F359C0"/>
    <w:rsid w:val="00F3678D"/>
    <w:rsid w:val="00F36BDD"/>
    <w:rsid w:val="00F36E46"/>
    <w:rsid w:val="00F36F0C"/>
    <w:rsid w:val="00F3752D"/>
    <w:rsid w:val="00F379EA"/>
    <w:rsid w:val="00F42345"/>
    <w:rsid w:val="00F446A4"/>
    <w:rsid w:val="00F450BF"/>
    <w:rsid w:val="00F458CF"/>
    <w:rsid w:val="00F47B5C"/>
    <w:rsid w:val="00F47B92"/>
    <w:rsid w:val="00F501D9"/>
    <w:rsid w:val="00F50538"/>
    <w:rsid w:val="00F52BB6"/>
    <w:rsid w:val="00F53459"/>
    <w:rsid w:val="00F534DC"/>
    <w:rsid w:val="00F53CB5"/>
    <w:rsid w:val="00F5617D"/>
    <w:rsid w:val="00F562A9"/>
    <w:rsid w:val="00F56998"/>
    <w:rsid w:val="00F6153C"/>
    <w:rsid w:val="00F616F2"/>
    <w:rsid w:val="00F62567"/>
    <w:rsid w:val="00F6269E"/>
    <w:rsid w:val="00F62D0C"/>
    <w:rsid w:val="00F64CE6"/>
    <w:rsid w:val="00F70F6D"/>
    <w:rsid w:val="00F710C3"/>
    <w:rsid w:val="00F7126F"/>
    <w:rsid w:val="00F71355"/>
    <w:rsid w:val="00F71C3A"/>
    <w:rsid w:val="00F71D2B"/>
    <w:rsid w:val="00F72D75"/>
    <w:rsid w:val="00F741FE"/>
    <w:rsid w:val="00F757EA"/>
    <w:rsid w:val="00F759CE"/>
    <w:rsid w:val="00F77493"/>
    <w:rsid w:val="00F775E4"/>
    <w:rsid w:val="00F80857"/>
    <w:rsid w:val="00F80ACD"/>
    <w:rsid w:val="00F810BA"/>
    <w:rsid w:val="00F81E2A"/>
    <w:rsid w:val="00F827DF"/>
    <w:rsid w:val="00F82859"/>
    <w:rsid w:val="00F82F79"/>
    <w:rsid w:val="00F83D1A"/>
    <w:rsid w:val="00F842B2"/>
    <w:rsid w:val="00F857EA"/>
    <w:rsid w:val="00F86D03"/>
    <w:rsid w:val="00F87283"/>
    <w:rsid w:val="00F875F7"/>
    <w:rsid w:val="00F90B1D"/>
    <w:rsid w:val="00F90F1E"/>
    <w:rsid w:val="00F91079"/>
    <w:rsid w:val="00F91263"/>
    <w:rsid w:val="00F91474"/>
    <w:rsid w:val="00F91764"/>
    <w:rsid w:val="00F92926"/>
    <w:rsid w:val="00F9377F"/>
    <w:rsid w:val="00F9419D"/>
    <w:rsid w:val="00F94612"/>
    <w:rsid w:val="00F96708"/>
    <w:rsid w:val="00F96ED9"/>
    <w:rsid w:val="00F97450"/>
    <w:rsid w:val="00FA16C7"/>
    <w:rsid w:val="00FA20CE"/>
    <w:rsid w:val="00FA316F"/>
    <w:rsid w:val="00FA3FF1"/>
    <w:rsid w:val="00FB0203"/>
    <w:rsid w:val="00FB091B"/>
    <w:rsid w:val="00FB1495"/>
    <w:rsid w:val="00FB2D47"/>
    <w:rsid w:val="00FB3D1A"/>
    <w:rsid w:val="00FB43C6"/>
    <w:rsid w:val="00FB4C4F"/>
    <w:rsid w:val="00FB5148"/>
    <w:rsid w:val="00FB57FE"/>
    <w:rsid w:val="00FB6081"/>
    <w:rsid w:val="00FB662C"/>
    <w:rsid w:val="00FB67F5"/>
    <w:rsid w:val="00FB7464"/>
    <w:rsid w:val="00FB74EB"/>
    <w:rsid w:val="00FC3CED"/>
    <w:rsid w:val="00FC4BD0"/>
    <w:rsid w:val="00FC56ED"/>
    <w:rsid w:val="00FC5709"/>
    <w:rsid w:val="00FC66AD"/>
    <w:rsid w:val="00FD1E3E"/>
    <w:rsid w:val="00FD2D15"/>
    <w:rsid w:val="00FD3054"/>
    <w:rsid w:val="00FD30CC"/>
    <w:rsid w:val="00FD347A"/>
    <w:rsid w:val="00FD3938"/>
    <w:rsid w:val="00FD4047"/>
    <w:rsid w:val="00FD4721"/>
    <w:rsid w:val="00FD77B4"/>
    <w:rsid w:val="00FD7E83"/>
    <w:rsid w:val="00FE1FF5"/>
    <w:rsid w:val="00FE28D2"/>
    <w:rsid w:val="00FE3335"/>
    <w:rsid w:val="00FE3704"/>
    <w:rsid w:val="00FE54B5"/>
    <w:rsid w:val="00FE7442"/>
    <w:rsid w:val="00FE7FD2"/>
    <w:rsid w:val="00FF18EA"/>
    <w:rsid w:val="00FF32B4"/>
    <w:rsid w:val="00FF3A5D"/>
    <w:rsid w:val="00FF57CE"/>
    <w:rsid w:val="00FF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31C2C1"/>
  <w15:docId w15:val="{4EEB7EF6-7224-412E-BE40-848777CC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0C4E"/>
    <w:pPr>
      <w:spacing w:line="360" w:lineRule="auto"/>
      <w:jc w:val="both"/>
    </w:pPr>
    <w:rPr>
      <w:rFonts w:ascii="Bookman Old Style" w:eastAsia="Batang" w:hAnsi="Bookman Old Style"/>
      <w:sz w:val="24"/>
      <w:szCs w:val="24"/>
      <w:lang w:val="sk-SK" w:eastAsia="ko-KR"/>
    </w:rPr>
  </w:style>
  <w:style w:type="paragraph" w:styleId="Heading1">
    <w:name w:val="heading 1"/>
    <w:basedOn w:val="Normal"/>
    <w:next w:val="Normal"/>
    <w:link w:val="Heading1Char"/>
    <w:qFormat/>
    <w:rsid w:val="007C3B9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51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rsid w:val="00FB5148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aracter Char,Caracter Char"/>
    <w:link w:val="Header"/>
    <w:uiPriority w:val="99"/>
    <w:semiHidden/>
    <w:rsid w:val="00FB5148"/>
    <w:rPr>
      <w:rFonts w:ascii="Bookman Old Style" w:eastAsia="Batang" w:hAnsi="Bookman Old Style"/>
      <w:sz w:val="24"/>
      <w:szCs w:val="24"/>
      <w:lang w:val="ro-RO" w:eastAsia="ko-KR" w:bidi="ar-SA"/>
    </w:rPr>
  </w:style>
  <w:style w:type="paragraph" w:styleId="Footer">
    <w:name w:val="footer"/>
    <w:basedOn w:val="Normal"/>
    <w:link w:val="FooterChar"/>
    <w:uiPriority w:val="99"/>
    <w:rsid w:val="00FB5148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FB5148"/>
  </w:style>
  <w:style w:type="paragraph" w:styleId="NoSpacing">
    <w:name w:val="No Spacing"/>
    <w:uiPriority w:val="1"/>
    <w:qFormat/>
    <w:rsid w:val="00702C85"/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rsid w:val="002B12DC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2B12DC"/>
    <w:rPr>
      <w:rFonts w:ascii="Tahoma" w:eastAsia="Batang" w:hAnsi="Tahoma" w:cs="Tahoma"/>
      <w:sz w:val="16"/>
      <w:szCs w:val="16"/>
      <w:lang w:val="ro-RO" w:eastAsia="ko-KR"/>
    </w:rPr>
  </w:style>
  <w:style w:type="character" w:customStyle="1" w:styleId="FooterChar">
    <w:name w:val="Footer Char"/>
    <w:link w:val="Footer"/>
    <w:uiPriority w:val="99"/>
    <w:rsid w:val="003901CF"/>
    <w:rPr>
      <w:rFonts w:ascii="Bookman Old Style" w:eastAsia="Batang" w:hAnsi="Bookman Old Style"/>
      <w:sz w:val="24"/>
      <w:szCs w:val="24"/>
      <w:lang w:eastAsia="ko-KR"/>
    </w:rPr>
  </w:style>
  <w:style w:type="character" w:customStyle="1" w:styleId="apple-converted-space">
    <w:name w:val="apple-converted-space"/>
    <w:rsid w:val="00F3752D"/>
  </w:style>
  <w:style w:type="character" w:styleId="Hyperlink">
    <w:name w:val="Hyperlink"/>
    <w:uiPriority w:val="99"/>
    <w:unhideWhenUsed/>
    <w:rsid w:val="00F3752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C025C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7C3B92"/>
    <w:rPr>
      <w:rFonts w:ascii="Cambria" w:eastAsia="Times New Roman" w:hAnsi="Cambria" w:cs="Times New Roman"/>
      <w:b/>
      <w:bCs/>
      <w:kern w:val="32"/>
      <w:sz w:val="32"/>
      <w:szCs w:val="32"/>
      <w:lang w:eastAsia="ko-KR"/>
    </w:rPr>
  </w:style>
  <w:style w:type="table" w:styleId="TableGrid">
    <w:name w:val="Table Grid"/>
    <w:basedOn w:val="TableNormal"/>
    <w:uiPriority w:val="39"/>
    <w:rsid w:val="00E846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rsid w:val="00451FBE"/>
  </w:style>
  <w:style w:type="paragraph" w:customStyle="1" w:styleId="Pa54">
    <w:name w:val="Pa54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69">
    <w:name w:val="Pa69"/>
    <w:basedOn w:val="Normal"/>
    <w:next w:val="Normal"/>
    <w:uiPriority w:val="99"/>
    <w:rsid w:val="00700AE5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1">
    <w:name w:val="A9+1"/>
    <w:uiPriority w:val="99"/>
    <w:rsid w:val="00700AE5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32">
    <w:name w:val="Pa33+2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paragraph" w:customStyle="1" w:styleId="Pa351">
    <w:name w:val="Pa35+1"/>
    <w:basedOn w:val="Normal"/>
    <w:next w:val="Normal"/>
    <w:uiPriority w:val="99"/>
    <w:rsid w:val="00A155A3"/>
    <w:pPr>
      <w:autoSpaceDE w:val="0"/>
      <w:autoSpaceDN w:val="0"/>
      <w:adjustRightInd w:val="0"/>
      <w:spacing w:line="197" w:lineRule="atLeast"/>
      <w:jc w:val="left"/>
    </w:pPr>
    <w:rPr>
      <w:rFonts w:ascii="IBM Plex Sans" w:eastAsia="Times New Roman" w:hAnsi="IBM Plex Sans"/>
      <w:lang w:eastAsia="ro-RO"/>
    </w:rPr>
  </w:style>
  <w:style w:type="character" w:customStyle="1" w:styleId="A92">
    <w:name w:val="A9+2"/>
    <w:uiPriority w:val="99"/>
    <w:rsid w:val="00A155A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Default">
    <w:name w:val="Default"/>
    <w:rsid w:val="000A2230"/>
    <w:pPr>
      <w:autoSpaceDE w:val="0"/>
      <w:autoSpaceDN w:val="0"/>
      <w:adjustRightInd w:val="0"/>
    </w:pPr>
    <w:rPr>
      <w:rFonts w:ascii="IBM Plex Sans" w:hAnsi="IBM Plex Sans" w:cs="IBM Plex Sans"/>
      <w:color w:val="000000"/>
      <w:sz w:val="24"/>
      <w:szCs w:val="24"/>
    </w:rPr>
  </w:style>
  <w:style w:type="paragraph" w:customStyle="1" w:styleId="Pa372">
    <w:name w:val="Pa37+2"/>
    <w:basedOn w:val="Default"/>
    <w:next w:val="Default"/>
    <w:uiPriority w:val="99"/>
    <w:rsid w:val="00BB61C3"/>
    <w:pPr>
      <w:spacing w:line="197" w:lineRule="atLeast"/>
    </w:pPr>
    <w:rPr>
      <w:rFonts w:cs="Times New Roman"/>
      <w:color w:val="auto"/>
    </w:rPr>
  </w:style>
  <w:style w:type="character" w:customStyle="1" w:styleId="A102">
    <w:name w:val="A10+2"/>
    <w:uiPriority w:val="99"/>
    <w:rsid w:val="00BB61C3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paragraph" w:customStyle="1" w:styleId="Pa313">
    <w:name w:val="Pa31+3"/>
    <w:basedOn w:val="Default"/>
    <w:next w:val="Default"/>
    <w:uiPriority w:val="99"/>
    <w:rsid w:val="004D362B"/>
    <w:pPr>
      <w:spacing w:line="197" w:lineRule="atLeast"/>
    </w:pPr>
    <w:rPr>
      <w:rFonts w:cs="Times New Roman"/>
      <w:color w:val="auto"/>
    </w:rPr>
  </w:style>
  <w:style w:type="character" w:customStyle="1" w:styleId="A34">
    <w:name w:val="A3+4"/>
    <w:uiPriority w:val="99"/>
    <w:rsid w:val="004D362B"/>
    <w:rPr>
      <w:rFonts w:ascii="BULNQR+IBMPlexSans-Bold" w:hAnsi="BULNQR+IBMPlexSans-Bold" w:cs="BULNQR+IBMPlexSans-Bold"/>
      <w:b/>
      <w:bCs/>
      <w:color w:val="000000"/>
      <w:sz w:val="16"/>
      <w:szCs w:val="16"/>
    </w:r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F501D9"/>
    <w:rPr>
      <w:color w:val="605E5C"/>
      <w:shd w:val="clear" w:color="auto" w:fill="E1DFDD"/>
    </w:rPr>
  </w:style>
  <w:style w:type="table" w:styleId="ListTable1Light-Accent1">
    <w:name w:val="List Table 1 Light Accent 1"/>
    <w:basedOn w:val="TableNormal"/>
    <w:uiPriority w:val="46"/>
    <w:rsid w:val="001A599C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rmalWeb">
    <w:name w:val="Normal (Web)"/>
    <w:basedOn w:val="Normal"/>
    <w:uiPriority w:val="99"/>
    <w:semiHidden/>
    <w:unhideWhenUsed/>
    <w:rsid w:val="001F518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lang w:val="en-US" w:eastAsia="en-US"/>
    </w:rPr>
  </w:style>
  <w:style w:type="character" w:customStyle="1" w:styleId="Heading2Char">
    <w:name w:val="Heading 2 Char"/>
    <w:basedOn w:val="DefaultParagraphFont"/>
    <w:link w:val="Heading2"/>
    <w:semiHidden/>
    <w:rsid w:val="001F51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k-SK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0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9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8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\Desktop\Template_2016\Templates_EN_VIII_2016_format_dot\EN_limba_romana_2016_var_xx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B23CC-D533-4EA5-B90E-B5D2EB21B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EN_limba_romana_2016_var_xx</Template>
  <TotalTime>1</TotalTime>
  <Pages>8</Pages>
  <Words>1946</Words>
  <Characters>11094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DM</dc:creator>
  <cp:lastModifiedBy>Mariana Bilici</cp:lastModifiedBy>
  <cp:revision>2</cp:revision>
  <cp:lastPrinted>2025-03-11T07:08:00Z</cp:lastPrinted>
  <dcterms:created xsi:type="dcterms:W3CDTF">2026-04-01T07:24:00Z</dcterms:created>
  <dcterms:modified xsi:type="dcterms:W3CDTF">2026-04-01T07:24:00Z</dcterms:modified>
</cp:coreProperties>
</file>