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A5AFE" w14:textId="616B9B6F" w:rsidR="00477B5A" w:rsidRPr="00B01CC5" w:rsidRDefault="00E106D1" w:rsidP="00477B5A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B79E8BA" wp14:editId="121E1F98">
                <wp:simplePos x="0" y="0"/>
                <wp:positionH relativeFrom="margin">
                  <wp:posOffset>3808911</wp:posOffset>
                </wp:positionH>
                <wp:positionV relativeFrom="paragraph">
                  <wp:posOffset>44450</wp:posOffset>
                </wp:positionV>
                <wp:extent cx="2842260" cy="3048000"/>
                <wp:effectExtent l="0" t="0" r="1524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E0FA8" w14:textId="77777777" w:rsidR="00E261D0" w:rsidRPr="00870C85" w:rsidRDefault="00E261D0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…………………………………………............................................................................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4B6244" w14:textId="77777777" w:rsidR="00E261D0" w:rsidRPr="00870C85" w:rsidRDefault="00E261D0" w:rsidP="00417EA7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Ini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iala prenumelui tatălui: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4505BA6C" w14:textId="77777777" w:rsidR="00E261D0" w:rsidRPr="00870C85" w:rsidRDefault="00E261D0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Prenumele: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07CD947C" w14:textId="77777777" w:rsidR="00E261D0" w:rsidRPr="00870C85" w:rsidRDefault="00E261D0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Ș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coala de provenien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ă: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</w:t>
                            </w:r>
                          </w:p>
                          <w:p w14:paraId="74C604F4" w14:textId="77777777" w:rsidR="00E261D0" w:rsidRPr="00870C85" w:rsidRDefault="00E261D0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</w:t>
                            </w:r>
                          </w:p>
                          <w:p w14:paraId="6BB8EF69" w14:textId="77777777" w:rsidR="00E261D0" w:rsidRPr="00870C85" w:rsidRDefault="00E261D0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0C58934" w14:textId="77777777" w:rsidR="00E261D0" w:rsidRPr="00870C85" w:rsidRDefault="00E261D0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Centrul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olimpiadă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</w:p>
                          <w:p w14:paraId="252D65AF" w14:textId="77777777" w:rsidR="00E261D0" w:rsidRPr="00870C85" w:rsidRDefault="00E261D0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59A2C396" w14:textId="77777777" w:rsidR="00E261D0" w:rsidRPr="00870C85" w:rsidRDefault="00E261D0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Localitatea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5436499A" w14:textId="77777777" w:rsidR="00E261D0" w:rsidRPr="00870C85" w:rsidRDefault="00E261D0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41B2794E" w14:textId="77777777" w:rsidR="00E261D0" w:rsidRPr="00870C85" w:rsidRDefault="00E261D0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Jude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ul: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E46F70" w14:textId="77777777" w:rsidR="00E261D0" w:rsidRPr="00870C85" w:rsidRDefault="00E261D0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5"/>
                              <w:gridCol w:w="1311"/>
                            </w:tblGrid>
                            <w:tr w:rsidR="00E261D0" w:rsidRPr="00870C85" w14:paraId="657C14E5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34940E2E" w14:textId="77777777" w:rsidR="00E261D0" w:rsidRPr="00870C85" w:rsidRDefault="00E261D0" w:rsidP="00870C85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Nume şi prenume asistent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EF0C32B" w14:textId="77777777" w:rsidR="00E261D0" w:rsidRPr="00870C85" w:rsidRDefault="00E261D0" w:rsidP="002D7323">
                                  <w:pPr>
                                    <w:spacing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Semnătura</w:t>
                                  </w:r>
                                </w:p>
                              </w:tc>
                            </w:tr>
                            <w:tr w:rsidR="00E261D0" w:rsidRPr="00870C85" w14:paraId="66D36334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43A91F2" w14:textId="77777777" w:rsidR="00E261D0" w:rsidRPr="00870C85" w:rsidRDefault="00E261D0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35FDDB50" w14:textId="77777777" w:rsidR="00E261D0" w:rsidRPr="00870C85" w:rsidRDefault="00E261D0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261D0" w:rsidRPr="00870C85" w14:paraId="5A9469D0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5691A53F" w14:textId="77777777" w:rsidR="00E261D0" w:rsidRPr="00870C85" w:rsidRDefault="00E261D0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C7D362F" w14:textId="77777777" w:rsidR="00E261D0" w:rsidRPr="00870C85" w:rsidRDefault="00E261D0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261D0" w:rsidRPr="00870C85" w14:paraId="2F5BA63F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0AAC2802" w14:textId="77777777" w:rsidR="00E261D0" w:rsidRPr="00870C85" w:rsidRDefault="00E261D0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0987873B" w14:textId="77777777" w:rsidR="00E261D0" w:rsidRPr="00870C85" w:rsidRDefault="00E261D0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261D0" w:rsidRPr="00870C85" w14:paraId="1A1C7D5B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A05811F" w14:textId="77777777" w:rsidR="00E261D0" w:rsidRPr="00870C85" w:rsidRDefault="00E261D0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703771FA" w14:textId="77777777" w:rsidR="00E261D0" w:rsidRPr="00870C85" w:rsidRDefault="00E261D0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01D783" w14:textId="77777777" w:rsidR="00E261D0" w:rsidRPr="00870C85" w:rsidRDefault="00E261D0" w:rsidP="005868EC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9E8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9.9pt;margin-top:3.5pt;width:223.8pt;height:240pt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">
                <v:textbox>
                  <w:txbxContent>
                    <w:p w14:paraId="221E0FA8" w14:textId="77777777" w:rsidR="00E261D0" w:rsidRPr="00870C85" w:rsidRDefault="00E261D0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…………………………………………............................................................................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4B6244" w14:textId="77777777" w:rsidR="00E261D0" w:rsidRPr="00870C85" w:rsidRDefault="00E261D0" w:rsidP="00417EA7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Ini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iala prenumelui tatălui: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4505BA6C" w14:textId="77777777" w:rsidR="00E261D0" w:rsidRPr="00870C85" w:rsidRDefault="00E261D0" w:rsidP="00417EA7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Prenumele: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</w:t>
                      </w:r>
                    </w:p>
                    <w:p w14:paraId="07CD947C" w14:textId="77777777" w:rsidR="00E261D0" w:rsidRPr="00870C85" w:rsidRDefault="00E261D0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Ș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coala de provenien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ă: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</w:t>
                      </w:r>
                    </w:p>
                    <w:p w14:paraId="74C604F4" w14:textId="77777777" w:rsidR="00E261D0" w:rsidRPr="00870C85" w:rsidRDefault="00E261D0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</w:t>
                      </w:r>
                    </w:p>
                    <w:p w14:paraId="6BB8EF69" w14:textId="77777777" w:rsidR="00E261D0" w:rsidRPr="00870C85" w:rsidRDefault="00E261D0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30C58934" w14:textId="77777777" w:rsidR="00E261D0" w:rsidRPr="00870C85" w:rsidRDefault="00E261D0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Centrul de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olimpiadă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</w:p>
                    <w:p w14:paraId="252D65AF" w14:textId="77777777" w:rsidR="00E261D0" w:rsidRPr="00870C85" w:rsidRDefault="00E261D0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59A2C396" w14:textId="77777777" w:rsidR="00E261D0" w:rsidRPr="00870C85" w:rsidRDefault="00E261D0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Localitatea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: 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5436499A" w14:textId="77777777" w:rsidR="00E261D0" w:rsidRPr="00870C85" w:rsidRDefault="00E261D0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41B2794E" w14:textId="77777777" w:rsidR="00E261D0" w:rsidRPr="00870C85" w:rsidRDefault="00E261D0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Jude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ul: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E46F70" w14:textId="77777777" w:rsidR="00E261D0" w:rsidRPr="00870C85" w:rsidRDefault="00E261D0" w:rsidP="002D7323">
                      <w:pPr>
                        <w:spacing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5"/>
                        <w:gridCol w:w="1311"/>
                      </w:tblGrid>
                      <w:tr w:rsidR="00E261D0" w:rsidRPr="00870C85" w14:paraId="657C14E5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34940E2E" w14:textId="77777777" w:rsidR="00E261D0" w:rsidRPr="00870C85" w:rsidRDefault="00E261D0" w:rsidP="00870C85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Nume şi prenume asistent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14:paraId="2EF0C32B" w14:textId="77777777" w:rsidR="00E261D0" w:rsidRPr="00870C85" w:rsidRDefault="00E261D0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Semnătura</w:t>
                            </w:r>
                          </w:p>
                        </w:tc>
                      </w:tr>
                      <w:tr w:rsidR="00E261D0" w:rsidRPr="00870C85" w14:paraId="66D36334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43A91F2" w14:textId="77777777" w:rsidR="00E261D0" w:rsidRPr="00870C85" w:rsidRDefault="00E261D0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35FDDB50" w14:textId="77777777" w:rsidR="00E261D0" w:rsidRPr="00870C85" w:rsidRDefault="00E261D0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261D0" w:rsidRPr="00870C85" w14:paraId="5A9469D0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5691A53F" w14:textId="77777777" w:rsidR="00E261D0" w:rsidRPr="00870C85" w:rsidRDefault="00E261D0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2C7D362F" w14:textId="77777777" w:rsidR="00E261D0" w:rsidRPr="00870C85" w:rsidRDefault="00E261D0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261D0" w:rsidRPr="00870C85" w14:paraId="2F5BA63F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0AAC2802" w14:textId="77777777" w:rsidR="00E261D0" w:rsidRPr="00870C85" w:rsidRDefault="00E261D0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0987873B" w14:textId="77777777" w:rsidR="00E261D0" w:rsidRPr="00870C85" w:rsidRDefault="00E261D0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261D0" w:rsidRPr="00870C85" w14:paraId="1A1C7D5B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A05811F" w14:textId="77777777" w:rsidR="00E261D0" w:rsidRPr="00870C85" w:rsidRDefault="00E261D0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703771FA" w14:textId="77777777" w:rsidR="00E261D0" w:rsidRPr="00870C85" w:rsidRDefault="00E261D0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201D783" w14:textId="77777777" w:rsidR="00E261D0" w:rsidRPr="00870C85" w:rsidRDefault="00E261D0" w:rsidP="005868EC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D3A789" w14:textId="77777777" w:rsidR="00DD13EB" w:rsidRPr="003F03BA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3F03BA">
        <w:rPr>
          <w:rFonts w:ascii="Arial" w:hAnsi="Arial" w:cs="Arial"/>
          <w:b/>
          <w:sz w:val="22"/>
          <w:szCs w:val="22"/>
          <w:lang w:val="ro-RO"/>
        </w:rPr>
        <w:t>Prezenta lucrare conține ______ pagini</w:t>
      </w:r>
    </w:p>
    <w:p w14:paraId="27CF0B09" w14:textId="77777777" w:rsidR="00DD13EB" w:rsidRPr="00B01CC5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4CE7310F" w14:textId="77777777" w:rsidR="00DD13EB" w:rsidRPr="00B01CC5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5C51EFA7" w14:textId="77777777" w:rsidR="00DD13EB" w:rsidRPr="00B01CC5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4E63C663" w14:textId="77777777" w:rsidR="00DD13EB" w:rsidRPr="00B01CC5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64BEB34E" w14:textId="77777777" w:rsidR="00DD13EB" w:rsidRPr="00B01CC5" w:rsidRDefault="00DD13EB" w:rsidP="00DD13EB">
      <w:pPr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ETAPA JUDEȚEANĂ/SECTOARELOR MUNICIPIULUI BUCUREȘTI A OLIMPIADELOR NAȚIONALE ȘCOLARE - 202</w:t>
      </w:r>
      <w:r>
        <w:rPr>
          <w:rFonts w:ascii="Arial" w:hAnsi="Arial" w:cs="Arial"/>
          <w:b/>
          <w:lang w:val="uk-UA"/>
        </w:rPr>
        <w:t>6</w:t>
      </w:r>
    </w:p>
    <w:p w14:paraId="02F1B465" w14:textId="77777777" w:rsidR="00DD13EB" w:rsidRPr="00B01CC5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0DA2403D" w14:textId="77777777" w:rsidR="00DD13EB" w:rsidRPr="00B01CC5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</w:p>
    <w:p w14:paraId="24872AD2" w14:textId="77777777" w:rsidR="00DD13EB" w:rsidRPr="003F03BA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ro-RO"/>
        </w:rPr>
      </w:pPr>
      <w:r w:rsidRPr="003F03BA">
        <w:rPr>
          <w:rFonts w:ascii="Arial" w:hAnsi="Arial" w:cs="Arial"/>
          <w:b/>
          <w:bCs/>
          <w:lang w:val="ro-RO"/>
        </w:rPr>
        <w:t>Proba scrisă</w:t>
      </w:r>
    </w:p>
    <w:p w14:paraId="70828FC8" w14:textId="77777777" w:rsidR="00DD13EB" w:rsidRPr="00B01CC5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uk-UA"/>
        </w:rPr>
      </w:pPr>
    </w:p>
    <w:p w14:paraId="5BD2CF29" w14:textId="77777777" w:rsidR="00DD13EB" w:rsidRPr="00B01CC5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bCs/>
          <w:lang w:val="uk-UA"/>
        </w:rPr>
      </w:pPr>
    </w:p>
    <w:p w14:paraId="41623A20" w14:textId="77777777" w:rsidR="00DD13EB" w:rsidRPr="00B01CC5" w:rsidRDefault="00DD13EB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LIMBA ȘI LITERATURA UCRAINEANĂ MATERNĂ</w:t>
      </w:r>
    </w:p>
    <w:p w14:paraId="107584D9" w14:textId="3C4DAD7D" w:rsidR="005E2995" w:rsidRPr="00B01CC5" w:rsidRDefault="00D76090" w:rsidP="00DD13EB">
      <w:pPr>
        <w:tabs>
          <w:tab w:val="right" w:pos="10065"/>
        </w:tabs>
        <w:spacing w:line="240" w:lineRule="auto"/>
        <w:ind w:right="4976"/>
        <w:jc w:val="center"/>
        <w:rPr>
          <w:rFonts w:ascii="Arial" w:hAnsi="Arial" w:cs="Arial"/>
          <w:b/>
          <w:lang w:val="uk-UA"/>
        </w:rPr>
      </w:pPr>
      <w:r w:rsidRPr="003F03BA">
        <w:rPr>
          <w:rFonts w:ascii="Arial" w:hAnsi="Arial" w:cs="Arial"/>
          <w:b/>
          <w:lang w:val="ro-RO"/>
        </w:rPr>
        <w:t>Clasa</w:t>
      </w:r>
      <w:r w:rsidRPr="00B01CC5">
        <w:rPr>
          <w:rFonts w:ascii="Arial" w:hAnsi="Arial" w:cs="Arial"/>
          <w:b/>
          <w:lang w:val="uk-UA"/>
        </w:rPr>
        <w:t xml:space="preserve"> a </w:t>
      </w:r>
      <w:r w:rsidR="006D20E1" w:rsidRPr="00B01CC5">
        <w:rPr>
          <w:rFonts w:ascii="Arial" w:hAnsi="Arial" w:cs="Arial"/>
          <w:b/>
          <w:lang w:val="uk-UA"/>
        </w:rPr>
        <w:t>V</w:t>
      </w:r>
      <w:r w:rsidR="002460F1" w:rsidRPr="00B01CC5">
        <w:rPr>
          <w:rFonts w:ascii="Arial" w:hAnsi="Arial" w:cs="Arial"/>
          <w:b/>
          <w:lang w:val="uk-UA"/>
        </w:rPr>
        <w:t>-a</w:t>
      </w:r>
    </w:p>
    <w:p w14:paraId="077632FB" w14:textId="77777777" w:rsidR="00522989" w:rsidRPr="00B01CC5" w:rsidRDefault="00522989" w:rsidP="00973854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5C8E78DC" w14:textId="77777777" w:rsidR="005E2995" w:rsidRPr="00B01CC5" w:rsidRDefault="005E2995" w:rsidP="00973854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60BF7A2B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2CBEB331" w14:textId="77777777" w:rsidR="00870C85" w:rsidRPr="00B01CC5" w:rsidRDefault="00870C85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AED2409" w14:textId="54019135" w:rsidR="0084109D" w:rsidRPr="00B01CC5" w:rsidRDefault="0084109D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5B2C85A7" w14:textId="77777777" w:rsidR="007E2530" w:rsidRPr="00B01CC5" w:rsidRDefault="007E2530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668C40D0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D9F59B5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5626E6" w:rsidRPr="00B01CC5" w14:paraId="6683C184" w14:textId="77777777" w:rsidTr="00E81DD5">
        <w:trPr>
          <w:jc w:val="center"/>
        </w:trPr>
        <w:tc>
          <w:tcPr>
            <w:tcW w:w="426" w:type="dxa"/>
            <w:vAlign w:val="center"/>
          </w:tcPr>
          <w:p w14:paraId="55414F0B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A</w:t>
            </w:r>
          </w:p>
        </w:tc>
        <w:tc>
          <w:tcPr>
            <w:tcW w:w="1969" w:type="dxa"/>
            <w:vAlign w:val="center"/>
          </w:tcPr>
          <w:p w14:paraId="45822E1D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2E2FF590" w14:textId="14203A12" w:rsidR="00870C85" w:rsidRPr="00B01CC5" w:rsidRDefault="006C639C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(CIFRE ŞI LITERE)</w:t>
            </w:r>
          </w:p>
        </w:tc>
        <w:tc>
          <w:tcPr>
            <w:tcW w:w="3480" w:type="dxa"/>
            <w:vAlign w:val="center"/>
          </w:tcPr>
          <w:p w14:paraId="00EC65C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0809AD0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63EE92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0DB4875D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7A3D1A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2AFA2D5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770675B4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DE80A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BFAC06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6B6F5974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1B9C124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2E33716C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069312EE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349EE01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63C8962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9ADAF8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9C7A3B7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AE05E99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3C99F97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A04E515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D54B1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7E4B5B2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3732CA05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7CF9B5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7F84711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6F26AA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CF140AF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870C85" w:rsidRPr="00B01CC5" w14:paraId="1FCCFAB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2BF3EE03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47FEA7A8" w14:textId="196321E3" w:rsidR="00870C85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C54677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FINAL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120" w:type="dxa"/>
            <w:vAlign w:val="center"/>
          </w:tcPr>
          <w:p w14:paraId="0F72A536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3C38BF8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818F071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15BA1166" w14:textId="73A8D7A3" w:rsidR="00870C85" w:rsidRPr="00B01CC5" w:rsidRDefault="00870C85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2F65735D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4BED36F6" w14:textId="77777777" w:rsidTr="00E81DD5">
        <w:trPr>
          <w:jc w:val="center"/>
        </w:trPr>
        <w:tc>
          <w:tcPr>
            <w:tcW w:w="426" w:type="dxa"/>
            <w:vAlign w:val="center"/>
          </w:tcPr>
          <w:p w14:paraId="1E3A3945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B</w:t>
            </w:r>
          </w:p>
        </w:tc>
        <w:tc>
          <w:tcPr>
            <w:tcW w:w="1969" w:type="dxa"/>
            <w:vAlign w:val="center"/>
          </w:tcPr>
          <w:p w14:paraId="3AB3BCEC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1C636DB2" w14:textId="5C492536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2D7415D7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59769A3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36072A44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50F4556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662676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826247F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1A5317EC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0C96EE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AB0A0A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19A8729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5E3DB6B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7165765A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5C7A5C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D45D7F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B7C10B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6AE3EDE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04016B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5B38C99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24258C9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F8E7F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B8700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74CA36A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5AE9654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5C9D987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1BAACEB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2C7E3B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977E30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7436A42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7225E243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660C7E" w14:textId="6A42758C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0FFA03D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571D5DA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7B25CD0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6F43A775" w14:textId="47461217" w:rsidR="00477B5A" w:rsidRPr="00B01CC5" w:rsidRDefault="00477B5A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6630E51A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350E3B58" w14:textId="77777777" w:rsidTr="00E81DD5">
        <w:trPr>
          <w:jc w:val="center"/>
        </w:trPr>
        <w:tc>
          <w:tcPr>
            <w:tcW w:w="426" w:type="dxa"/>
            <w:vAlign w:val="center"/>
          </w:tcPr>
          <w:p w14:paraId="117C1E2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</w:t>
            </w:r>
          </w:p>
        </w:tc>
        <w:tc>
          <w:tcPr>
            <w:tcW w:w="1969" w:type="dxa"/>
            <w:vAlign w:val="center"/>
          </w:tcPr>
          <w:p w14:paraId="619C9DBF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505C8659" w14:textId="2242CEB5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089AD5A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37025E6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0EC51E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036EF59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7E077CB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047E826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61A1BCD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4D759E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4A1DA0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3E063C3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0689263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568CC435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714FFB1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2461B4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34CA29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003A7B33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10400CA1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4313464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6EB380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75FF8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C79F6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E25D698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5E950C0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6FB1A60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3A2F8EB8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830B6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5836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61A23D07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1CA6588B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49F7F60" w14:textId="7C359B71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65E64629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E1E8D40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051DC1D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280C3346" w14:textId="77777777" w:rsidR="005868EC" w:rsidRPr="00B01CC5" w:rsidRDefault="005868EC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</w:p>
    <w:p w14:paraId="7717D653" w14:textId="77777777" w:rsidR="005868EC" w:rsidRPr="00B01CC5" w:rsidRDefault="005868EC">
      <w:pPr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  <w:r w:rsidRPr="00B01CC5">
        <w:rPr>
          <w:rFonts w:ascii="Arial" w:hAnsi="Arial" w:cs="Arial"/>
          <w:sz w:val="22"/>
          <w:szCs w:val="22"/>
          <w:lang w:val="uk-UA"/>
        </w:rPr>
        <w:br w:type="page"/>
      </w:r>
    </w:p>
    <w:p w14:paraId="68861C72" w14:textId="77777777" w:rsidR="00FB5148" w:rsidRPr="00B01CC5" w:rsidRDefault="00E106D1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sz w:val="22"/>
          <w:szCs w:val="22"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F8808E0" wp14:editId="25822278">
                <wp:simplePos x="0" y="0"/>
                <wp:positionH relativeFrom="column">
                  <wp:posOffset>13447</wp:posOffset>
                </wp:positionH>
                <wp:positionV relativeFrom="paragraph">
                  <wp:posOffset>39071</wp:posOffset>
                </wp:positionV>
                <wp:extent cx="6544382" cy="3048000"/>
                <wp:effectExtent l="0" t="0" r="0" b="19050"/>
                <wp:wrapNone/>
                <wp:docPr id="4" name="Grupa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44382" cy="3048000"/>
                          <a:chOff x="-93742" y="26894"/>
                          <a:chExt cx="6544382" cy="3048000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93742" y="26894"/>
                            <a:ext cx="2910840" cy="3048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D77173" w14:textId="77777777" w:rsidR="00E261D0" w:rsidRPr="00870C85" w:rsidRDefault="00E261D0" w:rsidP="00477B5A">
                              <w:pPr>
                                <w:spacing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Casetă text 3"/>
                        <wps:cNvSpPr txBox="1"/>
                        <wps:spPr>
                          <a:xfrm>
                            <a:off x="3122605" y="1054100"/>
                            <a:ext cx="3328035" cy="1397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F02A0" w14:textId="30354FA8" w:rsidR="00E261D0" w:rsidRPr="003F03BA" w:rsidRDefault="003F03BA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70"/>
                                  <w:tab w:val="right" w:pos="10065"/>
                                </w:tabs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  <w:t>Toate subiectele sunt obligatorii.</w:t>
                              </w:r>
                            </w:p>
                            <w:p w14:paraId="4F7BED95" w14:textId="77777777" w:rsidR="003F03BA" w:rsidRPr="003F03BA" w:rsidRDefault="003F03BA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spacing w:line="480" w:lineRule="auto"/>
                                <w:ind w:left="270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>Se acordă zece puncte din oficiu.</w:t>
                              </w:r>
                            </w:p>
                            <w:p w14:paraId="2748520A" w14:textId="4AC90F91" w:rsidR="00E261D0" w:rsidRPr="003F03BA" w:rsidRDefault="003F03BA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Timpul de lucru efectiv este de </w:t>
                              </w:r>
                              <w:r w:rsidR="0067437F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uk-UA" w:eastAsia="ro-RO"/>
                                </w:rPr>
                                <w:t>2</w:t>
                              </w: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 ore.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8808E0" id="Grupare 4" o:spid="_x0000_s1027" style="position:absolute;margin-left:1.05pt;margin-top:3.1pt;width:515.3pt;height:240pt;z-index:251647488;mso-width-relative:margin;mso-height-relative:margin" coordorigin="-937,268" coordsize="65443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">
                <v:shape id="_x0000_s1028" type="#_x0000_t202" style="position:absolute;left:-937;top:268;width:29107;height:30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" fillcolor="black [3213]">
                  <v:textbox>
                    <w:txbxContent>
                      <w:p w14:paraId="6FD77173" w14:textId="77777777" w:rsidR="00E261D0" w:rsidRPr="00870C85" w:rsidRDefault="00E261D0" w:rsidP="00477B5A">
                        <w:pPr>
                          <w:spacing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Casetă text 3" o:spid="_x0000_s1029" type="#_x0000_t202" style="position:absolute;left:31226;top:10541;width:33280;height:13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7F02A0" w14:textId="30354FA8" w:rsidR="00E261D0" w:rsidRPr="003F03BA" w:rsidRDefault="003F03BA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270"/>
                            <w:tab w:val="right" w:pos="10065"/>
                          </w:tabs>
                          <w:spacing w:line="480" w:lineRule="auto"/>
                          <w:ind w:left="270"/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  <w:t>Toate subiectele sunt obligatorii.</w:t>
                        </w:r>
                      </w:p>
                      <w:p w14:paraId="4F7BED95" w14:textId="77777777" w:rsidR="003F03BA" w:rsidRPr="003F03BA" w:rsidRDefault="003F03BA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spacing w:line="480" w:lineRule="auto"/>
                          <w:ind w:left="270"/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>Se acordă zece puncte din oficiu.</w:t>
                        </w:r>
                      </w:p>
                      <w:p w14:paraId="2748520A" w14:textId="4AC90F91" w:rsidR="00E261D0" w:rsidRPr="003F03BA" w:rsidRDefault="003F03BA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480" w:lineRule="auto"/>
                          <w:ind w:left="270"/>
                          <w:rPr>
                            <w:rFonts w:ascii="Arial" w:hAnsi="Arial" w:cs="Arial"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Timpul de lucru efectiv este de </w:t>
                        </w:r>
                        <w:r w:rsidR="0067437F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uk-UA" w:eastAsia="ro-RO"/>
                          </w:rPr>
                          <w:t>2</w:t>
                        </w: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 ore.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1582D" w:rsidRPr="00B01CC5">
        <w:rPr>
          <w:rFonts w:ascii="Arial" w:hAnsi="Arial" w:cs="Arial"/>
          <w:b/>
          <w:bCs/>
          <w:sz w:val="22"/>
          <w:szCs w:val="22"/>
          <w:lang w:val="uk-UA"/>
        </w:rPr>
        <w:tab/>
      </w:r>
    </w:p>
    <w:p w14:paraId="7BFE29A3" w14:textId="77777777" w:rsidR="005E2995" w:rsidRPr="00B01CC5" w:rsidRDefault="005E299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090457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9C55B12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343728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D8E106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E17BAA0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F5F4DFE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63FAFC9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44799C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9E3F08A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88FB8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C9D1C9D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25F7BF1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4229C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7ED20D7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B5B2E2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406505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1448F4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E38FAFF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01E2DBA" w14:textId="77777777" w:rsidR="00CF5525" w:rsidRPr="00B01CC5" w:rsidRDefault="00CF5525" w:rsidP="00BF24C1">
      <w:pPr>
        <w:tabs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30CD206C" w14:textId="74D86446" w:rsidR="00CF5525" w:rsidRPr="00B01CC5" w:rsidRDefault="005E607C" w:rsidP="008158FF">
      <w:pPr>
        <w:tabs>
          <w:tab w:val="right" w:pos="10466"/>
        </w:tabs>
        <w:spacing w:line="240" w:lineRule="auto"/>
        <w:rPr>
          <w:rFonts w:ascii="Arial" w:hAnsi="Arial" w:cs="Arial"/>
          <w:b/>
          <w:bCs/>
          <w:sz w:val="22"/>
          <w:szCs w:val="22"/>
          <w:u w:val="single"/>
          <w:lang w:val="uk-UA"/>
        </w:rPr>
      </w:pPr>
      <w:r w:rsidRPr="003F3946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І.</w:t>
      </w:r>
      <w:r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 </w:t>
      </w:r>
      <w:r w:rsidR="001F248D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Частина</w:t>
      </w:r>
      <w:r w:rsidR="00CF5525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ab/>
      </w:r>
      <w:r w:rsidR="00300ECC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(</w:t>
      </w:r>
      <w:r w:rsidR="001C1188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3</w:t>
      </w:r>
      <w:r w:rsidR="00C73479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0</w:t>
      </w:r>
      <w:r w:rsidR="00CF5525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 </w:t>
      </w:r>
      <w:r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балів</w:t>
      </w:r>
      <w:r w:rsidR="00300ECC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E2B72" w:rsidRPr="00B01CC5" w14:paraId="2B45E76D" w14:textId="77777777" w:rsidTr="0067437F">
        <w:trPr>
          <w:trHeight w:val="445"/>
        </w:trPr>
        <w:tc>
          <w:tcPr>
            <w:tcW w:w="10456" w:type="dxa"/>
            <w:shd w:val="clear" w:color="auto" w:fill="D9D9D9" w:themeFill="background1" w:themeFillShade="D9"/>
          </w:tcPr>
          <w:p w14:paraId="018A440A" w14:textId="77777777" w:rsidR="00B01CC5" w:rsidRPr="00B01CC5" w:rsidRDefault="00B01CC5" w:rsidP="005E607C">
            <w:pPr>
              <w:spacing w:line="240" w:lineRule="auto"/>
              <w:rPr>
                <w:rFonts w:ascii="Arial" w:hAnsi="Arial" w:cs="Arial"/>
                <w:b/>
                <w:sz w:val="4"/>
                <w:szCs w:val="22"/>
                <w:lang w:val="uk-UA"/>
              </w:rPr>
            </w:pPr>
          </w:p>
          <w:p w14:paraId="15E88BDB" w14:textId="77777777" w:rsidR="00EE2B72" w:rsidRDefault="005E607C" w:rsidP="005E607C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Прочитайте уважно наступний текст</w:t>
            </w:r>
            <w:r w:rsidR="00EE2B72"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:</w:t>
            </w:r>
          </w:p>
          <w:p w14:paraId="01DA3593" w14:textId="738379E7" w:rsidR="00B01CC5" w:rsidRPr="00B01CC5" w:rsidRDefault="00B01CC5" w:rsidP="005E607C">
            <w:pPr>
              <w:spacing w:line="240" w:lineRule="auto"/>
              <w:rPr>
                <w:rFonts w:ascii="Arial" w:eastAsia="Times New Roman" w:hAnsi="Arial" w:cs="Arial"/>
                <w:sz w:val="2"/>
                <w:szCs w:val="22"/>
                <w:lang w:val="uk-UA" w:eastAsia="ro-RO"/>
              </w:rPr>
            </w:pPr>
          </w:p>
        </w:tc>
      </w:tr>
    </w:tbl>
    <w:p w14:paraId="36DFC13E" w14:textId="4B1D6594" w:rsidR="00CF7600" w:rsidRDefault="000F72FE" w:rsidP="0067437F">
      <w:pPr>
        <w:autoSpaceDE w:val="0"/>
        <w:autoSpaceDN w:val="0"/>
        <w:adjustRightInd w:val="0"/>
        <w:spacing w:line="240" w:lineRule="auto"/>
        <w:jc w:val="left"/>
        <w:rPr>
          <w:rFonts w:ascii="Arial" w:eastAsia="Times New Roman" w:hAnsi="Arial" w:cs="Arial"/>
          <w:color w:val="000000"/>
          <w:sz w:val="8"/>
          <w:lang w:val="uk-UA" w:eastAsia="ro-RO"/>
        </w:rPr>
      </w:pPr>
      <w:r w:rsidRPr="0067437F">
        <w:rPr>
          <w:rFonts w:ascii="Arial" w:eastAsia="Times New Roman" w:hAnsi="Arial" w:cs="Arial"/>
          <w:color w:val="000000"/>
          <w:sz w:val="8"/>
          <w:lang w:val="uk-UA" w:eastAsia="ro-RO"/>
        </w:rPr>
        <w:t xml:space="preserve"> </w:t>
      </w:r>
    </w:p>
    <w:p w14:paraId="78F30C2F" w14:textId="63B234CE" w:rsidR="0067437F" w:rsidRPr="0067437F" w:rsidRDefault="0067437F" w:rsidP="0067437F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6"/>
          <w:lang w:val="uk-UA"/>
        </w:rPr>
      </w:pPr>
    </w:p>
    <w:p w14:paraId="33AAAADB" w14:textId="77777777" w:rsidR="00624D32" w:rsidRPr="00624D32" w:rsidRDefault="007D1406" w:rsidP="00624D32">
      <w:pPr>
        <w:tabs>
          <w:tab w:val="left" w:pos="360"/>
        </w:tabs>
        <w:ind w:left="540" w:right="656"/>
        <w:rPr>
          <w:rFonts w:ascii="Arial" w:hAnsi="Arial" w:cs="Arial"/>
          <w:color w:val="000000" w:themeColor="text1"/>
          <w:sz w:val="22"/>
          <w:lang w:val="uk-UA"/>
        </w:rPr>
      </w:pPr>
      <w:r>
        <w:rPr>
          <w:rFonts w:ascii="Arial" w:hAnsi="Arial" w:cs="Arial"/>
          <w:color w:val="000000" w:themeColor="text1"/>
          <w:sz w:val="22"/>
          <w:lang w:val="uk-UA"/>
        </w:rPr>
        <w:tab/>
      </w:r>
      <w:r w:rsidR="00485F38" w:rsidRPr="00485F38">
        <w:rPr>
          <w:rFonts w:ascii="Arial" w:hAnsi="Arial" w:cs="Arial"/>
          <w:color w:val="000000" w:themeColor="text1"/>
          <w:sz w:val="22"/>
          <w:lang w:val="uk-UA"/>
        </w:rPr>
        <w:t>«</w:t>
      </w:r>
      <w:r w:rsidR="00624D32" w:rsidRPr="00624D32">
        <w:rPr>
          <w:rFonts w:ascii="Arial" w:hAnsi="Arial" w:cs="Arial"/>
          <w:color w:val="000000" w:themeColor="text1"/>
          <w:sz w:val="22"/>
          <w:lang w:val="uk-UA"/>
        </w:rPr>
        <w:t>Лежав на столі кіт. Дівчинка поставила перед ним дві тарілки — одну зі сметаною, другу з молоком.</w:t>
      </w:r>
    </w:p>
    <w:p w14:paraId="7A3C0D58" w14:textId="77777777" w:rsidR="00624D32" w:rsidRDefault="00624D32" w:rsidP="00624D32">
      <w:pPr>
        <w:tabs>
          <w:tab w:val="left" w:pos="360"/>
        </w:tabs>
        <w:ind w:left="540" w:right="656"/>
        <w:rPr>
          <w:rFonts w:ascii="Arial" w:hAnsi="Arial" w:cs="Arial"/>
          <w:color w:val="000000" w:themeColor="text1"/>
          <w:sz w:val="22"/>
          <w:lang w:val="uk-UA"/>
        </w:rPr>
      </w:pPr>
      <w:r w:rsidRPr="00624D32">
        <w:rPr>
          <w:rFonts w:ascii="Arial" w:hAnsi="Arial" w:cs="Arial"/>
          <w:color w:val="000000" w:themeColor="text1"/>
          <w:sz w:val="22"/>
          <w:lang w:val="uk-UA"/>
        </w:rPr>
        <w:t>Кіт подумав:</w:t>
      </w:r>
    </w:p>
    <w:p w14:paraId="35696EBF" w14:textId="4436E103" w:rsidR="00624D32" w:rsidRPr="00624D32" w:rsidRDefault="00624D32" w:rsidP="00624D32">
      <w:pPr>
        <w:tabs>
          <w:tab w:val="left" w:pos="360"/>
        </w:tabs>
        <w:ind w:left="540" w:right="656"/>
        <w:rPr>
          <w:rFonts w:ascii="Arial" w:hAnsi="Arial" w:cs="Arial"/>
          <w:color w:val="000000" w:themeColor="text1"/>
          <w:sz w:val="22"/>
          <w:lang w:val="uk-UA"/>
        </w:rPr>
      </w:pPr>
      <w:r w:rsidRPr="00624D32">
        <w:rPr>
          <w:rFonts w:ascii="Arial" w:hAnsi="Arial" w:cs="Arial"/>
          <w:color w:val="000000" w:themeColor="text1"/>
          <w:sz w:val="22"/>
          <w:lang w:val="uk-UA"/>
        </w:rPr>
        <w:t>— Це дівчинка принесла мені частування. Але що краще: сметана чи молоко?</w:t>
      </w:r>
    </w:p>
    <w:p w14:paraId="28CA7167" w14:textId="77777777" w:rsidR="00624D32" w:rsidRPr="00624D32" w:rsidRDefault="00624D32" w:rsidP="00624D32">
      <w:pPr>
        <w:tabs>
          <w:tab w:val="left" w:pos="360"/>
        </w:tabs>
        <w:ind w:left="540" w:right="656"/>
        <w:rPr>
          <w:rFonts w:ascii="Arial" w:hAnsi="Arial" w:cs="Arial"/>
          <w:color w:val="000000" w:themeColor="text1"/>
          <w:sz w:val="22"/>
          <w:lang w:val="uk-UA"/>
        </w:rPr>
      </w:pPr>
      <w:r w:rsidRPr="00624D32">
        <w:rPr>
          <w:rFonts w:ascii="Arial" w:hAnsi="Arial" w:cs="Arial"/>
          <w:color w:val="000000" w:themeColor="text1"/>
          <w:sz w:val="22"/>
          <w:lang w:val="uk-UA"/>
        </w:rPr>
        <w:t>Кіт збирався подумати, що краще, але не зміг — такий уже був ледачий.</w:t>
      </w:r>
    </w:p>
    <w:p w14:paraId="796D31FD" w14:textId="77777777" w:rsidR="00624D32" w:rsidRPr="00624D32" w:rsidRDefault="00624D32" w:rsidP="00624D32">
      <w:pPr>
        <w:tabs>
          <w:tab w:val="left" w:pos="360"/>
        </w:tabs>
        <w:ind w:left="540" w:right="656"/>
        <w:rPr>
          <w:rFonts w:ascii="Arial" w:hAnsi="Arial" w:cs="Arial"/>
          <w:color w:val="000000" w:themeColor="text1"/>
          <w:sz w:val="22"/>
          <w:lang w:val="uk-UA"/>
        </w:rPr>
      </w:pPr>
      <w:r w:rsidRPr="00624D32">
        <w:rPr>
          <w:rFonts w:ascii="Arial" w:hAnsi="Arial" w:cs="Arial"/>
          <w:color w:val="000000" w:themeColor="text1"/>
          <w:sz w:val="22"/>
          <w:lang w:val="uk-UA"/>
        </w:rPr>
        <w:t>У відчинене вікно залетів горобець. Він сів на стіл і почав клювати якісь крихти. Тепер перед котом були три смачні речі: сметана, молоко і горобець.</w:t>
      </w:r>
    </w:p>
    <w:p w14:paraId="6D23B23D" w14:textId="77777777" w:rsidR="00624D32" w:rsidRPr="00624D32" w:rsidRDefault="00624D32" w:rsidP="00624D32">
      <w:pPr>
        <w:tabs>
          <w:tab w:val="left" w:pos="360"/>
        </w:tabs>
        <w:ind w:left="540" w:right="656"/>
        <w:rPr>
          <w:rFonts w:ascii="Arial" w:hAnsi="Arial" w:cs="Arial"/>
          <w:color w:val="000000" w:themeColor="text1"/>
          <w:sz w:val="22"/>
          <w:lang w:val="uk-UA"/>
        </w:rPr>
      </w:pPr>
      <w:r w:rsidRPr="00624D32">
        <w:rPr>
          <w:rFonts w:ascii="Arial" w:hAnsi="Arial" w:cs="Arial"/>
          <w:color w:val="000000" w:themeColor="text1"/>
          <w:sz w:val="22"/>
          <w:lang w:val="uk-UA"/>
        </w:rPr>
        <w:t>Та хіба легко вирішити, що з цих трьох речей найсмачніше?</w:t>
      </w:r>
    </w:p>
    <w:p w14:paraId="0D79CDC4" w14:textId="77777777" w:rsidR="00624D32" w:rsidRPr="00624D32" w:rsidRDefault="00624D32" w:rsidP="00624D32">
      <w:pPr>
        <w:tabs>
          <w:tab w:val="left" w:pos="360"/>
        </w:tabs>
        <w:ind w:left="540" w:right="656"/>
        <w:rPr>
          <w:rFonts w:ascii="Arial" w:hAnsi="Arial" w:cs="Arial"/>
          <w:color w:val="000000" w:themeColor="text1"/>
          <w:sz w:val="22"/>
          <w:lang w:val="uk-UA"/>
        </w:rPr>
      </w:pPr>
      <w:r w:rsidRPr="00624D32">
        <w:rPr>
          <w:rFonts w:ascii="Arial" w:hAnsi="Arial" w:cs="Arial"/>
          <w:color w:val="000000" w:themeColor="text1"/>
          <w:sz w:val="22"/>
          <w:lang w:val="uk-UA"/>
        </w:rPr>
        <w:t>Кіт збирався подумати, що ж найсмачніше, але думати було важко. Він заплющив очі й заснув.</w:t>
      </w:r>
    </w:p>
    <w:p w14:paraId="0C92A6F9" w14:textId="76DF8213" w:rsidR="00485F38" w:rsidRPr="00D76B46" w:rsidRDefault="00624D32" w:rsidP="00624D32">
      <w:pPr>
        <w:tabs>
          <w:tab w:val="left" w:pos="360"/>
        </w:tabs>
        <w:ind w:left="540" w:right="656"/>
        <w:rPr>
          <w:rFonts w:ascii="Arial" w:hAnsi="Arial" w:cs="Arial"/>
          <w:color w:val="000000" w:themeColor="text1"/>
          <w:sz w:val="22"/>
          <w:lang w:val="ro-RO"/>
        </w:rPr>
      </w:pPr>
      <w:r w:rsidRPr="00624D32">
        <w:rPr>
          <w:rFonts w:ascii="Arial" w:hAnsi="Arial" w:cs="Arial"/>
          <w:color w:val="000000" w:themeColor="text1"/>
          <w:sz w:val="22"/>
          <w:lang w:val="uk-UA"/>
        </w:rPr>
        <w:t xml:space="preserve">Це був </w:t>
      </w:r>
      <w:proofErr w:type="spellStart"/>
      <w:r w:rsidRPr="00624D32">
        <w:rPr>
          <w:rFonts w:ascii="Arial" w:hAnsi="Arial" w:cs="Arial"/>
          <w:color w:val="000000" w:themeColor="text1"/>
          <w:sz w:val="22"/>
          <w:lang w:val="uk-UA"/>
        </w:rPr>
        <w:t>найледачіший</w:t>
      </w:r>
      <w:proofErr w:type="spellEnd"/>
      <w:r w:rsidRPr="00624D32">
        <w:rPr>
          <w:rFonts w:ascii="Arial" w:hAnsi="Arial" w:cs="Arial"/>
          <w:color w:val="000000" w:themeColor="text1"/>
          <w:sz w:val="22"/>
          <w:lang w:val="uk-UA"/>
        </w:rPr>
        <w:t xml:space="preserve"> кіт на світі</w:t>
      </w:r>
      <w:r w:rsidR="00485F38" w:rsidRPr="00485F38">
        <w:rPr>
          <w:rFonts w:ascii="Arial" w:hAnsi="Arial" w:cs="Arial"/>
          <w:color w:val="000000" w:themeColor="text1"/>
          <w:sz w:val="22"/>
          <w:lang w:val="uk-UA"/>
        </w:rPr>
        <w:t>»</w:t>
      </w:r>
      <w:r w:rsidR="00D76B46">
        <w:rPr>
          <w:rFonts w:ascii="Arial" w:hAnsi="Arial" w:cs="Arial"/>
          <w:color w:val="000000" w:themeColor="text1"/>
          <w:sz w:val="22"/>
          <w:lang w:val="ro-RO"/>
        </w:rPr>
        <w:t>.</w:t>
      </w:r>
    </w:p>
    <w:p w14:paraId="711C68A2" w14:textId="77777777" w:rsidR="00485F38" w:rsidRPr="00863F3C" w:rsidRDefault="00485F38" w:rsidP="007D1406">
      <w:pPr>
        <w:tabs>
          <w:tab w:val="left" w:pos="360"/>
        </w:tabs>
        <w:spacing w:line="240" w:lineRule="auto"/>
        <w:ind w:left="270" w:firstLine="184"/>
        <w:rPr>
          <w:rFonts w:ascii="Arial" w:hAnsi="Arial" w:cs="Arial"/>
          <w:color w:val="000000" w:themeColor="text1"/>
          <w:sz w:val="2"/>
          <w:lang w:val="uk-UA"/>
        </w:rPr>
      </w:pP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  <w:r w:rsidRPr="00485F38">
        <w:rPr>
          <w:rFonts w:ascii="Arial" w:hAnsi="Arial" w:cs="Arial"/>
          <w:color w:val="000000" w:themeColor="text1"/>
          <w:sz w:val="22"/>
          <w:lang w:val="uk-UA"/>
        </w:rPr>
        <w:tab/>
      </w:r>
    </w:p>
    <w:p w14:paraId="4AF44B7D" w14:textId="29CE983F" w:rsidR="00A85301" w:rsidRDefault="00485F38" w:rsidP="00485F38">
      <w:pPr>
        <w:spacing w:line="240" w:lineRule="auto"/>
        <w:jc w:val="right"/>
        <w:rPr>
          <w:rFonts w:ascii="Arial" w:hAnsi="Arial" w:cs="Arial"/>
          <w:color w:val="000000" w:themeColor="text1"/>
          <w:sz w:val="22"/>
          <w:lang w:val="uk-UA"/>
        </w:rPr>
      </w:pPr>
      <w:r w:rsidRPr="00485F38">
        <w:rPr>
          <w:rFonts w:ascii="Arial" w:hAnsi="Arial" w:cs="Arial"/>
          <w:color w:val="000000" w:themeColor="text1"/>
          <w:sz w:val="22"/>
          <w:lang w:val="uk-UA"/>
        </w:rPr>
        <w:t>(</w:t>
      </w:r>
      <w:r w:rsidR="007438FB" w:rsidRPr="007438FB">
        <w:rPr>
          <w:rFonts w:ascii="Arial" w:hAnsi="Arial" w:cs="Arial"/>
          <w:b/>
          <w:i/>
          <w:color w:val="000000" w:themeColor="text1"/>
          <w:sz w:val="22"/>
        </w:rPr>
        <w:t xml:space="preserve">«Найледачіший у світі кіт» </w:t>
      </w:r>
      <w:r w:rsidR="007438FB" w:rsidRPr="007438FB">
        <w:rPr>
          <w:rFonts w:ascii="Arial" w:hAnsi="Arial" w:cs="Arial"/>
          <w:i/>
          <w:color w:val="000000" w:themeColor="text1"/>
          <w:sz w:val="22"/>
        </w:rPr>
        <w:t>В. Сухомлинського</w:t>
      </w:r>
      <w:r w:rsidR="007438FB">
        <w:rPr>
          <w:rFonts w:ascii="Arial" w:hAnsi="Arial" w:cs="Arial"/>
          <w:b/>
          <w:i/>
          <w:color w:val="000000" w:themeColor="text1"/>
          <w:sz w:val="22"/>
        </w:rPr>
        <w:t>)</w:t>
      </w:r>
    </w:p>
    <w:p w14:paraId="5535C361" w14:textId="77777777" w:rsidR="00CF7600" w:rsidRPr="00CF7600" w:rsidRDefault="00CF7600" w:rsidP="00485F38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pPr w:leftFromText="180" w:rightFromText="180" w:vertAnchor="text" w:horzAnchor="margin" w:tblpY="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17A77" w14:paraId="48D57C16" w14:textId="77777777" w:rsidTr="00302785">
        <w:trPr>
          <w:trHeight w:val="274"/>
        </w:trPr>
        <w:tc>
          <w:tcPr>
            <w:tcW w:w="10456" w:type="dxa"/>
            <w:shd w:val="clear" w:color="auto" w:fill="D9D9D9" w:themeFill="background1" w:themeFillShade="D9"/>
          </w:tcPr>
          <w:p w14:paraId="6250979E" w14:textId="2387AFDB" w:rsidR="00F17A77" w:rsidRPr="00F17A77" w:rsidRDefault="00DD13EB" w:rsidP="00F17A77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22"/>
                <w:lang w:val="uk-UA"/>
              </w:rPr>
            </w:pPr>
            <w:r w:rsidRPr="00DD13E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На основі поданого тексту виконайте такі завдання:</w:t>
            </w:r>
          </w:p>
        </w:tc>
      </w:tr>
    </w:tbl>
    <w:p w14:paraId="388EAD60" w14:textId="5AA68FBE" w:rsidR="001F248D" w:rsidRDefault="001F248D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06574A7" w14:textId="77777777" w:rsidR="007459FC" w:rsidRDefault="007459FC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</w:p>
    <w:p w14:paraId="27D1FE60" w14:textId="2140E44A" w:rsidR="00F17A77" w:rsidRDefault="00302785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02E6028" wp14:editId="3EBF4BCF">
                <wp:simplePos x="0" y="0"/>
                <wp:positionH relativeFrom="column">
                  <wp:posOffset>5943600</wp:posOffset>
                </wp:positionH>
                <wp:positionV relativeFrom="paragraph">
                  <wp:posOffset>60463</wp:posOffset>
                </wp:positionV>
                <wp:extent cx="692662" cy="26670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662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31E11" w14:textId="0CD389F8" w:rsidR="00E261D0" w:rsidRPr="007F43A7" w:rsidRDefault="00E261D0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3E6A26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3</w:t>
                            </w:r>
                            <w:proofErr w:type="gramEnd"/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7F43A7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E6028" id="Text Box 2" o:spid="_x0000_s1030" type="#_x0000_t202" style="position:absolute;left:0;text-align:left;margin-left:468pt;margin-top:4.75pt;width:54.55pt;height:2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" filled="f" stroked="f">
                <v:textbox>
                  <w:txbxContent>
                    <w:p w14:paraId="04C31E11" w14:textId="0CD389F8" w:rsidR="00E261D0" w:rsidRPr="007F43A7" w:rsidRDefault="00E261D0" w:rsidP="00E261D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 w:rsidR="003E6A26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3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7F43A7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F17A77" w14:paraId="48C37E44" w14:textId="77777777" w:rsidTr="00CF7600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AA491F5" w14:textId="3CBE43C2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43D5738" w14:textId="5A5CDA70" w:rsidR="009C638E" w:rsidRPr="009C638E" w:rsidRDefault="009C638E" w:rsidP="009C638E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4CF3D1F2" w14:textId="5BE83272" w:rsidR="00F17A77" w:rsidRPr="00220D09" w:rsidRDefault="00885BB5" w:rsidP="00885B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885BB5">
              <w:rPr>
                <w:rFonts w:ascii="Arial" w:hAnsi="Arial" w:cs="Arial"/>
                <w:b/>
                <w:color w:val="000000" w:themeColor="text1"/>
                <w:lang w:val="uk-UA"/>
              </w:rPr>
              <w:t>Що принесла дівчинка котові на тарілках?</w:t>
            </w:r>
          </w:p>
          <w:p w14:paraId="1DB17684" w14:textId="77777777" w:rsidR="00220D09" w:rsidRPr="00220D09" w:rsidRDefault="00220D09" w:rsidP="00220D0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23608463" w14:textId="4497ACD2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F17A77" w14:paraId="54440465" w14:textId="77777777" w:rsidTr="00CF7600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ECFC84E" w14:textId="0DE31D6B" w:rsidR="00F17A77" w:rsidRPr="00F17A77" w:rsidRDefault="00F17A77" w:rsidP="00E261D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5A942F8" w14:textId="20DAD5DA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3FFA8FD" w14:textId="347CE4E4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4D7EDEB" w14:textId="4ACE76AF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B070B8D" w14:textId="77777777" w:rsidR="007459FC" w:rsidRDefault="007459F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CC907CF" w14:textId="4EFD7B0D" w:rsidR="00CC7EE9" w:rsidRDefault="00CC7EE9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D668872" w14:textId="77777777" w:rsidR="007459FC" w:rsidRDefault="007459F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20A37D9" w14:textId="77777777" w:rsidR="0067437F" w:rsidRDefault="0067437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4762AE88" w14:textId="77777777" w:rsidTr="00CC7EE9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BEEE84B" w14:textId="40C5C87D" w:rsidR="00E261D0" w:rsidRPr="00E261D0" w:rsidRDefault="0068104C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0656121C" wp14:editId="23C6A460">
                      <wp:simplePos x="0" y="0"/>
                      <wp:positionH relativeFrom="column">
                        <wp:posOffset>5880100</wp:posOffset>
                      </wp:positionH>
                      <wp:positionV relativeFrom="paragraph">
                        <wp:posOffset>-11430</wp:posOffset>
                      </wp:positionV>
                      <wp:extent cx="687705" cy="266700"/>
                      <wp:effectExtent l="0" t="0" r="0" b="0"/>
                      <wp:wrapNone/>
                      <wp:docPr id="1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770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DCD984" w14:textId="7CBA820E" w:rsidR="00E261D0" w:rsidRPr="007F43A7" w:rsidRDefault="00E261D0" w:rsidP="00E261D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3E6A26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3</w:t>
                                  </w:r>
                                  <w:proofErr w:type="gramEnd"/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7F43A7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56121C" id="_x0000_s1031" type="#_x0000_t202" style="position:absolute;left:0;text-align:left;margin-left:463pt;margin-top:-.9pt;width:54.1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" filled="f" stroked="f">
                      <v:textbox>
                        <w:txbxContent>
                          <w:p w14:paraId="5FDCD984" w14:textId="7CBA820E" w:rsidR="00E261D0" w:rsidRPr="007F43A7" w:rsidRDefault="00E261D0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3E6A26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3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7F43A7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4279AF" w14:textId="2BAA5684" w:rsidR="00220D09" w:rsidRPr="00220D09" w:rsidRDefault="00220D09" w:rsidP="00220D0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0752532D" w14:textId="44212F6E" w:rsidR="00E261D0" w:rsidRPr="00220D09" w:rsidRDefault="00885BB5" w:rsidP="00885B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885BB5">
              <w:rPr>
                <w:rFonts w:ascii="Arial" w:hAnsi="Arial" w:cs="Arial"/>
                <w:b/>
                <w:noProof/>
                <w:lang w:val="uk-UA"/>
              </w:rPr>
              <w:t>Що подумав кіт коли побачив тарілки?</w:t>
            </w:r>
          </w:p>
          <w:p w14:paraId="3AF9611B" w14:textId="77777777" w:rsidR="00220D09" w:rsidRPr="00220D09" w:rsidRDefault="00220D09" w:rsidP="00220D0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7C4D9539" w14:textId="77777777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EB5C5BB" w14:textId="77777777" w:rsidTr="00CC7EE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2FCE76F1" w14:textId="50D427E2" w:rsidR="00E261D0" w:rsidRPr="00F17A77" w:rsidRDefault="00E261D0" w:rsidP="00E261D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C90F47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CC7EE9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</w:p>
        </w:tc>
      </w:tr>
    </w:tbl>
    <w:p w14:paraId="43F775B3" w14:textId="4D83551F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26554B6" w14:textId="55896073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245F206" w14:textId="6B34315F" w:rsidR="00CF7600" w:rsidRDefault="0068104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 w:rsidRPr="00C52758">
        <w:rPr>
          <w:rFonts w:ascii="Arial" w:eastAsia="Times New Roman" w:hAnsi="Arial" w:cs="Arial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97F6718" wp14:editId="3C9D0986">
                <wp:simplePos x="0" y="0"/>
                <wp:positionH relativeFrom="column">
                  <wp:posOffset>5956600</wp:posOffset>
                </wp:positionH>
                <wp:positionV relativeFrom="paragraph">
                  <wp:posOffset>61920</wp:posOffset>
                </wp:positionV>
                <wp:extent cx="679661" cy="266700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661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72E138" w14:textId="6E27601D" w:rsidR="00E261D0" w:rsidRPr="007F43A7" w:rsidRDefault="00E261D0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3E6A26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4</w:t>
                            </w:r>
                            <w:proofErr w:type="gramEnd"/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7F43A7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F6718" id="_x0000_s1032" type="#_x0000_t202" style="position:absolute;left:0;text-align:left;margin-left:469pt;margin-top:4.9pt;width:53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" filled="f" stroked="f">
                <v:textbox>
                  <w:txbxContent>
                    <w:p w14:paraId="7472E138" w14:textId="6E27601D" w:rsidR="00E261D0" w:rsidRPr="007F43A7" w:rsidRDefault="00E261D0" w:rsidP="00E261D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 w:rsidR="003E6A26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4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7F43A7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6D5C901A" w14:textId="77777777" w:rsidTr="00CC7EE9">
        <w:trPr>
          <w:trHeight w:val="480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BB99743" w14:textId="0DAE1A50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31E0B4E" w14:textId="0EB5E1D5" w:rsidR="00220D09" w:rsidRPr="00220D09" w:rsidRDefault="00220D09" w:rsidP="00220D0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36EE41BC" w14:textId="28F6493D" w:rsidR="00E261D0" w:rsidRPr="00E261D0" w:rsidRDefault="00624D32" w:rsidP="00624D3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624D32">
              <w:rPr>
                <w:rFonts w:ascii="Arial" w:hAnsi="Arial" w:cs="Arial"/>
                <w:b/>
                <w:noProof/>
                <w:lang w:val="uk-UA"/>
              </w:rPr>
              <w:t>Що стало третьою спокусою для кота?</w:t>
            </w:r>
          </w:p>
        </w:tc>
      </w:tr>
      <w:tr w:rsidR="00E261D0" w14:paraId="14416A21" w14:textId="77777777" w:rsidTr="00CC7EE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1311283D" w14:textId="0F9797E8" w:rsidR="00E261D0" w:rsidRPr="00F17A77" w:rsidRDefault="00E261D0" w:rsidP="00E261D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C90F47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CC7EE9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</w:p>
        </w:tc>
      </w:tr>
    </w:tbl>
    <w:p w14:paraId="3C9ABD17" w14:textId="0C643DBF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CA18BBE" w14:textId="3F1F1EC8" w:rsidR="00C90F47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7ECC263" w14:textId="1902EC35" w:rsidR="00CF7600" w:rsidRDefault="0068104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 w:rsidRPr="00C52758">
        <w:rPr>
          <w:rFonts w:ascii="Arial" w:eastAsia="Times New Roman" w:hAnsi="Arial" w:cs="Arial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70D4879" wp14:editId="4587E301">
                <wp:simplePos x="0" y="0"/>
                <wp:positionH relativeFrom="column">
                  <wp:posOffset>5956600</wp:posOffset>
                </wp:positionH>
                <wp:positionV relativeFrom="paragraph">
                  <wp:posOffset>71406</wp:posOffset>
                </wp:positionV>
                <wp:extent cx="679661" cy="266700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661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CC61D" w14:textId="11816CEE" w:rsidR="00E261D0" w:rsidRPr="007F43A7" w:rsidRDefault="00E261D0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3E6A26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4</w:t>
                            </w:r>
                            <w:proofErr w:type="gramEnd"/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7F43A7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D4879" id="_x0000_s1033" type="#_x0000_t202" style="position:absolute;left:0;text-align:left;margin-left:469pt;margin-top:5.6pt;width:53.5pt;height:2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" filled="f" stroked="f">
                <v:textbox>
                  <w:txbxContent>
                    <w:p w14:paraId="51ACC61D" w14:textId="11816CEE" w:rsidR="00E261D0" w:rsidRPr="007F43A7" w:rsidRDefault="00E261D0" w:rsidP="00E261D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 w:rsidR="003E6A26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4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7F43A7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37919D59" w14:textId="77777777" w:rsidTr="00CC7EE9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AA4B9AE" w14:textId="42258ED1" w:rsidR="00220D09" w:rsidRDefault="00220D09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5A76C5CF" w14:textId="2301D988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98F858C" w14:textId="5B45CBB5" w:rsidR="00E261D0" w:rsidRPr="008F2144" w:rsidRDefault="00885BB5" w:rsidP="00885BB5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885BB5">
              <w:rPr>
                <w:rFonts w:ascii="Arial" w:hAnsi="Arial" w:cs="Arial"/>
                <w:b/>
                <w:noProof/>
                <w:lang w:val="uk-UA"/>
              </w:rPr>
              <w:t>Яким був кіт за характером ?</w:t>
            </w:r>
            <w:r w:rsidR="00E261D0" w:rsidRPr="003F3946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 </w:t>
            </w:r>
          </w:p>
          <w:p w14:paraId="28503C26" w14:textId="77777777" w:rsid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3202FC30" w14:textId="06954A4E" w:rsidR="00220D09" w:rsidRPr="00E261D0" w:rsidRDefault="00220D09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9143FC4" w14:textId="77777777" w:rsidTr="0067437F">
        <w:trPr>
          <w:trHeight w:val="3979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684E25FD" w14:textId="096E2501" w:rsidR="00E261D0" w:rsidRPr="00F17A77" w:rsidRDefault="00E261D0" w:rsidP="00CC7EE9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C90F47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CC7EE9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</w:p>
        </w:tc>
      </w:tr>
    </w:tbl>
    <w:p w14:paraId="7731DE9D" w14:textId="1DB63E25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061C6A2" w14:textId="280402F6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CF26EBC" w14:textId="2C74F4E4" w:rsidR="00C90F47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DE38D8C" w14:textId="1914EF30" w:rsidR="00C90F47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328C64C" w14:textId="77777777" w:rsidR="007459FC" w:rsidRDefault="007459F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A74028C" w14:textId="0B1E5C4F" w:rsidR="00C90F47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6C7F368" w14:textId="39EBCF85" w:rsidR="00C90F47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222FD0" w14:paraId="5A5C1164" w14:textId="77777777" w:rsidTr="00222FD0">
        <w:trPr>
          <w:trHeight w:val="489"/>
        </w:trPr>
        <w:tc>
          <w:tcPr>
            <w:tcW w:w="10435" w:type="dxa"/>
            <w:gridSpan w:val="3"/>
          </w:tcPr>
          <w:p w14:paraId="6D2F8262" w14:textId="2F8179E9" w:rsidR="00222FD0" w:rsidRDefault="0068104C" w:rsidP="00222FD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84864" behindDoc="0" locked="0" layoutInCell="1" allowOverlap="1" wp14:anchorId="1122EEC5" wp14:editId="083DCA84">
                      <wp:simplePos x="0" y="0"/>
                      <wp:positionH relativeFrom="column">
                        <wp:posOffset>5868670</wp:posOffset>
                      </wp:positionH>
                      <wp:positionV relativeFrom="paragraph">
                        <wp:posOffset>-7620</wp:posOffset>
                      </wp:positionV>
                      <wp:extent cx="684717" cy="242684"/>
                      <wp:effectExtent l="0" t="0" r="0" b="5080"/>
                      <wp:wrapNone/>
                      <wp:docPr id="3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4717" cy="24268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47CC61" w14:textId="77777777" w:rsidR="00076B4E" w:rsidRPr="00C83274" w:rsidRDefault="00076B4E" w:rsidP="00076B4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22EEC5" id="_x0000_s1034" type="#_x0000_t202" style="position:absolute;margin-left:462.1pt;margin-top:-.6pt;width:53.9pt;height:19.1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" filled="f" stroked="f">
                      <v:textbox>
                        <w:txbxContent>
                          <w:p w14:paraId="2E47CC61" w14:textId="77777777" w:rsidR="00076B4E" w:rsidRPr="00C83274" w:rsidRDefault="00076B4E" w:rsidP="00076B4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F2F559" w14:textId="207B2685" w:rsidR="00C90F47" w:rsidRPr="007964C6" w:rsidRDefault="007964C6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lang w:val="ro-RO"/>
              </w:rPr>
            </w:pPr>
            <w:r w:rsidRPr="007964C6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 на запитання,</w:t>
            </w:r>
            <w:r>
              <w:rPr>
                <w:rFonts w:ascii="Arial" w:hAnsi="Arial" w:cs="Arial"/>
                <w:color w:val="000000" w:themeColor="text1"/>
                <w:lang w:val="uk-UA"/>
              </w:rPr>
              <w:t xml:space="preserve"> а потім запишіть букву, у полі</w:t>
            </w:r>
            <w:r>
              <w:rPr>
                <w:rFonts w:ascii="Arial" w:hAnsi="Arial" w:cs="Arial"/>
                <w:color w:val="000000" w:themeColor="text1"/>
                <w:lang w:val="ro-RO"/>
              </w:rPr>
              <w:t>:</w:t>
            </w:r>
          </w:p>
          <w:p w14:paraId="4E89D1DB" w14:textId="77777777" w:rsidR="00C90F47" w:rsidRPr="00C90F47" w:rsidRDefault="00C90F47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53C8D339" w14:textId="558AB93C" w:rsidR="00222FD0" w:rsidRPr="008F2144" w:rsidRDefault="00885BB5" w:rsidP="00885B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885BB5">
              <w:rPr>
                <w:rFonts w:ascii="Arial" w:hAnsi="Arial" w:cs="Arial"/>
                <w:b/>
                <w:color w:val="000000" w:themeColor="text1"/>
                <w:lang w:val="uk-UA"/>
              </w:rPr>
              <w:t>На тарілках дівчинка поставила:</w:t>
            </w:r>
            <w:r w:rsidR="00222FD0" w:rsidRPr="008F2144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</w:t>
            </w:r>
          </w:p>
        </w:tc>
      </w:tr>
      <w:tr w:rsidR="00222FD0" w14:paraId="2F883D45" w14:textId="35D51CC6" w:rsidTr="00C90F47">
        <w:trPr>
          <w:trHeight w:val="2305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282E9F13" w14:textId="0C1396B8" w:rsidR="00222FD0" w:rsidRDefault="00222FD0" w:rsidP="00222FD0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</w:p>
          <w:p w14:paraId="1D6D01A7" w14:textId="37916D94" w:rsidR="00222FD0" w:rsidRPr="00222FD0" w:rsidRDefault="00222FD0" w:rsidP="00222FD0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79E52EE5" w14:textId="1C2A1020" w:rsidR="00222FD0" w:rsidRPr="00222FD0" w:rsidRDefault="00222FD0" w:rsidP="00222FD0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6844EF1D" w14:textId="0908D0A4" w:rsidR="00222FD0" w:rsidRPr="00222FD0" w:rsidRDefault="00222FD0" w:rsidP="00222FD0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37962957" w14:textId="4B7390AD" w:rsidR="00222FD0" w:rsidRDefault="00222FD0" w:rsidP="00222FD0">
            <w:pPr>
              <w:jc w:val="right"/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19140172" w14:textId="62F3D43D" w:rsidR="00222FD0" w:rsidRPr="00222FD0" w:rsidRDefault="00222FD0" w:rsidP="00222FD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1E51B2A7" w14:textId="6BC3981E" w:rsidR="00222FD0" w:rsidRDefault="00222FD0" w:rsidP="00222FD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54EDE90B" w14:textId="77777777" w:rsidR="00222FD0" w:rsidRPr="00222FD0" w:rsidRDefault="00222FD0" w:rsidP="00222FD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4287AE91" w14:textId="7A7402ED" w:rsidR="00885BB5" w:rsidRDefault="00B30F69" w:rsidP="00222FD0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  <w:r w:rsidRPr="00B30F6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сметану і горобця</w:t>
            </w:r>
            <w:r w:rsidR="00885BB5" w:rsidRPr="00885BB5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 xml:space="preserve"> </w:t>
            </w:r>
          </w:p>
          <w:p w14:paraId="001C96A6" w14:textId="4FA128DF" w:rsidR="00624D32" w:rsidRDefault="00B30F69" w:rsidP="00222FD0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  <w:r w:rsidRPr="00B30F6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сметану і молок</w:t>
            </w:r>
            <w:r w:rsidR="005F5908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о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 </w:t>
            </w:r>
          </w:p>
          <w:p w14:paraId="21EA5E0F" w14:textId="00CAD366" w:rsidR="00885BB5" w:rsidRDefault="00885BB5" w:rsidP="00222FD0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  <w:r w:rsidRPr="00885BB5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 xml:space="preserve">шматочок рибки </w:t>
            </w:r>
          </w:p>
          <w:p w14:paraId="5CE90A13" w14:textId="7D2BB38C" w:rsidR="00222FD0" w:rsidRPr="00222FD0" w:rsidRDefault="00624D32" w:rsidP="00624D32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624D32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тільки молоко</w:t>
            </w:r>
            <w:r w:rsidR="00885BB5">
              <w:rPr>
                <w:rFonts w:ascii="Arial" w:eastAsia="Times New Roman" w:hAnsi="Arial" w:cs="Arial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0D1A0148" wp14:editId="73B87A6B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17145</wp:posOffset>
                      </wp:positionV>
                      <wp:extent cx="2649220" cy="463825"/>
                      <wp:effectExtent l="0" t="0" r="0" b="0"/>
                      <wp:wrapNone/>
                      <wp:docPr id="37" name="Group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3825"/>
                                <a:chOff x="0" y="0"/>
                                <a:chExt cx="2649220" cy="463825"/>
                              </a:xfrm>
                            </wpg:grpSpPr>
                            <wps:wsp>
                              <wps:cNvPr id="3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2830"/>
                                  <a:ext cx="2649220" cy="3409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35C54F" w14:textId="77777777" w:rsidR="00C90F47" w:rsidRDefault="00C90F47" w:rsidP="00C90F47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3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8549" y="0"/>
                                  <a:ext cx="511810" cy="3689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8DF4D28" w14:textId="77777777" w:rsidR="00C90F47" w:rsidRDefault="00C90F47" w:rsidP="00C90F47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1A0148" id="Group 37" o:spid="_x0000_s1035" style="position:absolute;left:0;text-align:left;margin-left:101.85pt;margin-top:1.35pt;width:208.6pt;height:36.5pt;z-index:251686912" coordsize="26492,4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">
                      <v:shape id="_x0000_s1036" type="#_x0000_t202" style="position:absolute;top:1228;width:26492;height:3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" stroked="f">
                        <v:textbox style="mso-fit-shape-to-text:t">
                          <w:txbxContent>
                            <w:p w14:paraId="3B35C54F" w14:textId="77777777" w:rsidR="00C90F47" w:rsidRDefault="00C90F47" w:rsidP="00C90F47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37" type="#_x0000_t202" style="position:absolute;left:15285;width:5118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">
                        <v:textbox style="mso-fit-shape-to-text:t">
                          <w:txbxContent>
                            <w:p w14:paraId="18DF4D28" w14:textId="77777777" w:rsidR="00C90F47" w:rsidRDefault="00C90F47" w:rsidP="00C90F47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4BBD9931" w14:textId="783197E8" w:rsidR="00222FD0" w:rsidRDefault="00222FD0" w:rsidP="005E607C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</w:tbl>
    <w:p w14:paraId="2114A1A1" w14:textId="60ACD7BC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833FAF4" w14:textId="35F868A7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15031B0" w14:textId="30E69D59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076B4E" w14:paraId="1D4F50D2" w14:textId="77777777" w:rsidTr="00FE13D5">
        <w:trPr>
          <w:trHeight w:val="489"/>
        </w:trPr>
        <w:tc>
          <w:tcPr>
            <w:tcW w:w="10435" w:type="dxa"/>
            <w:gridSpan w:val="3"/>
          </w:tcPr>
          <w:p w14:paraId="0CE83B8E" w14:textId="4B13F309" w:rsidR="00076B4E" w:rsidRDefault="0068104C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722752" behindDoc="0" locked="0" layoutInCell="1" allowOverlap="1" wp14:anchorId="4CA4E8FC" wp14:editId="1CB5E867">
                      <wp:simplePos x="0" y="0"/>
                      <wp:positionH relativeFrom="column">
                        <wp:posOffset>5870079</wp:posOffset>
                      </wp:positionH>
                      <wp:positionV relativeFrom="paragraph">
                        <wp:posOffset>-4202</wp:posOffset>
                      </wp:positionV>
                      <wp:extent cx="684717" cy="242684"/>
                      <wp:effectExtent l="0" t="0" r="0" b="508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4717" cy="24268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2ECA6D" w14:textId="77777777" w:rsidR="0068104C" w:rsidRPr="00C83274" w:rsidRDefault="0068104C" w:rsidP="0068104C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A4E8FC" id="_x0000_s1038" type="#_x0000_t202" style="position:absolute;margin-left:462.2pt;margin-top:-.35pt;width:53.9pt;height:19.1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" filled="f" stroked="f">
                      <v:textbox>
                        <w:txbxContent>
                          <w:p w14:paraId="202ECA6D" w14:textId="77777777" w:rsidR="0068104C" w:rsidRPr="00C83274" w:rsidRDefault="0068104C" w:rsidP="0068104C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EF327E7" w14:textId="3051BEDD" w:rsidR="00C90F47" w:rsidRDefault="007964C6" w:rsidP="00C90F47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7964C6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 на запитання,</w:t>
            </w:r>
            <w:r>
              <w:rPr>
                <w:rFonts w:ascii="Arial" w:hAnsi="Arial" w:cs="Arial"/>
                <w:color w:val="000000" w:themeColor="text1"/>
                <w:lang w:val="uk-UA"/>
              </w:rPr>
              <w:t xml:space="preserve"> а потім запишіть букву, у полі</w:t>
            </w:r>
            <w:r>
              <w:rPr>
                <w:rFonts w:ascii="Arial" w:hAnsi="Arial" w:cs="Arial"/>
                <w:color w:val="000000" w:themeColor="text1"/>
                <w:lang w:val="ro-RO"/>
              </w:rPr>
              <w:t>:</w:t>
            </w:r>
            <w:r w:rsidR="0068104C" w:rsidRPr="003F3946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 </w:t>
            </w:r>
          </w:p>
          <w:p w14:paraId="51E4C2D3" w14:textId="440A19F7" w:rsidR="00CF7600" w:rsidRPr="00CF7600" w:rsidRDefault="00CF7600" w:rsidP="00C90F47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251456AF" w14:textId="7C2BC8E5" w:rsidR="00076B4E" w:rsidRDefault="00885BB5" w:rsidP="00885BB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885BB5">
              <w:rPr>
                <w:rFonts w:ascii="Arial" w:hAnsi="Arial" w:cs="Arial"/>
                <w:b/>
                <w:color w:val="000000" w:themeColor="text1"/>
                <w:lang w:val="uk-UA"/>
              </w:rPr>
              <w:t>Через вікно увійшов</w:t>
            </w:r>
            <w:r w:rsidR="00076B4E" w:rsidRPr="008F2144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: </w:t>
            </w:r>
          </w:p>
          <w:p w14:paraId="44416F15" w14:textId="6CB98AF2" w:rsidR="003E63D9" w:rsidRPr="003E63D9" w:rsidRDefault="003E63D9" w:rsidP="003E63D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</w:tc>
      </w:tr>
      <w:tr w:rsidR="00076B4E" w14:paraId="164BD526" w14:textId="77777777" w:rsidTr="00C90F47">
        <w:trPr>
          <w:trHeight w:val="2215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06DC5A1D" w14:textId="77777777" w:rsidR="00076B4E" w:rsidRDefault="00076B4E" w:rsidP="00FE13D5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</w:p>
          <w:p w14:paraId="4E79CB7F" w14:textId="77777777" w:rsidR="00076B4E" w:rsidRPr="00222FD0" w:rsidRDefault="00076B4E" w:rsidP="00FE13D5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3180B37C" w14:textId="77777777" w:rsidR="00076B4E" w:rsidRPr="00222FD0" w:rsidRDefault="00076B4E" w:rsidP="00FE13D5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3172688D" w14:textId="77777777" w:rsidR="00076B4E" w:rsidRPr="00222FD0" w:rsidRDefault="00076B4E" w:rsidP="00FE13D5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0D21AE29" w14:textId="77777777" w:rsidR="00076B4E" w:rsidRDefault="00076B4E" w:rsidP="00FE13D5">
            <w:pPr>
              <w:jc w:val="right"/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60231291" w14:textId="77777777" w:rsidR="00076B4E" w:rsidRPr="00222FD0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3C8C1CF1" w14:textId="59FACA38" w:rsidR="00076B4E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663F2257" w14:textId="0B67E1FD" w:rsidR="00076B4E" w:rsidRPr="00222FD0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5BC29B0F" w14:textId="46C4DB3B" w:rsidR="00076B4E" w:rsidRDefault="00885BB5" w:rsidP="00076B4E">
            <w:r w:rsidRPr="00885BB5">
              <w:rPr>
                <w:rFonts w:ascii="Arial" w:eastAsia="Times New Roman" w:hAnsi="Arial" w:cs="Arial"/>
                <w:sz w:val="22"/>
                <w:lang w:val="uk-UA" w:eastAsia="ro-RO"/>
              </w:rPr>
              <w:t>к</w:t>
            </w:r>
            <w:r w:rsidR="005F5908">
              <w:rPr>
                <w:rFonts w:ascii="Arial" w:eastAsia="Times New Roman" w:hAnsi="Arial" w:cs="Arial"/>
                <w:sz w:val="22"/>
                <w:lang w:val="uk-UA" w:eastAsia="ro-RO"/>
              </w:rPr>
              <w:t>о</w:t>
            </w:r>
            <w:r w:rsidRPr="00885BB5">
              <w:rPr>
                <w:rFonts w:ascii="Arial" w:eastAsia="Times New Roman" w:hAnsi="Arial" w:cs="Arial"/>
                <w:sz w:val="22"/>
                <w:lang w:val="uk-UA" w:eastAsia="ro-RO"/>
              </w:rPr>
              <w:t>т</w:t>
            </w:r>
            <w:r w:rsidR="005F5908">
              <w:rPr>
                <w:rFonts w:ascii="Arial" w:eastAsia="Times New Roman" w:hAnsi="Arial" w:cs="Arial"/>
                <w:sz w:val="22"/>
                <w:lang w:val="uk-UA" w:eastAsia="ro-RO"/>
              </w:rPr>
              <w:t>ик</w:t>
            </w:r>
          </w:p>
          <w:p w14:paraId="53C37D44" w14:textId="2A0D2EF9" w:rsidR="00076B4E" w:rsidRDefault="00885BB5" w:rsidP="00076B4E">
            <w:r w:rsidRPr="00885BB5">
              <w:rPr>
                <w:rFonts w:ascii="Arial" w:eastAsia="Times New Roman" w:hAnsi="Arial" w:cs="Arial"/>
                <w:sz w:val="22"/>
                <w:lang w:val="uk-UA" w:eastAsia="ro-RO"/>
              </w:rPr>
              <w:t>голуби</w:t>
            </w:r>
          </w:p>
          <w:p w14:paraId="0DA98C59" w14:textId="17848CFF" w:rsidR="00076B4E" w:rsidRDefault="00B30F69" w:rsidP="00076B4E">
            <w:r w:rsidRPr="00B30F69">
              <w:rPr>
                <w:rFonts w:ascii="Arial" w:eastAsia="Times New Roman" w:hAnsi="Arial" w:cs="Arial"/>
                <w:noProof/>
                <w:sz w:val="22"/>
                <w:lang w:val="en-US" w:eastAsia="en-US"/>
              </w:rPr>
              <w:t xml:space="preserve">горобчик </w:t>
            </w:r>
          </w:p>
          <w:p w14:paraId="3C79E25D" w14:textId="51016A77" w:rsidR="00076B4E" w:rsidRPr="00B30F69" w:rsidRDefault="00B30F69" w:rsidP="00076B4E">
            <w:pPr>
              <w:rPr>
                <w:rFonts w:ascii="Arial" w:hAnsi="Arial" w:cs="Arial"/>
                <w:sz w:val="22"/>
              </w:rPr>
            </w:pPr>
            <w:r w:rsidRPr="00B30F69">
              <w:rPr>
                <w:rFonts w:ascii="Arial" w:hAnsi="Arial" w:cs="Arial"/>
                <w:sz w:val="22"/>
              </w:rPr>
              <w:t>дівчинка</w:t>
            </w:r>
          </w:p>
          <w:p w14:paraId="602D7FE4" w14:textId="6E6F878E" w:rsidR="00076B4E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4C903AD9" w14:textId="77777777" w:rsidR="00076B4E" w:rsidRPr="00222FD0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542E7BAF" w14:textId="5321CB0F" w:rsidR="00076B4E" w:rsidRDefault="00B30F69" w:rsidP="00FE13D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 wp14:anchorId="7E4D305F" wp14:editId="4380A050">
                      <wp:simplePos x="0" y="0"/>
                      <wp:positionH relativeFrom="column">
                        <wp:posOffset>-1744316</wp:posOffset>
                      </wp:positionH>
                      <wp:positionV relativeFrom="paragraph">
                        <wp:posOffset>912909</wp:posOffset>
                      </wp:positionV>
                      <wp:extent cx="2649220" cy="463825"/>
                      <wp:effectExtent l="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3825"/>
                                <a:chOff x="0" y="0"/>
                                <a:chExt cx="2649220" cy="463825"/>
                              </a:xfrm>
                            </wpg:grpSpPr>
                            <wps:wsp>
                              <wps:cNvPr id="1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2830"/>
                                  <a:ext cx="2649220" cy="3409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5A89AF4" w14:textId="77777777" w:rsidR="00B30F69" w:rsidRDefault="00B30F69" w:rsidP="00B30F69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8549" y="0"/>
                                  <a:ext cx="511810" cy="3689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04D469A" w14:textId="77777777" w:rsidR="00B30F69" w:rsidRDefault="00B30F69" w:rsidP="00B30F69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4D305F" id="Group 11" o:spid="_x0000_s1039" style="position:absolute;left:0;text-align:left;margin-left:-137.35pt;margin-top:71.9pt;width:208.6pt;height:36.5pt;z-index:251724800" coordsize="26492,4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">
                      <v:shape id="_x0000_s1040" type="#_x0000_t202" style="position:absolute;top:1228;width:26492;height:3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" stroked="f">
                        <v:textbox style="mso-fit-shape-to-text:t">
                          <w:txbxContent>
                            <w:p w14:paraId="05A89AF4" w14:textId="77777777" w:rsidR="00B30F69" w:rsidRDefault="00B30F69" w:rsidP="00B30F69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41" type="#_x0000_t202" style="position:absolute;left:15285;width:5118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">
                        <v:textbox style="mso-fit-shape-to-text:t">
                          <w:txbxContent>
                            <w:p w14:paraId="304D469A" w14:textId="77777777" w:rsidR="00B30F69" w:rsidRDefault="00B30F69" w:rsidP="00B30F69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77E98E3E" w14:textId="0A247B54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49BF459" w14:textId="77777777" w:rsidR="00CC7EE9" w:rsidRDefault="00CC7EE9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D825000" w14:textId="61D0B673" w:rsidR="00F17A77" w:rsidRDefault="0030278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>
        <w:rPr>
          <w:rFonts w:ascii="Arial" w:eastAsia="Times New Roman" w:hAnsi="Arial" w:cs="Arial"/>
          <w:b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41DCCCCA" wp14:editId="35A2965D">
                <wp:simplePos x="0" y="0"/>
                <wp:positionH relativeFrom="column">
                  <wp:posOffset>5947934</wp:posOffset>
                </wp:positionH>
                <wp:positionV relativeFrom="paragraph">
                  <wp:posOffset>68141</wp:posOffset>
                </wp:positionV>
                <wp:extent cx="683994" cy="2667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994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32213B" w14:textId="77777777" w:rsidR="00076B4E" w:rsidRPr="00C83274" w:rsidRDefault="00076B4E" w:rsidP="00076B4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CCCCA" id="_x0000_s1042" type="#_x0000_t202" style="position:absolute;left:0;text-align:left;margin-left:468.35pt;margin-top:5.35pt;width:53.85pt;height:21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" filled="f" stroked="f">
                <v:textbox>
                  <w:txbxContent>
                    <w:p w14:paraId="7A32213B" w14:textId="77777777" w:rsidR="00076B4E" w:rsidRPr="00C83274" w:rsidRDefault="00076B4E" w:rsidP="00076B4E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076B4E" w14:paraId="644F7E08" w14:textId="77777777" w:rsidTr="00FE13D5">
        <w:trPr>
          <w:trHeight w:val="489"/>
        </w:trPr>
        <w:tc>
          <w:tcPr>
            <w:tcW w:w="10435" w:type="dxa"/>
            <w:gridSpan w:val="3"/>
          </w:tcPr>
          <w:p w14:paraId="6BFD03A6" w14:textId="6966AA95" w:rsidR="00076B4E" w:rsidRPr="008F2144" w:rsidRDefault="00076B4E" w:rsidP="00FE13D5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1D3F4162" w14:textId="59FBC9FF" w:rsidR="00C90F47" w:rsidRPr="008F2144" w:rsidRDefault="007964C6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7964C6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 на запитання,</w:t>
            </w:r>
            <w:r>
              <w:rPr>
                <w:rFonts w:ascii="Arial" w:hAnsi="Arial" w:cs="Arial"/>
                <w:color w:val="000000" w:themeColor="text1"/>
                <w:lang w:val="uk-UA"/>
              </w:rPr>
              <w:t xml:space="preserve"> а потім запишіть букву, у полі</w:t>
            </w:r>
            <w:r>
              <w:rPr>
                <w:rFonts w:ascii="Arial" w:hAnsi="Arial" w:cs="Arial"/>
                <w:color w:val="000000" w:themeColor="text1"/>
                <w:lang w:val="ro-RO"/>
              </w:rPr>
              <w:t>:</w:t>
            </w:r>
          </w:p>
          <w:p w14:paraId="3CD647C3" w14:textId="77777777" w:rsidR="00CF7600" w:rsidRPr="008F2144" w:rsidRDefault="00CF7600" w:rsidP="00C90F47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0D32488C" w14:textId="4C1CE75E" w:rsidR="00076B4E" w:rsidRDefault="00624D32" w:rsidP="00624D3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624D32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Кіт так і не зміг вирішити, що найсмачніше, тому що:</w:t>
            </w:r>
            <w:r w:rsidR="00076B4E" w:rsidRPr="008F2144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</w:t>
            </w:r>
          </w:p>
          <w:p w14:paraId="6481D82F" w14:textId="56AEDBC7" w:rsidR="003E63D9" w:rsidRPr="003E63D9" w:rsidRDefault="003E63D9" w:rsidP="003E63D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</w:tc>
      </w:tr>
      <w:tr w:rsidR="00076B4E" w14:paraId="039FD968" w14:textId="77777777" w:rsidTr="00C90F47">
        <w:trPr>
          <w:trHeight w:val="2296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58A2D584" w14:textId="77777777" w:rsidR="00076B4E" w:rsidRDefault="00076B4E" w:rsidP="00FE13D5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</w:p>
          <w:p w14:paraId="79E61645" w14:textId="77777777" w:rsidR="00076B4E" w:rsidRPr="00222FD0" w:rsidRDefault="00076B4E" w:rsidP="00FE13D5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0AF155CC" w14:textId="77777777" w:rsidR="00076B4E" w:rsidRPr="00222FD0" w:rsidRDefault="00076B4E" w:rsidP="00FE13D5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677528FB" w14:textId="77777777" w:rsidR="00076B4E" w:rsidRPr="00222FD0" w:rsidRDefault="00076B4E" w:rsidP="00FE13D5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14B21607" w14:textId="77777777" w:rsidR="00076B4E" w:rsidRDefault="00076B4E" w:rsidP="00FE13D5">
            <w:pPr>
              <w:jc w:val="right"/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0F03D327" w14:textId="77777777" w:rsidR="00076B4E" w:rsidRPr="00222FD0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20C83305" w14:textId="77777777" w:rsidR="00076B4E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3B5A14F8" w14:textId="77777777" w:rsidR="00076B4E" w:rsidRPr="00222FD0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32BBF584" w14:textId="37337FE4" w:rsidR="00076B4E" w:rsidRDefault="00624D32" w:rsidP="00076B4E">
            <w:r w:rsidRPr="00624D32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став героєм</w:t>
            </w:r>
          </w:p>
          <w:p w14:paraId="0E41B89B" w14:textId="77777777" w:rsidR="00624D32" w:rsidRDefault="00624D32" w:rsidP="00076B4E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624D32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зовсім розгубився</w:t>
            </w:r>
          </w:p>
          <w:p w14:paraId="32C792C3" w14:textId="61AEF4A1" w:rsidR="00076B4E" w:rsidRDefault="00624D32" w:rsidP="00076B4E">
            <w:r w:rsidRPr="00624D32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заплющив очі й заснув</w:t>
            </w:r>
          </w:p>
          <w:p w14:paraId="2D56217A" w14:textId="5A3148A2" w:rsidR="00076B4E" w:rsidRDefault="00624D32" w:rsidP="00076B4E">
            <w:r w:rsidRPr="00624D32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з’їв усе одразу</w:t>
            </w:r>
            <w:r w:rsidR="00885BB5">
              <w:rPr>
                <w:rFonts w:ascii="Arial" w:eastAsia="Times New Roman" w:hAnsi="Arial" w:cs="Arial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0B019E3C" wp14:editId="51611F04">
                      <wp:simplePos x="0" y="0"/>
                      <wp:positionH relativeFrom="column">
                        <wp:posOffset>1292860</wp:posOffset>
                      </wp:positionH>
                      <wp:positionV relativeFrom="paragraph">
                        <wp:posOffset>29210</wp:posOffset>
                      </wp:positionV>
                      <wp:extent cx="2649220" cy="463825"/>
                      <wp:effectExtent l="0" t="0" r="0" b="0"/>
                      <wp:wrapNone/>
                      <wp:docPr id="40" name="Group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3825"/>
                                <a:chOff x="0" y="0"/>
                                <a:chExt cx="2649220" cy="463825"/>
                              </a:xfrm>
                            </wpg:grpSpPr>
                            <wps:wsp>
                              <wps:cNvPr id="4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2830"/>
                                  <a:ext cx="2649220" cy="3409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E764AFC" w14:textId="77777777" w:rsidR="00C90F47" w:rsidRDefault="00C90F47" w:rsidP="00C90F47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4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8549" y="0"/>
                                  <a:ext cx="511810" cy="3689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27617D" w14:textId="77777777" w:rsidR="00C90F47" w:rsidRDefault="00C90F47" w:rsidP="00C90F47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019E3C" id="Group 40" o:spid="_x0000_s1043" style="position:absolute;left:0;text-align:left;margin-left:101.8pt;margin-top:2.3pt;width:208.6pt;height:36.5pt;z-index:251688960" coordsize="26492,4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">
                      <v:shape id="_x0000_s1044" type="#_x0000_t202" style="position:absolute;top:1228;width:26492;height:3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" stroked="f">
                        <v:textbox style="mso-fit-shape-to-text:t">
                          <w:txbxContent>
                            <w:p w14:paraId="1E764AFC" w14:textId="77777777" w:rsidR="00C90F47" w:rsidRDefault="00C90F47" w:rsidP="00C90F47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45" type="#_x0000_t202" style="position:absolute;left:15285;width:5118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">
                        <v:textbox style="mso-fit-shape-to-text:t">
                          <w:txbxContent>
                            <w:p w14:paraId="3B27617D" w14:textId="77777777" w:rsidR="00C90F47" w:rsidRDefault="00C90F47" w:rsidP="00C90F47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BA6CB22" w14:textId="71E40A31" w:rsidR="00076B4E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08CBA0B6" w14:textId="77777777" w:rsidR="00076B4E" w:rsidRPr="00222FD0" w:rsidRDefault="00076B4E" w:rsidP="00FE13D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06E112EE" w14:textId="6A86BF71" w:rsidR="00076B4E" w:rsidRDefault="00076B4E" w:rsidP="00FE13D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</w:tbl>
    <w:p w14:paraId="4FA3640B" w14:textId="0AA7FE16" w:rsidR="00076B4E" w:rsidRDefault="00076B4E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ECFF0A8" w14:textId="63237F08" w:rsidR="00076B4E" w:rsidRDefault="00076B4E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8E00C4A" w14:textId="0A413BFC" w:rsidR="00076B4E" w:rsidRDefault="00076B4E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5000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37"/>
        <w:gridCol w:w="6124"/>
        <w:gridCol w:w="1565"/>
        <w:gridCol w:w="1810"/>
      </w:tblGrid>
      <w:tr w:rsidR="00C90F47" w14:paraId="1A246D24" w14:textId="77777777" w:rsidTr="0067437F">
        <w:trPr>
          <w:trHeight w:val="832"/>
        </w:trPr>
        <w:tc>
          <w:tcPr>
            <w:tcW w:w="5000" w:type="pct"/>
            <w:gridSpan w:val="4"/>
            <w:tcBorders>
              <w:bottom w:val="single" w:sz="4" w:space="0" w:color="D9D9D9" w:themeColor="background1" w:themeShade="D9"/>
            </w:tcBorders>
          </w:tcPr>
          <w:p w14:paraId="36BE69B9" w14:textId="77777777" w:rsidR="003E63D9" w:rsidRDefault="003E63D9" w:rsidP="00076B4E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697116B5" w14:textId="29945C46" w:rsidR="00C90F47" w:rsidRPr="002D369C" w:rsidRDefault="0005378D" w:rsidP="002D369C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096D46ED" wp14:editId="4B78106A">
                      <wp:simplePos x="0" y="0"/>
                      <wp:positionH relativeFrom="column">
                        <wp:posOffset>5869829</wp:posOffset>
                      </wp:positionH>
                      <wp:positionV relativeFrom="paragraph">
                        <wp:posOffset>-11286</wp:posOffset>
                      </wp:positionV>
                      <wp:extent cx="683994" cy="266700"/>
                      <wp:effectExtent l="0" t="0" r="0" b="0"/>
                      <wp:wrapNone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3994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94D3EA" w14:textId="610D2D3E" w:rsidR="0005378D" w:rsidRPr="006B6BB9" w:rsidRDefault="0005378D" w:rsidP="0005378D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3E6A26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4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6B6BB9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D46ED" id="_x0000_s1046" type="#_x0000_t202" style="position:absolute;left:0;text-align:left;margin-left:462.2pt;margin-top:-.9pt;width:53.85pt;height:21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" filled="f" stroked="f">
                      <v:textbox>
                        <w:txbxContent>
                          <w:p w14:paraId="4594D3EA" w14:textId="610D2D3E" w:rsidR="0005378D" w:rsidRPr="006B6BB9" w:rsidRDefault="0005378D" w:rsidP="0005378D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3E6A26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6B6BB9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3946">
              <w:rPr>
                <w:rFonts w:ascii="Arial" w:eastAsia="Times New Roman" w:hAnsi="Arial" w:cs="Arial"/>
                <w:b/>
                <w:noProof/>
                <w:lang w:val="uk-UA"/>
              </w:rPr>
              <w:t>Постав</w:t>
            </w:r>
            <w:r w:rsidR="00E238F9" w:rsidRPr="002D369C">
              <w:rPr>
                <w:rFonts w:ascii="Arial" w:eastAsia="Times New Roman" w:hAnsi="Arial" w:cs="Arial"/>
                <w:b/>
                <w:noProof/>
                <w:lang w:val="uk-UA"/>
              </w:rPr>
              <w:t>те</w:t>
            </w:r>
            <w:r w:rsidRPr="003F3946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 „</w:t>
            </w:r>
            <w:r w:rsidRPr="002D369C">
              <w:rPr>
                <w:rFonts w:ascii="Arial" w:eastAsia="Times New Roman" w:hAnsi="Arial" w:cs="Arial"/>
                <w:b/>
                <w:noProof/>
              </w:rPr>
              <w:t>X</w:t>
            </w:r>
            <w:r w:rsidRPr="003F3946">
              <w:rPr>
                <w:rFonts w:ascii="Arial" w:eastAsia="Times New Roman" w:hAnsi="Arial" w:cs="Arial"/>
                <w:b/>
                <w:noProof/>
                <w:lang w:val="uk-UA"/>
              </w:rPr>
              <w:t>” біля кожного речення, щоб визначити його правильність чи неправильність, на основі інформації з тексту.</w:t>
            </w:r>
          </w:p>
          <w:p w14:paraId="043FAEE0" w14:textId="5A0769C2" w:rsidR="003E63D9" w:rsidRPr="0005378D" w:rsidRDefault="003E63D9" w:rsidP="003E63D9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C90F47" w14:paraId="4694C6D6" w14:textId="77777777" w:rsidTr="0067437F">
        <w:trPr>
          <w:trHeight w:val="633"/>
        </w:trPr>
        <w:tc>
          <w:tcPr>
            <w:tcW w:w="3383" w:type="pct"/>
            <w:gridSpan w:val="2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37197047" w14:textId="77777777" w:rsidR="001B00CC" w:rsidRPr="001B00CC" w:rsidRDefault="001B00CC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679E6679" w14:textId="636C4856" w:rsidR="00C90F47" w:rsidRDefault="000A487F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C6330">
              <w:rPr>
                <w:rFonts w:ascii="Arial" w:hAnsi="Arial" w:cs="Arial"/>
                <w:b/>
                <w:sz w:val="22"/>
                <w:szCs w:val="22"/>
                <w:lang w:val="uk-UA"/>
              </w:rPr>
              <w:t>Речення</w:t>
            </w:r>
          </w:p>
          <w:p w14:paraId="4C96E46F" w14:textId="77777777" w:rsidR="00C90F47" w:rsidRDefault="00C90F47" w:rsidP="001B00C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750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538D5C8F" w14:textId="77777777" w:rsidR="001B00CC" w:rsidRPr="001B00CC" w:rsidRDefault="001B00CC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163E41C9" w14:textId="49DA614D" w:rsidR="00C90F47" w:rsidRDefault="000A487F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1A4D07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ильно</w:t>
            </w:r>
          </w:p>
          <w:p w14:paraId="53C64F7D" w14:textId="77777777" w:rsidR="00C90F47" w:rsidRDefault="00C90F47" w:rsidP="001B00CC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67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</w:tcBorders>
          </w:tcPr>
          <w:p w14:paraId="7467F9F0" w14:textId="77777777" w:rsidR="001B00CC" w:rsidRPr="001B00CC" w:rsidRDefault="001B00CC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79E44E17" w14:textId="38C2E1EA" w:rsidR="00C90F47" w:rsidRPr="00076B4E" w:rsidRDefault="000A487F" w:rsidP="001B00CC">
            <w:pPr>
              <w:spacing w:line="240" w:lineRule="auto"/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  <w:r w:rsidRPr="001A4D07">
              <w:rPr>
                <w:rFonts w:ascii="Arial" w:hAnsi="Arial" w:cs="Arial"/>
                <w:b/>
                <w:sz w:val="22"/>
                <w:szCs w:val="22"/>
                <w:lang w:val="uk-UA"/>
              </w:rPr>
              <w:t>Не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п</w:t>
            </w:r>
            <w:r w:rsidRPr="001A4D07">
              <w:rPr>
                <w:rFonts w:ascii="Arial" w:hAnsi="Arial" w:cs="Arial"/>
                <w:b/>
                <w:sz w:val="22"/>
                <w:szCs w:val="22"/>
                <w:lang w:val="uk-UA"/>
              </w:rPr>
              <w:t>рав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ильно</w:t>
            </w:r>
          </w:p>
        </w:tc>
      </w:tr>
      <w:tr w:rsidR="00885BB5" w14:paraId="20D07327" w14:textId="77777777" w:rsidTr="0067437F">
        <w:trPr>
          <w:trHeight w:val="661"/>
        </w:trPr>
        <w:tc>
          <w:tcPr>
            <w:tcW w:w="449" w:type="pct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027BC68A" w14:textId="53917938" w:rsidR="00885BB5" w:rsidRPr="009C638E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3A5CA7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3A5CA7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934" w:type="pct"/>
            <w:tcBorders>
              <w:top w:val="doub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127A9B38" w14:textId="6111C7E4" w:rsidR="00885BB5" w:rsidRPr="009C638E" w:rsidRDefault="007438FB" w:rsidP="00885BB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438FB">
              <w:rPr>
                <w:rFonts w:ascii="Arial" w:hAnsi="Arial" w:cs="Arial"/>
                <w:sz w:val="22"/>
                <w:szCs w:val="22"/>
              </w:rPr>
              <w:t>Горобець залетів у зачинене вікно.</w:t>
            </w:r>
          </w:p>
        </w:tc>
        <w:tc>
          <w:tcPr>
            <w:tcW w:w="750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7C420B" w14:textId="48AC3BB0" w:rsidR="00885BB5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67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6FE9CC0" w14:textId="77777777" w:rsidR="00885BB5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85BB5" w14:paraId="4E3A08C0" w14:textId="77777777" w:rsidTr="0067437F">
        <w:trPr>
          <w:trHeight w:val="661"/>
        </w:trPr>
        <w:tc>
          <w:tcPr>
            <w:tcW w:w="449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77DE6D51" w14:textId="0EE4477E" w:rsidR="00885BB5" w:rsidRPr="009C638E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3A5CA7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3A5CA7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934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1F017B59" w14:textId="1D2A8DB8" w:rsidR="00885BB5" w:rsidRPr="009C638E" w:rsidRDefault="007438FB" w:rsidP="00885BB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438FB">
              <w:rPr>
                <w:rFonts w:ascii="Arial" w:hAnsi="Arial" w:cs="Arial"/>
                <w:sz w:val="22"/>
                <w:szCs w:val="22"/>
              </w:rPr>
              <w:t>Дівчинка поставила перед котом дві тарілки.</w:t>
            </w:r>
          </w:p>
        </w:tc>
        <w:tc>
          <w:tcPr>
            <w:tcW w:w="750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14A793" w14:textId="529E53CB" w:rsidR="00885BB5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67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26D82A6" w14:textId="77777777" w:rsidR="00885BB5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85BB5" w14:paraId="7CC6DE60" w14:textId="77777777" w:rsidTr="0067437F">
        <w:trPr>
          <w:trHeight w:val="661"/>
        </w:trPr>
        <w:tc>
          <w:tcPr>
            <w:tcW w:w="449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236E7D8D" w14:textId="669760B2" w:rsidR="00885BB5" w:rsidRPr="009C638E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3A5CA7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3A5CA7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934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BDEB492" w14:textId="2C1D16B2" w:rsidR="00885BB5" w:rsidRPr="009C638E" w:rsidRDefault="007438FB" w:rsidP="00885BB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438FB">
              <w:rPr>
                <w:rFonts w:ascii="Arial" w:hAnsi="Arial" w:cs="Arial"/>
                <w:sz w:val="22"/>
                <w:szCs w:val="22"/>
              </w:rPr>
              <w:t>На столі стояло чотири тарілки.</w:t>
            </w:r>
          </w:p>
        </w:tc>
        <w:tc>
          <w:tcPr>
            <w:tcW w:w="750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D34EDB" w14:textId="435FC393" w:rsidR="00885BB5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67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5851016" w14:textId="77777777" w:rsidR="00885BB5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85BB5" w14:paraId="7C6DABEE" w14:textId="77777777" w:rsidTr="0067437F">
        <w:trPr>
          <w:trHeight w:val="661"/>
        </w:trPr>
        <w:tc>
          <w:tcPr>
            <w:tcW w:w="449" w:type="pct"/>
            <w:tcBorders>
              <w:top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744E0687" w14:textId="23D47CBB" w:rsidR="00885BB5" w:rsidRPr="009C638E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3A5CA7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 w:rsidRPr="003A5CA7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934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right w:val="single" w:sz="4" w:space="0" w:color="D9D9D9" w:themeColor="background1" w:themeShade="D9"/>
            </w:tcBorders>
            <w:vAlign w:val="center"/>
          </w:tcPr>
          <w:p w14:paraId="2AA832DB" w14:textId="072E0645" w:rsidR="00885BB5" w:rsidRPr="009C638E" w:rsidRDefault="007438FB" w:rsidP="00885BB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438FB">
              <w:rPr>
                <w:rFonts w:ascii="Arial" w:hAnsi="Arial" w:cs="Arial"/>
                <w:sz w:val="22"/>
                <w:szCs w:val="22"/>
              </w:rPr>
              <w:t>Кіт був найледачішим котом на світі.</w:t>
            </w:r>
          </w:p>
        </w:tc>
        <w:tc>
          <w:tcPr>
            <w:tcW w:w="750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5D5A68" w14:textId="0E9CA665" w:rsidR="00885BB5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67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862413D" w14:textId="77777777" w:rsidR="00885BB5" w:rsidRDefault="00885BB5" w:rsidP="00885BB5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</w:tbl>
    <w:p w14:paraId="79DD5427" w14:textId="25BA7DC0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E76FB53" w14:textId="1252C2BD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0C0587EF" w14:textId="77777777" w:rsidR="0067437F" w:rsidRDefault="0067437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63F3C" w14:paraId="1649D1E5" w14:textId="77777777" w:rsidTr="006764C7">
        <w:tc>
          <w:tcPr>
            <w:tcW w:w="10456" w:type="dxa"/>
            <w:shd w:val="clear" w:color="auto" w:fill="BFBFBF" w:themeFill="background1" w:themeFillShade="BF"/>
          </w:tcPr>
          <w:p w14:paraId="112A13E4" w14:textId="1B92FAD1" w:rsidR="00863F3C" w:rsidRPr="00863F3C" w:rsidRDefault="00863F3C" w:rsidP="008D4EF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lastRenderedPageBreak/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</w:t>
            </w:r>
            <w:r w:rsidR="008D4EFC"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  <w:tr w:rsidR="001B00CC" w14:paraId="296E2FCD" w14:textId="77777777" w:rsidTr="00302785">
        <w:trPr>
          <w:trHeight w:val="363"/>
        </w:trPr>
        <w:tc>
          <w:tcPr>
            <w:tcW w:w="10456" w:type="dxa"/>
            <w:shd w:val="clear" w:color="auto" w:fill="D9D9D9" w:themeFill="background1" w:themeFillShade="D9"/>
          </w:tcPr>
          <w:p w14:paraId="4820B28A" w14:textId="0D4FA244" w:rsidR="001B00CC" w:rsidRPr="00863F3C" w:rsidRDefault="008F2144" w:rsidP="008D4EFC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8F2144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Прочитайте уважно наступний текст</w:t>
            </w:r>
          </w:p>
        </w:tc>
      </w:tr>
    </w:tbl>
    <w:p w14:paraId="3B79B813" w14:textId="004C4309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B6C5619" w14:textId="77777777" w:rsidR="00302785" w:rsidRPr="0023230B" w:rsidRDefault="008F2144" w:rsidP="008F2144">
      <w:pPr>
        <w:spacing w:line="240" w:lineRule="auto"/>
        <w:rPr>
          <w:rFonts w:ascii="Arial" w:hAnsi="Arial" w:cs="Arial"/>
          <w:color w:val="000000" w:themeColor="text1"/>
          <w:sz w:val="4"/>
          <w:szCs w:val="22"/>
          <w:lang w:val="uk-UA"/>
        </w:rPr>
      </w:pPr>
      <w:r w:rsidRPr="008F2144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    </w:t>
      </w:r>
    </w:p>
    <w:p w14:paraId="62E1A8C1" w14:textId="4E37AB0D" w:rsidR="00623878" w:rsidRPr="00623878" w:rsidRDefault="008F2144" w:rsidP="00052BAB">
      <w:pPr>
        <w:tabs>
          <w:tab w:val="left" w:pos="2070"/>
        </w:tabs>
        <w:ind w:left="1710" w:right="1466" w:hanging="270"/>
        <w:rPr>
          <w:rFonts w:ascii="Arial" w:hAnsi="Arial" w:cs="Arial"/>
          <w:color w:val="000000"/>
          <w:sz w:val="22"/>
          <w:szCs w:val="22"/>
          <w:lang w:val="en-US" w:eastAsia="ro-RO"/>
        </w:rPr>
      </w:pPr>
      <w:r w:rsidRPr="008F2144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</w:t>
      </w:r>
      <w:r w:rsidR="00623878" w:rsidRPr="00D76B46">
        <w:rPr>
          <w:rFonts w:ascii="Arial" w:hAnsi="Arial" w:cs="Arial"/>
          <w:color w:val="000000"/>
          <w:sz w:val="22"/>
          <w:szCs w:val="22"/>
          <w:lang w:val="uk-UA" w:eastAsia="ro-RO"/>
        </w:rPr>
        <w:t>«</w:t>
      </w:r>
      <w:r w:rsidR="00E73DB4" w:rsidRPr="00D76B46">
        <w:rPr>
          <w:rFonts w:ascii="Arial" w:hAnsi="Arial" w:cs="Arial"/>
          <w:color w:val="000000"/>
          <w:sz w:val="22"/>
          <w:szCs w:val="22"/>
          <w:lang w:val="uk-UA" w:eastAsia="ro-RO"/>
        </w:rPr>
        <w:t>….</w:t>
      </w:r>
      <w:r w:rsidR="00052BAB" w:rsidRPr="00E73DB4">
        <w:rPr>
          <w:rFonts w:ascii="Arial" w:hAnsi="Arial" w:cs="Arial"/>
          <w:color w:val="000000"/>
          <w:sz w:val="22"/>
          <w:szCs w:val="22"/>
          <w:lang w:val="uk-UA" w:eastAsia="ro-RO"/>
        </w:rPr>
        <w:t xml:space="preserve">Біг якось хлопчик городом. Дивиться — кленочок. Такий </w:t>
      </w:r>
      <w:r w:rsidR="00052BAB" w:rsidRPr="00E73DB4">
        <w:rPr>
          <w:rFonts w:ascii="Arial" w:hAnsi="Arial" w:cs="Arial"/>
          <w:color w:val="000000"/>
          <w:sz w:val="22"/>
          <w:szCs w:val="22"/>
          <w:u w:val="single"/>
          <w:lang w:val="uk-UA" w:eastAsia="ro-RO"/>
        </w:rPr>
        <w:t>кумедний</w:t>
      </w:r>
      <w:r w:rsidR="00052BAB" w:rsidRPr="00E73DB4">
        <w:rPr>
          <w:rFonts w:ascii="Arial" w:hAnsi="Arial" w:cs="Arial"/>
          <w:color w:val="000000"/>
          <w:sz w:val="22"/>
          <w:szCs w:val="22"/>
          <w:lang w:val="uk-UA" w:eastAsia="ro-RO"/>
        </w:rPr>
        <w:t>, ледь від землі видно, всь</w:t>
      </w:r>
      <w:r w:rsidR="00E73DB4" w:rsidRPr="00E73DB4">
        <w:rPr>
          <w:rFonts w:ascii="Arial" w:hAnsi="Arial" w:cs="Arial"/>
          <w:color w:val="000000"/>
          <w:sz w:val="22"/>
          <w:szCs w:val="22"/>
          <w:lang w:val="uk-UA" w:eastAsia="ro-RO"/>
        </w:rPr>
        <w:t xml:space="preserve">ого два </w:t>
      </w:r>
      <w:r w:rsidR="00E73DB4" w:rsidRPr="00E73DB4">
        <w:rPr>
          <w:rFonts w:ascii="Arial" w:hAnsi="Arial" w:cs="Arial"/>
          <w:color w:val="000000"/>
          <w:sz w:val="22"/>
          <w:szCs w:val="22"/>
          <w:u w:val="single"/>
          <w:lang w:val="uk-UA" w:eastAsia="ro-RO"/>
        </w:rPr>
        <w:t>листочки</w:t>
      </w:r>
      <w:r w:rsidR="00E73DB4" w:rsidRPr="00E73DB4">
        <w:rPr>
          <w:rFonts w:ascii="Arial" w:hAnsi="Arial" w:cs="Arial"/>
          <w:color w:val="000000"/>
          <w:sz w:val="22"/>
          <w:szCs w:val="22"/>
          <w:lang w:val="uk-UA" w:eastAsia="ro-RO"/>
        </w:rPr>
        <w:t>. Біля нього ку</w:t>
      </w:r>
      <w:r w:rsidR="00052BAB" w:rsidRPr="00E73DB4">
        <w:rPr>
          <w:rFonts w:ascii="Arial" w:hAnsi="Arial" w:cs="Arial"/>
          <w:color w:val="000000"/>
          <w:sz w:val="22"/>
          <w:szCs w:val="22"/>
          <w:lang w:val="uk-UA" w:eastAsia="ro-RO"/>
        </w:rPr>
        <w:t>ри порпаються, їжу вишукуют</w:t>
      </w:r>
      <w:r w:rsidR="00E73DB4" w:rsidRPr="00E73DB4">
        <w:rPr>
          <w:rFonts w:ascii="Arial" w:hAnsi="Arial" w:cs="Arial"/>
          <w:color w:val="000000"/>
          <w:sz w:val="22"/>
          <w:szCs w:val="22"/>
          <w:lang w:val="uk-UA" w:eastAsia="ro-RO"/>
        </w:rPr>
        <w:t>ь. «Ще зламають кленочка!» — по</w:t>
      </w:r>
      <w:r w:rsidR="00052BAB" w:rsidRPr="00E73DB4">
        <w:rPr>
          <w:rFonts w:ascii="Arial" w:hAnsi="Arial" w:cs="Arial"/>
          <w:color w:val="000000"/>
          <w:sz w:val="22"/>
          <w:szCs w:val="22"/>
          <w:lang w:val="uk-UA" w:eastAsia="ro-RO"/>
        </w:rPr>
        <w:t>думав хлопчик. Майнув у лозняк, нарізав пруття....»</w:t>
      </w:r>
    </w:p>
    <w:p w14:paraId="08B45151" w14:textId="349F0155" w:rsidR="008D4EFC" w:rsidRPr="0023230B" w:rsidRDefault="00623878" w:rsidP="0023230B">
      <w:pPr>
        <w:spacing w:line="240" w:lineRule="auto"/>
        <w:ind w:left="2340" w:hanging="270"/>
        <w:jc w:val="right"/>
        <w:rPr>
          <w:rFonts w:ascii="Arial" w:eastAsia="Times New Roman" w:hAnsi="Arial" w:cs="Arial"/>
          <w:color w:val="000000"/>
          <w:sz w:val="22"/>
          <w:szCs w:val="22"/>
          <w:lang w:val="en-US" w:eastAsia="ro-RO"/>
        </w:rPr>
      </w:pPr>
      <w:r w:rsidRPr="00623878">
        <w:rPr>
          <w:rFonts w:ascii="Arial" w:eastAsia="Times New Roman" w:hAnsi="Arial" w:cs="Arial"/>
          <w:i/>
          <w:color w:val="000000"/>
          <w:sz w:val="22"/>
          <w:szCs w:val="22"/>
          <w:lang w:val="en-US" w:eastAsia="ro-RO"/>
        </w:rPr>
        <w:t>(«</w:t>
      </w:r>
      <w:proofErr w:type="spellStart"/>
      <w:r w:rsidRPr="00623878">
        <w:rPr>
          <w:rFonts w:ascii="Arial" w:eastAsia="Times New Roman" w:hAnsi="Arial" w:cs="Arial"/>
          <w:b/>
          <w:i/>
          <w:color w:val="000000"/>
          <w:sz w:val="22"/>
          <w:szCs w:val="22"/>
          <w:lang w:val="en-US" w:eastAsia="ro-RO"/>
        </w:rPr>
        <w:t>Рости</w:t>
      </w:r>
      <w:proofErr w:type="spellEnd"/>
      <w:r w:rsidRPr="00623878">
        <w:rPr>
          <w:rFonts w:ascii="Arial" w:eastAsia="Times New Roman" w:hAnsi="Arial" w:cs="Arial"/>
          <w:b/>
          <w:i/>
          <w:color w:val="000000"/>
          <w:sz w:val="22"/>
          <w:szCs w:val="22"/>
          <w:lang w:val="en-US" w:eastAsia="ro-RO"/>
        </w:rPr>
        <w:t xml:space="preserve">, </w:t>
      </w:r>
      <w:proofErr w:type="spellStart"/>
      <w:r w:rsidRPr="00623878">
        <w:rPr>
          <w:rFonts w:ascii="Arial" w:eastAsia="Times New Roman" w:hAnsi="Arial" w:cs="Arial"/>
          <w:b/>
          <w:i/>
          <w:color w:val="000000"/>
          <w:sz w:val="22"/>
          <w:szCs w:val="22"/>
          <w:lang w:val="en-US" w:eastAsia="ro-RO"/>
        </w:rPr>
        <w:t>кленочку</w:t>
      </w:r>
      <w:proofErr w:type="spellEnd"/>
      <w:proofErr w:type="gramStart"/>
      <w:r w:rsidRPr="00623878">
        <w:rPr>
          <w:rFonts w:ascii="Arial" w:eastAsia="Times New Roman" w:hAnsi="Arial" w:cs="Arial"/>
          <w:b/>
          <w:i/>
          <w:color w:val="000000"/>
          <w:sz w:val="22"/>
          <w:szCs w:val="22"/>
          <w:lang w:val="en-US" w:eastAsia="ro-RO"/>
        </w:rPr>
        <w:t>!</w:t>
      </w:r>
      <w:r w:rsidRPr="00623878">
        <w:rPr>
          <w:rFonts w:ascii="Arial" w:eastAsia="Times New Roman" w:hAnsi="Arial" w:cs="Arial"/>
          <w:i/>
          <w:color w:val="000000"/>
          <w:sz w:val="22"/>
          <w:szCs w:val="22"/>
          <w:lang w:val="en-US" w:eastAsia="ro-RO"/>
        </w:rPr>
        <w:t>»</w:t>
      </w:r>
      <w:proofErr w:type="gramEnd"/>
      <w:r w:rsidRPr="00623878">
        <w:rPr>
          <w:rFonts w:ascii="Arial" w:eastAsia="Times New Roman" w:hAnsi="Arial" w:cs="Arial"/>
          <w:i/>
          <w:color w:val="000000"/>
          <w:sz w:val="22"/>
          <w:szCs w:val="22"/>
          <w:lang w:val="en-US" w:eastAsia="ro-RO"/>
        </w:rPr>
        <w:t xml:space="preserve"> </w:t>
      </w:r>
      <w:proofErr w:type="spellStart"/>
      <w:r w:rsidRPr="00623878">
        <w:rPr>
          <w:rFonts w:ascii="Arial" w:eastAsia="Times New Roman" w:hAnsi="Arial" w:cs="Arial"/>
          <w:i/>
          <w:color w:val="000000"/>
          <w:sz w:val="22"/>
          <w:szCs w:val="22"/>
          <w:lang w:val="en-US" w:eastAsia="ro-RO"/>
        </w:rPr>
        <w:t>Василь</w:t>
      </w:r>
      <w:proofErr w:type="spellEnd"/>
      <w:r w:rsidRPr="00623878">
        <w:rPr>
          <w:rFonts w:ascii="Arial" w:eastAsia="Times New Roman" w:hAnsi="Arial" w:cs="Arial"/>
          <w:i/>
          <w:color w:val="000000"/>
          <w:sz w:val="22"/>
          <w:szCs w:val="22"/>
          <w:lang w:val="en-US" w:eastAsia="ro-RO"/>
        </w:rPr>
        <w:t xml:space="preserve"> </w:t>
      </w:r>
      <w:proofErr w:type="spellStart"/>
      <w:r w:rsidRPr="00623878">
        <w:rPr>
          <w:rFonts w:ascii="Arial" w:eastAsia="Times New Roman" w:hAnsi="Arial" w:cs="Arial"/>
          <w:i/>
          <w:color w:val="000000"/>
          <w:sz w:val="22"/>
          <w:szCs w:val="22"/>
          <w:lang w:val="en-US" w:eastAsia="ro-RO"/>
        </w:rPr>
        <w:t>Чухліб</w:t>
      </w:r>
      <w:proofErr w:type="spellEnd"/>
      <w:r w:rsidRPr="00623878">
        <w:rPr>
          <w:rFonts w:ascii="Arial" w:eastAsia="Times New Roman" w:hAnsi="Arial" w:cs="Arial"/>
          <w:color w:val="000000"/>
          <w:sz w:val="22"/>
          <w:szCs w:val="22"/>
          <w:lang w:val="en-US" w:eastAsia="ro-RO"/>
        </w:rPr>
        <w:t>)</w:t>
      </w:r>
      <w:r w:rsidR="008F2144" w:rsidRPr="008F2144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                 </w:t>
      </w:r>
      <w:r w:rsidR="004C5C91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                          </w:t>
      </w:r>
    </w:p>
    <w:p w14:paraId="63854DBF" w14:textId="77777777" w:rsidR="008D5F00" w:rsidRPr="0023230B" w:rsidRDefault="008D5F00" w:rsidP="008F2144">
      <w:pPr>
        <w:spacing w:line="240" w:lineRule="auto"/>
        <w:rPr>
          <w:rFonts w:ascii="Arial" w:hAnsi="Arial" w:cs="Arial"/>
          <w:color w:val="000000" w:themeColor="text1"/>
          <w:sz w:val="12"/>
          <w:szCs w:val="22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F2144" w14:paraId="4BDCC1AD" w14:textId="77777777" w:rsidTr="008F2144">
        <w:trPr>
          <w:trHeight w:val="264"/>
        </w:trPr>
        <w:tc>
          <w:tcPr>
            <w:tcW w:w="1045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0F265021" w14:textId="1DD2D63C" w:rsidR="008F2144" w:rsidRPr="00C56017" w:rsidRDefault="008F2144" w:rsidP="008F2144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C5601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Виконайте правильно такі вимоги:</w:t>
            </w:r>
          </w:p>
        </w:tc>
      </w:tr>
    </w:tbl>
    <w:p w14:paraId="05986666" w14:textId="32F70BEA" w:rsidR="008F2144" w:rsidRDefault="008F2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317DBE1A" w14:textId="77777777" w:rsidR="008D5F00" w:rsidRDefault="008D5F0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53E37826" w14:textId="4E53BF7C" w:rsidR="008D5F00" w:rsidRDefault="008D5F0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8D5F00" w14:paraId="6AA51D2F" w14:textId="77777777" w:rsidTr="00831996">
        <w:trPr>
          <w:trHeight w:val="489"/>
        </w:trPr>
        <w:tc>
          <w:tcPr>
            <w:tcW w:w="10435" w:type="dxa"/>
            <w:gridSpan w:val="3"/>
          </w:tcPr>
          <w:p w14:paraId="38B84929" w14:textId="7DE5E37E" w:rsidR="008D5F00" w:rsidRPr="008F2144" w:rsidRDefault="006B6BB9" w:rsidP="00831996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711488" behindDoc="0" locked="0" layoutInCell="1" allowOverlap="1" wp14:anchorId="0FAE921A" wp14:editId="775544BE">
                      <wp:simplePos x="0" y="0"/>
                      <wp:positionH relativeFrom="column">
                        <wp:posOffset>5847715</wp:posOffset>
                      </wp:positionH>
                      <wp:positionV relativeFrom="paragraph">
                        <wp:posOffset>-15240</wp:posOffset>
                      </wp:positionV>
                      <wp:extent cx="692150" cy="266700"/>
                      <wp:effectExtent l="0" t="0" r="0" b="0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215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81CD93" w14:textId="26F978E3" w:rsidR="008D5F00" w:rsidRPr="00C83274" w:rsidRDefault="008D5F00" w:rsidP="008D5F0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 w:rsidR="003E3783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ro-RO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AE921A" id="_x0000_s1047" type="#_x0000_t202" style="position:absolute;margin-left:460.45pt;margin-top:-1.2pt;width:54.5pt;height:21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" filled="f" stroked="f">
                      <v:textbox>
                        <w:txbxContent>
                          <w:p w14:paraId="3281CD93" w14:textId="26F978E3" w:rsidR="008D5F00" w:rsidRPr="00C83274" w:rsidRDefault="008D5F00" w:rsidP="008D5F0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3E3783">
                              <w:rPr>
                                <w:rFonts w:ascii="Arial" w:hAnsi="Arial" w:cs="Arial"/>
                                <w:b/>
                                <w:sz w:val="22"/>
                                <w:lang w:val="ro-RO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DB6BAF" w14:textId="77777777" w:rsidR="008D5F00" w:rsidRPr="008F2144" w:rsidRDefault="008D5F00" w:rsidP="008319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8F2144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відповідь, а потім впишіть букву у полі:</w:t>
            </w:r>
          </w:p>
          <w:p w14:paraId="4CBEDE7B" w14:textId="77777777" w:rsidR="008D5F00" w:rsidRPr="008F2144" w:rsidRDefault="008D5F00" w:rsidP="00831996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516A0094" w14:textId="4D186687" w:rsidR="008D5F00" w:rsidRPr="006944B9" w:rsidRDefault="008D5F00" w:rsidP="00623878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6944B9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Яка частина мови слово «</w:t>
            </w:r>
            <w:r w:rsidR="00623878" w:rsidRPr="00623878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листочки</w:t>
            </w:r>
            <w:r w:rsidRPr="00BA24FD">
              <w:rPr>
                <w:rFonts w:ascii="Arial" w:hAnsi="Arial" w:cs="Arial"/>
                <w:b/>
                <w:color w:val="000000" w:themeColor="text1"/>
                <w:lang w:val="uk-UA"/>
              </w:rPr>
              <w:t>»</w:t>
            </w:r>
            <w:r w:rsidRPr="006944B9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?</w:t>
            </w:r>
          </w:p>
        </w:tc>
      </w:tr>
      <w:tr w:rsidR="008D5F00" w14:paraId="69CD9A8A" w14:textId="77777777" w:rsidTr="008D5F00">
        <w:trPr>
          <w:trHeight w:val="2458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5B5D71BC" w14:textId="77777777" w:rsidR="008D5F00" w:rsidRDefault="008D5F00" w:rsidP="00831996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</w:p>
          <w:p w14:paraId="2AE11516" w14:textId="77777777" w:rsidR="008D5F00" w:rsidRPr="00222FD0" w:rsidRDefault="008D5F00" w:rsidP="00831996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17F2B407" w14:textId="77777777" w:rsidR="008D5F00" w:rsidRPr="00222FD0" w:rsidRDefault="008D5F00" w:rsidP="00831996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54F12B83" w14:textId="77777777" w:rsidR="008D5F00" w:rsidRPr="00222FD0" w:rsidRDefault="008D5F00" w:rsidP="00831996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431F188E" w14:textId="77777777" w:rsidR="008D5F00" w:rsidRDefault="008D5F00" w:rsidP="00831996">
            <w:pPr>
              <w:jc w:val="right"/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1AFDE2DE" w14:textId="77777777" w:rsidR="008D5F00" w:rsidRPr="00222FD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18F52BFA" w14:textId="77777777" w:rsidR="008D5F0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10A4DAAF" w14:textId="77777777" w:rsidR="008D5F00" w:rsidRPr="00222FD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1F661C48" w14:textId="77777777" w:rsidR="008D5F00" w:rsidRPr="006944B9" w:rsidRDefault="008D5F00" w:rsidP="00831996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6944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Дієслово</w:t>
            </w:r>
          </w:p>
          <w:p w14:paraId="2B57AC2E" w14:textId="77777777" w:rsidR="008D5F00" w:rsidRPr="006944B9" w:rsidRDefault="008D5F00" w:rsidP="00831996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6944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Іменник</w:t>
            </w:r>
          </w:p>
          <w:p w14:paraId="5D753920" w14:textId="77777777" w:rsidR="008D5F00" w:rsidRPr="006944B9" w:rsidRDefault="008D5F00" w:rsidP="00831996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6944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Прикметник</w:t>
            </w:r>
          </w:p>
          <w:p w14:paraId="751D6759" w14:textId="5F72C5FA" w:rsidR="008D5F0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eastAsia="Times New Roman" w:hAnsi="Arial" w:cs="Arial"/>
                <w:bCs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 wp14:anchorId="5121E794" wp14:editId="38706CD4">
                      <wp:simplePos x="0" y="0"/>
                      <wp:positionH relativeFrom="column">
                        <wp:posOffset>998401</wp:posOffset>
                      </wp:positionH>
                      <wp:positionV relativeFrom="paragraph">
                        <wp:posOffset>72983</wp:posOffset>
                      </wp:positionV>
                      <wp:extent cx="2649220" cy="461575"/>
                      <wp:effectExtent l="0" t="0" r="0" b="0"/>
                      <wp:wrapNone/>
                      <wp:docPr id="25" name="Group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1575"/>
                                <a:chOff x="0" y="0"/>
                                <a:chExt cx="2649220" cy="461575"/>
                              </a:xfrm>
                            </wpg:grpSpPr>
                            <wps:wsp>
                              <wps:cNvPr id="1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0580"/>
                                  <a:ext cx="2649220" cy="340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5981C6" w14:textId="77777777" w:rsidR="008D5F00" w:rsidRDefault="008D5F00" w:rsidP="008D5F00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7350" y="0"/>
                                  <a:ext cx="511810" cy="3689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3D45727" w14:textId="77777777" w:rsidR="008D5F00" w:rsidRDefault="008D5F00" w:rsidP="008D5F00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21E794" id="Group 25" o:spid="_x0000_s1048" style="position:absolute;margin-left:78.6pt;margin-top:5.75pt;width:208.6pt;height:36.35pt;z-index:251718656" coordsize="26492,4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">
                      <v:shape id="_x0000_s1049" type="#_x0000_t202" style="position:absolute;top:1205;width:26492;height:3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    <v:textbox style="mso-fit-shape-to-text:t">
                          <w:txbxContent>
                            <w:p w14:paraId="3B5981C6" w14:textId="77777777" w:rsidR="008D5F00" w:rsidRDefault="008D5F00" w:rsidP="008D5F00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50" type="#_x0000_t202" style="position:absolute;left:15273;width:5118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" filled="f">
                        <v:textbox style="mso-fit-shape-to-text:t">
                          <w:txbxContent>
                            <w:p w14:paraId="73D45727" w14:textId="77777777" w:rsidR="008D5F00" w:rsidRDefault="008D5F00" w:rsidP="008D5F00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6944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Прислівник</w:t>
            </w:r>
          </w:p>
          <w:p w14:paraId="0412C2AA" w14:textId="026102C8" w:rsidR="008D5F00" w:rsidRPr="00222FD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5EC294A6" w14:textId="1393B3E3" w:rsidR="008D5F00" w:rsidRDefault="008D5F00" w:rsidP="00831996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</w:tbl>
    <w:p w14:paraId="2E5F7245" w14:textId="6993DE48" w:rsidR="008D5F00" w:rsidRDefault="008D5F0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20C6069B" w14:textId="741D8F69" w:rsidR="008D5F00" w:rsidRDefault="008D5F0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4E56779C" w14:textId="4CD753E5" w:rsidR="008D5F00" w:rsidRDefault="006B6BB9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  <w:r>
        <w:rPr>
          <w:rFonts w:ascii="Arial" w:eastAsia="Times New Roman" w:hAnsi="Arial" w:cs="Arial"/>
          <w:b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2D84CD09" wp14:editId="38E0ABEC">
                <wp:simplePos x="0" y="0"/>
                <wp:positionH relativeFrom="column">
                  <wp:posOffset>5926265</wp:posOffset>
                </wp:positionH>
                <wp:positionV relativeFrom="paragraph">
                  <wp:posOffset>65920</wp:posOffset>
                </wp:positionV>
                <wp:extent cx="692662" cy="26670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662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14FFB" w14:textId="4BAF3AE5" w:rsidR="008D5F00" w:rsidRPr="00C83274" w:rsidRDefault="008D5F00" w:rsidP="008D5F0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3E3783">
                              <w:rPr>
                                <w:rFonts w:ascii="Arial" w:hAnsi="Arial" w:cs="Arial"/>
                                <w:b/>
                                <w:sz w:val="22"/>
                                <w:lang w:val="ro-RO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4CD09" id="_x0000_s1051" type="#_x0000_t202" style="position:absolute;left:0;text-align:left;margin-left:466.65pt;margin-top:5.2pt;width:54.55pt;height:21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" filled="f" stroked="f">
                <v:textbox>
                  <w:txbxContent>
                    <w:p w14:paraId="13914FFB" w14:textId="4BAF3AE5" w:rsidR="008D5F00" w:rsidRPr="00C83274" w:rsidRDefault="008D5F00" w:rsidP="008D5F0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 w:rsidR="003E3783">
                        <w:rPr>
                          <w:rFonts w:ascii="Arial" w:hAnsi="Arial" w:cs="Arial"/>
                          <w:b/>
                          <w:sz w:val="22"/>
                          <w:lang w:val="ro-RO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8D5F00" w14:paraId="27805F1C" w14:textId="77777777" w:rsidTr="00831996">
        <w:trPr>
          <w:trHeight w:val="489"/>
        </w:trPr>
        <w:tc>
          <w:tcPr>
            <w:tcW w:w="10435" w:type="dxa"/>
            <w:gridSpan w:val="3"/>
          </w:tcPr>
          <w:p w14:paraId="48B605FB" w14:textId="09F310C7" w:rsidR="008D5F00" w:rsidRPr="008F2144" w:rsidRDefault="008D5F00" w:rsidP="00831996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0A105810" w14:textId="77777777" w:rsidR="008D5F00" w:rsidRPr="008F2144" w:rsidRDefault="008D5F00" w:rsidP="008319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8F2144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відповідь, а потім впишіть букву у полі:</w:t>
            </w:r>
          </w:p>
          <w:p w14:paraId="300F042D" w14:textId="77777777" w:rsidR="008D5F00" w:rsidRPr="008F2144" w:rsidRDefault="008D5F00" w:rsidP="00831996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4B200C30" w14:textId="106A5F63" w:rsidR="008D5F00" w:rsidRPr="006944B9" w:rsidRDefault="008D5F00" w:rsidP="00E73DB4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 xml:space="preserve">Яка частина мови слово </w:t>
            </w:r>
            <w:r w:rsidRPr="006944B9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«</w:t>
            </w:r>
            <w:r w:rsidR="00E73DB4" w:rsidRPr="00E73DB4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кумедний</w:t>
            </w:r>
            <w:r w:rsidRPr="00485F38">
              <w:rPr>
                <w:rFonts w:ascii="Arial" w:hAnsi="Arial" w:cs="Arial"/>
                <w:color w:val="000000" w:themeColor="text1"/>
                <w:lang w:val="uk-UA"/>
              </w:rPr>
              <w:t>»</w:t>
            </w:r>
            <w:r w:rsidRPr="00674C8E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?</w:t>
            </w:r>
          </w:p>
        </w:tc>
      </w:tr>
      <w:tr w:rsidR="008D5F00" w14:paraId="51F134D6" w14:textId="77777777" w:rsidTr="008D5F00">
        <w:trPr>
          <w:trHeight w:val="2566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02CD8E91" w14:textId="77777777" w:rsidR="008D5F00" w:rsidRDefault="008D5F00" w:rsidP="00831996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</w:p>
          <w:p w14:paraId="22E2F88A" w14:textId="77777777" w:rsidR="008D5F00" w:rsidRPr="00222FD0" w:rsidRDefault="008D5F00" w:rsidP="00831996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786591E2" w14:textId="77777777" w:rsidR="008D5F00" w:rsidRPr="00222FD0" w:rsidRDefault="008D5F00" w:rsidP="00831996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6B9A9471" w14:textId="77777777" w:rsidR="008D5F00" w:rsidRPr="00222FD0" w:rsidRDefault="008D5F00" w:rsidP="00831996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243DB14F" w14:textId="77777777" w:rsidR="008D5F00" w:rsidRDefault="008D5F00" w:rsidP="00831996">
            <w:pPr>
              <w:jc w:val="right"/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6DC7D9B8" w14:textId="77777777" w:rsidR="008D5F00" w:rsidRPr="00222FD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26F866A0" w14:textId="77777777" w:rsidR="008D5F0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2285C87E" w14:textId="77777777" w:rsidR="008D5F00" w:rsidRPr="00222FD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01693E61" w14:textId="77777777" w:rsidR="008D5F00" w:rsidRPr="006944B9" w:rsidRDefault="008D5F00" w:rsidP="00831996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6944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Дієслово</w:t>
            </w:r>
          </w:p>
          <w:p w14:paraId="3D8AAFFC" w14:textId="77777777" w:rsidR="008D5F00" w:rsidRPr="006944B9" w:rsidRDefault="008D5F00" w:rsidP="00831996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6944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Іменник</w:t>
            </w:r>
          </w:p>
          <w:p w14:paraId="0C8E187D" w14:textId="05DCEFBC" w:rsidR="008D5F00" w:rsidRPr="006944B9" w:rsidRDefault="008D5F00" w:rsidP="00831996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6944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Прикметник</w:t>
            </w:r>
          </w:p>
          <w:p w14:paraId="424E2C5B" w14:textId="67771F74" w:rsidR="008D5F0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eastAsia="Times New Roman" w:hAnsi="Arial" w:cs="Arial"/>
                <w:bCs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 wp14:anchorId="357E7405" wp14:editId="5A5D6B51">
                      <wp:simplePos x="0" y="0"/>
                      <wp:positionH relativeFrom="column">
                        <wp:posOffset>1072634</wp:posOffset>
                      </wp:positionH>
                      <wp:positionV relativeFrom="paragraph">
                        <wp:posOffset>77268</wp:posOffset>
                      </wp:positionV>
                      <wp:extent cx="2649220" cy="461575"/>
                      <wp:effectExtent l="0" t="0" r="0" b="0"/>
                      <wp:wrapNone/>
                      <wp:docPr id="26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1575"/>
                                <a:chOff x="0" y="0"/>
                                <a:chExt cx="2649220" cy="461575"/>
                              </a:xfrm>
                            </wpg:grpSpPr>
                            <wps:wsp>
                              <wps:cNvPr id="2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0580"/>
                                  <a:ext cx="2649220" cy="340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D832A4E" w14:textId="77777777" w:rsidR="008D5F00" w:rsidRDefault="008D5F00" w:rsidP="008D5F00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3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7350" y="0"/>
                                  <a:ext cx="511810" cy="3689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BFAEB0D" w14:textId="77777777" w:rsidR="008D5F00" w:rsidRDefault="008D5F00" w:rsidP="008D5F00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7E7405" id="Group 26" o:spid="_x0000_s1052" style="position:absolute;margin-left:84.45pt;margin-top:6.1pt;width:208.6pt;height:36.35pt;z-index:251720704" coordsize="26492,4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">
                      <v:shape id="_x0000_s1053" type="#_x0000_t202" style="position:absolute;top:1205;width:26492;height:3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      <v:textbox style="mso-fit-shape-to-text:t">
                          <w:txbxContent>
                            <w:p w14:paraId="5D832A4E" w14:textId="77777777" w:rsidR="008D5F00" w:rsidRDefault="008D5F00" w:rsidP="008D5F00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54" type="#_x0000_t202" style="position:absolute;left:15273;width:5118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" filled="f">
                        <v:textbox style="mso-fit-shape-to-text:t">
                          <w:txbxContent>
                            <w:p w14:paraId="0BFAEB0D" w14:textId="77777777" w:rsidR="008D5F00" w:rsidRDefault="008D5F00" w:rsidP="008D5F00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6944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Прислівник</w:t>
            </w:r>
          </w:p>
          <w:p w14:paraId="4C087AB2" w14:textId="77777777" w:rsidR="008D5F00" w:rsidRPr="00222FD0" w:rsidRDefault="008D5F00" w:rsidP="00831996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7C57DE1F" w14:textId="4B1271BB" w:rsidR="008D5F00" w:rsidRDefault="008D5F00" w:rsidP="00831996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</w:tbl>
    <w:p w14:paraId="352DA1BA" w14:textId="6EBAF6B4" w:rsidR="008D5F00" w:rsidRDefault="008D5F0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15975CC4" w14:textId="377705DA" w:rsidR="008D5F00" w:rsidRDefault="008D5F0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6C285A01" w14:textId="470C05FC" w:rsidR="008D5F00" w:rsidRDefault="00302785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  <w:r w:rsidRPr="00C52758">
        <w:rPr>
          <w:rFonts w:ascii="Arial" w:eastAsia="Times New Roman" w:hAnsi="Arial" w:cs="Arial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28262EFB" wp14:editId="5DE128CF">
                <wp:simplePos x="0" y="0"/>
                <wp:positionH relativeFrom="column">
                  <wp:posOffset>5926265</wp:posOffset>
                </wp:positionH>
                <wp:positionV relativeFrom="paragraph">
                  <wp:posOffset>69525</wp:posOffset>
                </wp:positionV>
                <wp:extent cx="714330" cy="242684"/>
                <wp:effectExtent l="0" t="0" r="0" b="508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30" cy="2426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A790C" w14:textId="3AED495D" w:rsidR="008F2144" w:rsidRPr="006B6BB9" w:rsidRDefault="008F2144" w:rsidP="008F2144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A50DB2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3</w:t>
                            </w:r>
                            <w:proofErr w:type="gramEnd"/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6B6BB9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62EFB" id="_x0000_s1055" type="#_x0000_t202" style="position:absolute;left:0;text-align:left;margin-left:466.65pt;margin-top:5.45pt;width:56.25pt;height:19.1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" filled="f" stroked="f">
                <v:textbox>
                  <w:txbxContent>
                    <w:p w14:paraId="1BAA790C" w14:textId="3AED495D" w:rsidR="008F2144" w:rsidRPr="006B6BB9" w:rsidRDefault="008F2144" w:rsidP="008F2144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 w:rsidR="00A50DB2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3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6B6BB9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8F2144" w14:paraId="2F8A9AD1" w14:textId="77777777" w:rsidTr="008D5F00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6F1FA9D0" w14:textId="45B81185" w:rsidR="00AC26B0" w:rsidRDefault="00AC26B0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4184FFA5" w14:textId="77777777" w:rsidR="003E63D9" w:rsidRDefault="003E63D9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2CAC13BF" w14:textId="6799D7FB" w:rsidR="002D369C" w:rsidRDefault="00694B6C" w:rsidP="00BF180B">
            <w:pPr>
              <w:pStyle w:val="ListParagraph"/>
              <w:numPr>
                <w:ilvl w:val="0"/>
                <w:numId w:val="28"/>
              </w:numPr>
              <w:ind w:right="-576"/>
              <w:rPr>
                <w:rFonts w:ascii="Arial" w:hAnsi="Arial" w:cs="Arial"/>
                <w:b/>
                <w:noProof/>
                <w:lang w:val="uk-UA"/>
              </w:rPr>
            </w:pPr>
            <w:r w:rsidRPr="00694B6C">
              <w:rPr>
                <w:rFonts w:ascii="Arial" w:hAnsi="Arial" w:cs="Arial"/>
                <w:b/>
                <w:noProof/>
                <w:lang w:val="sk-SK"/>
              </w:rPr>
              <w:t>Поділіть на</w:t>
            </w:r>
            <w:r>
              <w:rPr>
                <w:rFonts w:ascii="Arial" w:hAnsi="Arial" w:cs="Arial"/>
                <w:b/>
                <w:noProof/>
                <w:lang w:val="sk-SK"/>
              </w:rPr>
              <w:t xml:space="preserve"> склади слова </w:t>
            </w:r>
            <w:r w:rsidR="003B1339">
              <w:rPr>
                <w:rFonts w:ascii="Arial" w:hAnsi="Arial" w:cs="Arial"/>
                <w:b/>
                <w:noProof/>
                <w:lang w:val="uk-UA"/>
              </w:rPr>
              <w:t>даного речення</w:t>
            </w:r>
            <w:r w:rsidR="008F2144" w:rsidRPr="008F2144">
              <w:rPr>
                <w:rFonts w:ascii="Arial" w:hAnsi="Arial" w:cs="Arial"/>
                <w:b/>
                <w:noProof/>
                <w:lang w:val="uk-UA"/>
              </w:rPr>
              <w:t xml:space="preserve">: </w:t>
            </w:r>
          </w:p>
          <w:p w14:paraId="2D89C389" w14:textId="4DA74604" w:rsidR="008F2144" w:rsidRPr="008F2144" w:rsidRDefault="002D369C" w:rsidP="004C5C91">
            <w:pPr>
              <w:pStyle w:val="ListParagraph"/>
              <w:ind w:left="2130" w:right="-576" w:hanging="180"/>
              <w:rPr>
                <w:rFonts w:ascii="Arial" w:hAnsi="Arial" w:cs="Arial"/>
                <w:b/>
                <w:noProof/>
                <w:lang w:val="uk-UA"/>
              </w:rPr>
            </w:pPr>
            <w:r w:rsidRPr="003F3946">
              <w:rPr>
                <w:rFonts w:ascii="Arial" w:hAnsi="Arial" w:cs="Arial"/>
                <w:b/>
                <w:noProof/>
                <w:lang w:val="uk-UA"/>
              </w:rPr>
              <w:t xml:space="preserve">                   </w:t>
            </w:r>
            <w:r w:rsidR="00A557DB" w:rsidRPr="00A557DB">
              <w:rPr>
                <w:rFonts w:ascii="Arial" w:hAnsi="Arial" w:cs="Arial"/>
                <w:color w:val="000000" w:themeColor="text1"/>
                <w:lang w:val="uk-UA"/>
              </w:rPr>
              <w:t xml:space="preserve">«Біля нього кури порпаються, їжу </w:t>
            </w:r>
            <w:proofErr w:type="spellStart"/>
            <w:r w:rsidR="00A557DB" w:rsidRPr="00A557DB">
              <w:rPr>
                <w:rFonts w:ascii="Arial" w:hAnsi="Arial" w:cs="Arial"/>
                <w:color w:val="000000" w:themeColor="text1"/>
                <w:lang w:val="uk-UA"/>
              </w:rPr>
              <w:t>вишукують»</w:t>
            </w:r>
            <w:r w:rsidR="003B1339">
              <w:rPr>
                <w:rFonts w:ascii="Arial" w:hAnsi="Arial" w:cs="Arial"/>
                <w:color w:val="000000" w:themeColor="text1"/>
                <w:lang w:val="uk-UA"/>
              </w:rPr>
              <w:t>ю</w:t>
            </w:r>
            <w:proofErr w:type="spellEnd"/>
          </w:p>
          <w:p w14:paraId="2C32E6A9" w14:textId="77777777" w:rsidR="008F2144" w:rsidRDefault="008F2144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59D3DB22" w14:textId="63673386" w:rsidR="00AC26B0" w:rsidRPr="00E261D0" w:rsidRDefault="00AC26B0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F2144" w14:paraId="15959FF5" w14:textId="77777777" w:rsidTr="00100837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  <w:bottom w:val="double" w:sz="4" w:space="0" w:color="D9D9D9" w:themeColor="background1" w:themeShade="D9"/>
            </w:tcBorders>
            <w:shd w:val="clear" w:color="auto" w:fill="FFFFFF" w:themeFill="background1"/>
          </w:tcPr>
          <w:p w14:paraId="73621A3E" w14:textId="77777777" w:rsidR="008F2144" w:rsidRPr="00F17A77" w:rsidRDefault="008F2144" w:rsidP="00DC1396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</w:p>
        </w:tc>
      </w:tr>
    </w:tbl>
    <w:p w14:paraId="6AF5EADE" w14:textId="77777777" w:rsidR="008F2144" w:rsidRPr="008F2144" w:rsidRDefault="008F2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206E8267" w14:textId="465A4A36" w:rsidR="008F2144" w:rsidRDefault="008F2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3CC4CE97" w14:textId="2FB686E5" w:rsidR="00302785" w:rsidRDefault="00302785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0861C315" w14:textId="77777777" w:rsidR="0023230B" w:rsidRDefault="0023230B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8F2144" w14:paraId="7C0E2FBA" w14:textId="77777777" w:rsidTr="00DC1396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5864A09" w14:textId="77777777" w:rsidR="008F2144" w:rsidRPr="00E261D0" w:rsidRDefault="008F2144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5104" behindDoc="0" locked="0" layoutInCell="1" allowOverlap="1" wp14:anchorId="203519FC" wp14:editId="2302E326">
                      <wp:simplePos x="0" y="0"/>
                      <wp:positionH relativeFrom="column">
                        <wp:posOffset>5871845</wp:posOffset>
                      </wp:positionH>
                      <wp:positionV relativeFrom="paragraph">
                        <wp:posOffset>-3175</wp:posOffset>
                      </wp:positionV>
                      <wp:extent cx="692150" cy="266700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215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A7B6FE" w14:textId="2E17254A" w:rsidR="008F2144" w:rsidRPr="006B6BB9" w:rsidRDefault="008F2144" w:rsidP="008F214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3</w:t>
                                  </w:r>
                                  <w:proofErr w:type="gramEnd"/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6B6BB9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3519FC" id="_x0000_s1056" type="#_x0000_t202" style="position:absolute;left:0;text-align:left;margin-left:462.35pt;margin-top:-.25pt;width:54.5pt;height:21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" filled="f" stroked="f">
                      <v:textbox>
                        <w:txbxContent>
                          <w:p w14:paraId="2CA7B6FE" w14:textId="2E17254A" w:rsidR="008F2144" w:rsidRPr="006B6BB9" w:rsidRDefault="008F2144" w:rsidP="008F2144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3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6B6BB9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5A4D100" w14:textId="1A16A702" w:rsidR="00AC26B0" w:rsidRPr="00A50DB2" w:rsidRDefault="00A50DB2" w:rsidP="00DC1396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</w:rPr>
            </w:pPr>
            <w:r>
              <w:rPr>
                <w:rFonts w:ascii="Arial" w:hAnsi="Arial" w:cs="Arial"/>
                <w:color w:val="000000" w:themeColor="text1"/>
                <w:sz w:val="8"/>
              </w:rPr>
              <w:t xml:space="preserve">                     </w:t>
            </w:r>
          </w:p>
          <w:p w14:paraId="719231B5" w14:textId="77777777" w:rsidR="00AC26B0" w:rsidRPr="00C90F47" w:rsidRDefault="00AC26B0" w:rsidP="00DC1396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ABA9148" w14:textId="77777777" w:rsidR="00A50DB2" w:rsidRPr="00052BAB" w:rsidRDefault="00A50DB2" w:rsidP="00A50DB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noProof/>
                <w:lang w:val="uk-UA"/>
              </w:rPr>
            </w:pPr>
            <w:r w:rsidRPr="00052BAB">
              <w:rPr>
                <w:rFonts w:ascii="Arial" w:hAnsi="Arial" w:cs="Arial"/>
                <w:b/>
                <w:noProof/>
                <w:lang w:val="uk-UA"/>
              </w:rPr>
              <w:t xml:space="preserve">Напишіть слова у такому порядку щоб вийшло речення: </w:t>
            </w:r>
          </w:p>
          <w:p w14:paraId="25815672" w14:textId="63BBC750" w:rsidR="008F2144" w:rsidRPr="008F2144" w:rsidRDefault="00A50DB2" w:rsidP="00A50DB2">
            <w:pPr>
              <w:pStyle w:val="ListParagraph"/>
              <w:rPr>
                <w:rFonts w:ascii="Arial" w:hAnsi="Arial" w:cs="Arial"/>
                <w:b/>
                <w:noProof/>
                <w:lang w:val="uk-UA"/>
              </w:rPr>
            </w:pPr>
            <w:r w:rsidRPr="00052BAB">
              <w:rPr>
                <w:rFonts w:ascii="Arial" w:hAnsi="Arial" w:cs="Arial"/>
                <w:b/>
                <w:noProof/>
                <w:lang w:val="uk-UA"/>
              </w:rPr>
              <w:t xml:space="preserve">                       </w:t>
            </w:r>
            <w:r w:rsidR="00052BAB" w:rsidRPr="00052BAB">
              <w:rPr>
                <w:rFonts w:ascii="Arial" w:hAnsi="Arial" w:cs="Arial"/>
                <w:b/>
                <w:noProof/>
                <w:lang w:val="uk-UA"/>
              </w:rPr>
              <w:t>прийшов, в, гості, Іванко , до, бабусі.</w:t>
            </w:r>
          </w:p>
          <w:p w14:paraId="6B2B4924" w14:textId="77777777" w:rsidR="008F2144" w:rsidRDefault="008F2144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63C7B2A4" w14:textId="77777777" w:rsidR="00AC26B0" w:rsidRDefault="00AC26B0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6DDE1666" w14:textId="5B3D8FEF" w:rsidR="00AC26B0" w:rsidRPr="00E261D0" w:rsidRDefault="00AC26B0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8F2144" w14:paraId="798937F8" w14:textId="77777777" w:rsidTr="00DC1396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4749E955" w14:textId="4372E401" w:rsidR="008F2144" w:rsidRPr="00F17A77" w:rsidRDefault="008F2144" w:rsidP="008D5F0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FFE33EF" w14:textId="0FB72693" w:rsidR="008F2144" w:rsidRDefault="008F2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004F9937" w14:textId="64A2C2CF" w:rsidR="00AE4144" w:rsidRDefault="00AE4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15D2A9E8" w14:textId="77777777" w:rsidR="007D46B2" w:rsidRDefault="007D46B2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AE4144" w14:paraId="29100908" w14:textId="77777777" w:rsidTr="00DC1396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A7DBAE9" w14:textId="77777777" w:rsidR="00AE4144" w:rsidRPr="00E261D0" w:rsidRDefault="00AE4144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7152" behindDoc="0" locked="0" layoutInCell="1" allowOverlap="1" wp14:anchorId="49795C07" wp14:editId="3C3178FB">
                      <wp:simplePos x="0" y="0"/>
                      <wp:positionH relativeFrom="column">
                        <wp:posOffset>5875655</wp:posOffset>
                      </wp:positionH>
                      <wp:positionV relativeFrom="paragraph">
                        <wp:posOffset>-4445</wp:posOffset>
                      </wp:positionV>
                      <wp:extent cx="687705" cy="266700"/>
                      <wp:effectExtent l="0" t="0" r="0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770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E03A76" w14:textId="2F0E72D0" w:rsidR="00AE4144" w:rsidRPr="006B6BB9" w:rsidRDefault="00AE4144" w:rsidP="00AE4144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FD7F2C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4</w:t>
                                  </w:r>
                                  <w:proofErr w:type="gramEnd"/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6B6BB9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795C07" id="_x0000_s1057" type="#_x0000_t202" style="position:absolute;left:0;text-align:left;margin-left:462.65pt;margin-top:-.35pt;width:54.15pt;height:21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" filled="f" stroked="f">
                      <v:textbox>
                        <w:txbxContent>
                          <w:p w14:paraId="09E03A76" w14:textId="2F0E72D0" w:rsidR="00AE4144" w:rsidRPr="006B6BB9" w:rsidRDefault="00AE4144" w:rsidP="00AE4144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FD7F2C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4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6B6BB9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482204" w14:textId="6D7D4B8C" w:rsidR="00AE4144" w:rsidRDefault="00AE4144" w:rsidP="00DC1396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AC8393C" w14:textId="0EE9504F" w:rsidR="00AC26B0" w:rsidRDefault="00AC26B0" w:rsidP="00DC1396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044DF010" w14:textId="54565C91" w:rsidR="00AE4144" w:rsidRPr="008F2144" w:rsidRDefault="00AE4144" w:rsidP="00052BA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noProof/>
                <w:lang w:val="uk-UA"/>
              </w:rPr>
            </w:pPr>
            <w:r w:rsidRPr="00AE4144">
              <w:rPr>
                <w:rFonts w:ascii="Arial" w:hAnsi="Arial" w:cs="Arial"/>
                <w:b/>
                <w:noProof/>
                <w:lang w:val="uk-UA"/>
              </w:rPr>
              <w:t>Поставте де потрібно апостроф у слова</w:t>
            </w:r>
            <w:r>
              <w:rPr>
                <w:rFonts w:ascii="Arial" w:hAnsi="Arial" w:cs="Arial"/>
                <w:b/>
                <w:noProof/>
                <w:lang w:val="uk-UA"/>
              </w:rPr>
              <w:t>х:</w:t>
            </w:r>
            <w:r>
              <w:rPr>
                <w:rFonts w:ascii="Arial" w:hAnsi="Arial" w:cs="Arial"/>
                <w:b/>
                <w:noProof/>
                <w:lang w:val="ro-RO"/>
              </w:rPr>
              <w:t xml:space="preserve"> </w:t>
            </w:r>
            <w:r w:rsidR="00052BAB" w:rsidRPr="00052BAB">
              <w:rPr>
                <w:rFonts w:ascii="Arial" w:hAnsi="Arial" w:cs="Arial"/>
                <w:b/>
                <w:noProof/>
                <w:lang w:val="uk-UA"/>
              </w:rPr>
              <w:t>камяний, піря, девять,</w:t>
            </w:r>
            <w:r w:rsidR="00E73DB4" w:rsidRPr="00D76B46">
              <w:rPr>
                <w:rFonts w:ascii="Arial" w:hAnsi="Arial" w:cs="Arial"/>
                <w:b/>
                <w:noProof/>
                <w:lang w:val="uk-UA"/>
              </w:rPr>
              <w:t xml:space="preserve"> </w:t>
            </w:r>
            <w:r w:rsidR="003B1339">
              <w:rPr>
                <w:rFonts w:ascii="Arial" w:hAnsi="Arial" w:cs="Arial"/>
                <w:b/>
                <w:noProof/>
                <w:lang w:val="uk-UA"/>
              </w:rPr>
              <w:t>свято</w:t>
            </w:r>
            <w:r w:rsidRPr="008F2144">
              <w:rPr>
                <w:rFonts w:ascii="Arial" w:hAnsi="Arial" w:cs="Arial"/>
                <w:b/>
                <w:noProof/>
                <w:lang w:val="uk-UA"/>
              </w:rPr>
              <w:t>.</w:t>
            </w:r>
          </w:p>
          <w:p w14:paraId="669E2759" w14:textId="77777777" w:rsidR="00AE4144" w:rsidRDefault="00AE4144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436393C9" w14:textId="77777777" w:rsidR="00AC26B0" w:rsidRDefault="00AC26B0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3CFF4BE9" w14:textId="0F90DC64" w:rsidR="00AC26B0" w:rsidRPr="00E261D0" w:rsidRDefault="00AC26B0" w:rsidP="00DC13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AE4144" w14:paraId="4BD87124" w14:textId="77777777" w:rsidTr="00DC1396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67373426" w14:textId="4519F9A9" w:rsidR="00AE4144" w:rsidRPr="00F17A77" w:rsidRDefault="00AE4144" w:rsidP="007D46B2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4942646" w14:textId="0ABF02A6" w:rsidR="00BC0144" w:rsidRDefault="00BC0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5CD56408" w14:textId="603D977B" w:rsidR="00BC0144" w:rsidRDefault="00BC0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35E92A1E" w14:textId="339FCCAF" w:rsidR="00BC0144" w:rsidRDefault="00BC0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AC26B0" w14:paraId="69ED44AE" w14:textId="77777777" w:rsidTr="007D46B2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33AE3D6" w14:textId="77777777" w:rsidR="00AC26B0" w:rsidRPr="00E261D0" w:rsidRDefault="00AC26B0" w:rsidP="008319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7392" behindDoc="0" locked="0" layoutInCell="1" allowOverlap="1" wp14:anchorId="48DC0C2D" wp14:editId="313740A3">
                      <wp:simplePos x="0" y="0"/>
                      <wp:positionH relativeFrom="column">
                        <wp:posOffset>5841365</wp:posOffset>
                      </wp:positionH>
                      <wp:positionV relativeFrom="paragraph">
                        <wp:posOffset>-5715</wp:posOffset>
                      </wp:positionV>
                      <wp:extent cx="722630" cy="266700"/>
                      <wp:effectExtent l="0" t="0" r="0" b="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263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12B446" w14:textId="194F08A9" w:rsidR="00AC26B0" w:rsidRPr="00A43D10" w:rsidRDefault="00AC26B0" w:rsidP="00AC26B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C26785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8</w:t>
                                  </w:r>
                                  <w:proofErr w:type="gramEnd"/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C0C2D" id="_x0000_s1058" type="#_x0000_t202" style="position:absolute;left:0;text-align:left;margin-left:459.95pt;margin-top:-.45pt;width:56.9pt;height:21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" filled="f" stroked="f">
                      <v:textbox>
                        <w:txbxContent>
                          <w:p w14:paraId="2412B446" w14:textId="194F08A9" w:rsidR="00AC26B0" w:rsidRPr="00A43D10" w:rsidRDefault="00AC26B0" w:rsidP="00AC26B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C26785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8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BBD6AD" w14:textId="336F126C" w:rsidR="00AC26B0" w:rsidRDefault="00AC26B0" w:rsidP="00831996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47227926" w14:textId="77777777" w:rsidR="005057A7" w:rsidRPr="00C90F47" w:rsidRDefault="005057A7" w:rsidP="00831996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87318AF" w14:textId="449061F1" w:rsidR="00AC26B0" w:rsidRDefault="00E238F9" w:rsidP="00052BA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noProof/>
                <w:lang w:val="uk-UA"/>
              </w:rPr>
            </w:pPr>
            <w:bookmarkStart w:id="0" w:name="_GoBack"/>
            <w:r>
              <w:rPr>
                <w:rFonts w:ascii="Arial" w:hAnsi="Arial" w:cs="Arial"/>
                <w:b/>
                <w:noProof/>
                <w:lang w:val="uk-UA"/>
              </w:rPr>
              <w:t>Знайдіть</w:t>
            </w:r>
            <w:r w:rsidR="00AC26B0" w:rsidRPr="00AC26B0">
              <w:rPr>
                <w:rFonts w:ascii="Arial" w:hAnsi="Arial" w:cs="Arial"/>
                <w:b/>
                <w:noProof/>
                <w:lang w:val="uk-UA"/>
              </w:rPr>
              <w:t xml:space="preserve"> у даному реченні</w:t>
            </w:r>
            <w:r w:rsidR="00EA0B33">
              <w:rPr>
                <w:rFonts w:ascii="Arial" w:hAnsi="Arial" w:cs="Arial"/>
                <w:b/>
                <w:noProof/>
                <w:lang w:val="ro-RO"/>
              </w:rPr>
              <w:t xml:space="preserve"> </w:t>
            </w:r>
            <w:r w:rsidR="00AC26B0" w:rsidRPr="00AC26B0">
              <w:rPr>
                <w:rFonts w:ascii="Arial" w:hAnsi="Arial" w:cs="Arial"/>
                <w:b/>
                <w:noProof/>
                <w:lang w:val="uk-UA"/>
              </w:rPr>
              <w:t xml:space="preserve"> іменник і </w:t>
            </w:r>
            <w:r w:rsidR="00052BAB" w:rsidRPr="00052BAB">
              <w:rPr>
                <w:rFonts w:ascii="Arial" w:hAnsi="Arial" w:cs="Arial"/>
                <w:b/>
                <w:noProof/>
                <w:lang w:val="uk-UA"/>
              </w:rPr>
              <w:t xml:space="preserve">прикметник </w:t>
            </w:r>
            <w:r w:rsidR="00AC26B0" w:rsidRPr="00AC26B0">
              <w:rPr>
                <w:rFonts w:ascii="Arial" w:hAnsi="Arial" w:cs="Arial"/>
                <w:b/>
                <w:noProof/>
                <w:lang w:val="uk-UA"/>
              </w:rPr>
              <w:t>та проаналізу</w:t>
            </w:r>
            <w:r w:rsidR="003B1339">
              <w:rPr>
                <w:rFonts w:ascii="Arial" w:hAnsi="Arial" w:cs="Arial"/>
                <w:b/>
                <w:noProof/>
                <w:lang w:val="uk-UA"/>
              </w:rPr>
              <w:t>й</w:t>
            </w:r>
            <w:r>
              <w:rPr>
                <w:rFonts w:ascii="Arial" w:hAnsi="Arial" w:cs="Arial"/>
                <w:b/>
                <w:noProof/>
                <w:lang w:val="uk-UA"/>
              </w:rPr>
              <w:t xml:space="preserve">те </w:t>
            </w:r>
            <w:r w:rsidR="00AC26B0" w:rsidRPr="00AC26B0">
              <w:rPr>
                <w:rFonts w:ascii="Arial" w:hAnsi="Arial" w:cs="Arial"/>
                <w:b/>
                <w:noProof/>
                <w:lang w:val="uk-UA"/>
              </w:rPr>
              <w:t xml:space="preserve">їх: </w:t>
            </w:r>
          </w:p>
          <w:p w14:paraId="074F2E95" w14:textId="5D8B3E40" w:rsidR="005057A7" w:rsidRDefault="00AC26B0" w:rsidP="005057A7">
            <w:pPr>
              <w:pStyle w:val="ListParagraph"/>
              <w:rPr>
                <w:rFonts w:ascii="Arial" w:hAnsi="Arial" w:cs="Arial"/>
                <w:b/>
                <w:noProof/>
                <w:lang w:val="uk-UA"/>
              </w:rPr>
            </w:pPr>
            <w:r w:rsidRPr="00AC26B0">
              <w:rPr>
                <w:rFonts w:ascii="Arial" w:hAnsi="Arial" w:cs="Arial"/>
                <w:b/>
                <w:noProof/>
                <w:lang w:val="uk-UA"/>
              </w:rPr>
              <w:t xml:space="preserve">  </w:t>
            </w:r>
            <w:r>
              <w:rPr>
                <w:rFonts w:ascii="Arial" w:hAnsi="Arial" w:cs="Arial"/>
                <w:b/>
                <w:noProof/>
                <w:lang w:val="ro-RO"/>
              </w:rPr>
              <w:t xml:space="preserve">                   </w:t>
            </w:r>
            <w:r w:rsidR="00052BAB" w:rsidRPr="00052BAB">
              <w:rPr>
                <w:rFonts w:ascii="Arial" w:hAnsi="Arial" w:cs="Arial"/>
                <w:b/>
                <w:noProof/>
                <w:lang w:val="uk-UA"/>
              </w:rPr>
              <w:t>«</w:t>
            </w:r>
            <w:r w:rsidR="0023230B" w:rsidRPr="0023230B">
              <w:rPr>
                <w:rFonts w:ascii="Arial" w:hAnsi="Arial" w:cs="Arial"/>
                <w:b/>
                <w:noProof/>
                <w:lang w:val="sk-SK"/>
              </w:rPr>
              <w:t>Кленочок такий кумедний, ледь від землі видно</w:t>
            </w:r>
            <w:r w:rsidR="00052BAB" w:rsidRPr="00052BAB">
              <w:rPr>
                <w:rFonts w:ascii="Arial" w:hAnsi="Arial" w:cs="Arial"/>
                <w:b/>
                <w:noProof/>
                <w:lang w:val="uk-UA"/>
              </w:rPr>
              <w:t>»</w:t>
            </w:r>
            <w:r w:rsidR="003B1339">
              <w:rPr>
                <w:rFonts w:ascii="Arial" w:hAnsi="Arial" w:cs="Arial"/>
                <w:b/>
                <w:noProof/>
                <w:lang w:val="uk-UA"/>
              </w:rPr>
              <w:t>.</w:t>
            </w:r>
            <w:r w:rsidRPr="008F2144">
              <w:rPr>
                <w:rFonts w:ascii="Arial" w:hAnsi="Arial" w:cs="Arial"/>
                <w:b/>
                <w:noProof/>
                <w:lang w:val="uk-UA"/>
              </w:rPr>
              <w:t xml:space="preserve"> </w:t>
            </w:r>
          </w:p>
          <w:bookmarkEnd w:id="0"/>
          <w:p w14:paraId="2EE0A199" w14:textId="472739FE" w:rsidR="005057A7" w:rsidRPr="005057A7" w:rsidRDefault="005057A7" w:rsidP="005057A7">
            <w:pPr>
              <w:pStyle w:val="ListParagraph"/>
              <w:rPr>
                <w:rFonts w:ascii="Arial" w:hAnsi="Arial" w:cs="Arial"/>
                <w:b/>
                <w:noProof/>
                <w:sz w:val="8"/>
                <w:lang w:val="uk-UA"/>
              </w:rPr>
            </w:pPr>
          </w:p>
          <w:p w14:paraId="02E8F6A2" w14:textId="77777777" w:rsidR="005057A7" w:rsidRPr="005057A7" w:rsidRDefault="005057A7" w:rsidP="005057A7">
            <w:pPr>
              <w:pStyle w:val="ListParagraph"/>
              <w:rPr>
                <w:rFonts w:ascii="Arial" w:hAnsi="Arial" w:cs="Arial"/>
                <w:b/>
                <w:noProof/>
                <w:sz w:val="8"/>
                <w:lang w:val="uk-UA"/>
              </w:rPr>
            </w:pPr>
          </w:p>
          <w:p w14:paraId="3B1D30FE" w14:textId="77777777" w:rsidR="00AC26B0" w:rsidRPr="00E261D0" w:rsidRDefault="00AC26B0" w:rsidP="008319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AC26B0" w14:paraId="56B069EA" w14:textId="77777777" w:rsidTr="007D46B2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4E70C132" w14:textId="4B5B6748" w:rsidR="00AC26B0" w:rsidRPr="00F17A77" w:rsidRDefault="00AC26B0" w:rsidP="008D5F0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CBB48E9" w14:textId="1E982BBB" w:rsidR="00BC0144" w:rsidRDefault="00BC0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6D1DE3EE" w14:textId="52559A17" w:rsidR="00BC0144" w:rsidRDefault="00BC0144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66CE38F3" w14:textId="47003E90" w:rsidR="00BD0C01" w:rsidRDefault="00BD0C01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AC26B0" w14:paraId="52E8665F" w14:textId="77777777" w:rsidTr="00831996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1DD1CD55" w14:textId="77777777" w:rsidR="00AC26B0" w:rsidRPr="00E261D0" w:rsidRDefault="00AC26B0" w:rsidP="008319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9440" behindDoc="0" locked="0" layoutInCell="1" allowOverlap="1" wp14:anchorId="13DFE1FA" wp14:editId="395AF16A">
                      <wp:simplePos x="0" y="0"/>
                      <wp:positionH relativeFrom="column">
                        <wp:posOffset>5845810</wp:posOffset>
                      </wp:positionH>
                      <wp:positionV relativeFrom="paragraph">
                        <wp:posOffset>-5080</wp:posOffset>
                      </wp:positionV>
                      <wp:extent cx="718185" cy="266700"/>
                      <wp:effectExtent l="0" t="0" r="0" b="0"/>
                      <wp:wrapNone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818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65F27E" w14:textId="51229386" w:rsidR="00AC26B0" w:rsidRPr="00A43D10" w:rsidRDefault="00AC26B0" w:rsidP="00AC26B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6</w:t>
                                  </w:r>
                                  <w:proofErr w:type="gramEnd"/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FE1FA" id="_x0000_s1059" type="#_x0000_t202" style="position:absolute;left:0;text-align:left;margin-left:460.3pt;margin-top:-.4pt;width:56.55pt;height:21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" filled="f" stroked="f">
                      <v:textbox>
                        <w:txbxContent>
                          <w:p w14:paraId="4965F27E" w14:textId="51229386" w:rsidR="00AC26B0" w:rsidRPr="00A43D10" w:rsidRDefault="00AC26B0" w:rsidP="00AC26B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0559FC" w14:textId="77777777" w:rsidR="00AC26B0" w:rsidRDefault="00AC26B0" w:rsidP="00831996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75A208B" w14:textId="77777777" w:rsidR="00AC26B0" w:rsidRDefault="00AC26B0" w:rsidP="00831996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33B5A020" w14:textId="28D68C28" w:rsidR="00AC26B0" w:rsidRPr="008F2144" w:rsidRDefault="00AC26B0" w:rsidP="00AC26B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noProof/>
                <w:lang w:val="uk-UA"/>
              </w:rPr>
            </w:pPr>
            <w:r w:rsidRPr="00AC26B0">
              <w:rPr>
                <w:rFonts w:ascii="Arial" w:hAnsi="Arial" w:cs="Arial"/>
                <w:b/>
                <w:noProof/>
                <w:lang w:val="uk-UA"/>
              </w:rPr>
              <w:t>Запишіть скільки букв і звуків, та скільки голосних і приголосних у словах</w:t>
            </w:r>
            <w:r w:rsidRPr="008F2144">
              <w:rPr>
                <w:rFonts w:ascii="Arial" w:hAnsi="Arial" w:cs="Arial"/>
                <w:b/>
                <w:noProof/>
                <w:lang w:val="uk-UA"/>
              </w:rPr>
              <w:t>.</w:t>
            </w:r>
          </w:p>
          <w:p w14:paraId="59CCB67A" w14:textId="77777777" w:rsidR="00AC26B0" w:rsidRDefault="00AC26B0" w:rsidP="008319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D8151C5" w14:textId="77777777" w:rsidR="00AC26B0" w:rsidRDefault="00AC26B0" w:rsidP="008319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052AB82E" w14:textId="77777777" w:rsidR="00AC26B0" w:rsidRPr="00E261D0" w:rsidRDefault="00AC26B0" w:rsidP="00831996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AC26B0" w14:paraId="3EEFE2E3" w14:textId="77777777" w:rsidTr="00A30A46">
        <w:trPr>
          <w:trHeight w:val="3115"/>
        </w:trPr>
        <w:tc>
          <w:tcPr>
            <w:tcW w:w="10456" w:type="dxa"/>
            <w:tcBorders>
              <w:top w:val="double" w:sz="4" w:space="0" w:color="D9D9D9" w:themeColor="background1" w:themeShade="D9"/>
              <w:bottom w:val="double" w:sz="4" w:space="0" w:color="D9D9D9" w:themeColor="background1" w:themeShade="D9"/>
            </w:tcBorders>
            <w:shd w:val="clear" w:color="auto" w:fill="FFFFFF" w:themeFill="background1"/>
          </w:tcPr>
          <w:p w14:paraId="3054E546" w14:textId="1DD56B21" w:rsidR="00052BAB" w:rsidRDefault="00AC26B0" w:rsidP="00052BAB">
            <w:pPr>
              <w:spacing w:before="240" w:line="480" w:lineRule="auto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B01CC5">
              <w:rPr>
                <w:rFonts w:ascii="Times New Roman" w:eastAsia="Times New Roman" w:hAnsi="Times New Roman"/>
                <w:sz w:val="22"/>
                <w:szCs w:val="22"/>
                <w:lang w:val="uk-UA" w:eastAsia="ro-RO"/>
              </w:rPr>
              <w:t>●</w:t>
            </w:r>
            <w:r w:rsidR="00052BAB" w:rsidRPr="00052BAB">
              <w:rPr>
                <w:rFonts w:ascii="Arial" w:eastAsia="Times New Roman" w:hAnsi="Arial" w:cs="Arial"/>
                <w:sz w:val="22"/>
                <w:szCs w:val="22"/>
                <w:lang w:eastAsia="ro-RO"/>
              </w:rPr>
              <w:t>хлопчик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</w:t>
            </w:r>
            <w:r w:rsidR="002766B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</w:t>
            </w:r>
            <w:r w:rsidR="00052BAB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</w:t>
            </w:r>
          </w:p>
          <w:p w14:paraId="38AC240D" w14:textId="266F689A" w:rsidR="00AC26B0" w:rsidRPr="00F17A77" w:rsidRDefault="00AC26B0" w:rsidP="00052BAB">
            <w:pPr>
              <w:spacing w:line="48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B01CC5">
              <w:rPr>
                <w:rFonts w:ascii="Times New Roman" w:eastAsia="Times New Roman" w:hAnsi="Times New Roman"/>
                <w:sz w:val="22"/>
                <w:szCs w:val="22"/>
                <w:lang w:val="uk-UA" w:eastAsia="ro-RO"/>
              </w:rPr>
              <w:t>●</w:t>
            </w:r>
            <w:r w:rsidR="00052BAB" w:rsidRPr="00052BAB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дивиться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</w:t>
            </w:r>
            <w:r w:rsidRPr="00B01CC5">
              <w:rPr>
                <w:rFonts w:ascii="Times New Roman" w:eastAsia="Times New Roman" w:hAnsi="Times New Roman"/>
                <w:sz w:val="22"/>
                <w:szCs w:val="22"/>
                <w:lang w:val="uk-UA" w:eastAsia="ro-RO"/>
              </w:rPr>
              <w:t>●</w:t>
            </w:r>
            <w:r w:rsidR="00052BAB" w:rsidRPr="00052BAB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пруття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</w:p>
        </w:tc>
      </w:tr>
    </w:tbl>
    <w:p w14:paraId="6F6CF8A5" w14:textId="0BE18CB8" w:rsidR="00BD0C01" w:rsidRDefault="00BD0C01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66E0349A" w14:textId="79CADDE7" w:rsidR="008D5F00" w:rsidRDefault="008D5F0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76AFEBB0" w14:textId="77777777" w:rsidR="005E093C" w:rsidRDefault="005E093C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05FAF86C" w14:textId="42CAD8E9" w:rsidR="00AC26B0" w:rsidRDefault="00AC26B0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AC26B0" w14:paraId="451DB81A" w14:textId="77777777" w:rsidTr="006764C7">
        <w:tc>
          <w:tcPr>
            <w:tcW w:w="10456" w:type="dxa"/>
            <w:shd w:val="clear" w:color="auto" w:fill="BFBFBF" w:themeFill="background1" w:themeFillShade="BF"/>
          </w:tcPr>
          <w:p w14:paraId="4ED7BA95" w14:textId="0B99310A" w:rsidR="00AC26B0" w:rsidRPr="00863F3C" w:rsidRDefault="00AC26B0" w:rsidP="00AC26B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lastRenderedPageBreak/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0A215B67" w14:textId="5261BE7A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0AD5410A" w14:textId="5C6A7274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7AB5BFC0" w14:textId="77777777" w:rsidR="00800D29" w:rsidRP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4DD0F978" w14:textId="0CDE6434" w:rsidR="00AC26B0" w:rsidRPr="00800D29" w:rsidRDefault="00E238F9" w:rsidP="00AC26B0">
      <w:pPr>
        <w:pStyle w:val="ListParagraph"/>
        <w:numPr>
          <w:ilvl w:val="0"/>
          <w:numId w:val="29"/>
        </w:numPr>
        <w:spacing w:line="240" w:lineRule="auto"/>
        <w:rPr>
          <w:rFonts w:ascii="Arial" w:hAnsi="Arial" w:cs="Arial"/>
          <w:b/>
          <w:color w:val="000000" w:themeColor="text1"/>
          <w:lang w:val="uk-UA"/>
        </w:rPr>
      </w:pPr>
      <w:r>
        <w:rPr>
          <w:rFonts w:ascii="Arial" w:hAnsi="Arial" w:cs="Arial"/>
          <w:b/>
          <w:color w:val="000000" w:themeColor="text1"/>
          <w:lang w:val="uk-UA"/>
        </w:rPr>
        <w:t>Запишіть</w:t>
      </w:r>
      <w:r w:rsidR="00AC26B0" w:rsidRPr="00AC26B0">
        <w:rPr>
          <w:rFonts w:ascii="Arial" w:hAnsi="Arial" w:cs="Arial"/>
          <w:b/>
          <w:color w:val="000000" w:themeColor="text1"/>
          <w:lang w:val="uk-UA"/>
        </w:rPr>
        <w:t xml:space="preserve"> речення в такому порядку, щоб вони склали розповідь. Добер</w:t>
      </w:r>
      <w:r>
        <w:rPr>
          <w:rFonts w:ascii="Arial" w:hAnsi="Arial" w:cs="Arial"/>
          <w:b/>
          <w:color w:val="000000" w:themeColor="text1"/>
          <w:lang w:val="uk-UA"/>
        </w:rPr>
        <w:t>іть</w:t>
      </w:r>
      <w:r w:rsidR="00AC26B0" w:rsidRPr="00AC26B0">
        <w:rPr>
          <w:rFonts w:ascii="Arial" w:hAnsi="Arial" w:cs="Arial"/>
          <w:b/>
          <w:color w:val="000000" w:themeColor="text1"/>
          <w:lang w:val="uk-UA"/>
        </w:rPr>
        <w:t xml:space="preserve"> до тексту підходящий заголовок. </w:t>
      </w:r>
    </w:p>
    <w:p w14:paraId="64FF41D0" w14:textId="437328EE" w:rsidR="00AC26B0" w:rsidRDefault="00290D93" w:rsidP="00845FA9">
      <w:pPr>
        <w:spacing w:line="276" w:lineRule="auto"/>
        <w:ind w:left="908" w:right="836" w:firstLine="454"/>
        <w:rPr>
          <w:rFonts w:ascii="Arial" w:hAnsi="Arial" w:cs="Arial"/>
          <w:color w:val="000000" w:themeColor="text1"/>
          <w:sz w:val="22"/>
          <w:szCs w:val="22"/>
          <w:lang w:val="uk-UA"/>
        </w:rPr>
      </w:pPr>
      <w:r w:rsidRPr="00290D93">
        <w:rPr>
          <w:rFonts w:ascii="Arial" w:hAnsi="Arial" w:cs="Arial"/>
          <w:color w:val="000000" w:themeColor="text1"/>
          <w:sz w:val="22"/>
          <w:szCs w:val="22"/>
          <w:lang w:val="uk-UA"/>
        </w:rPr>
        <w:t>«</w:t>
      </w:r>
      <w:r w:rsidRPr="00290D93">
        <w:rPr>
          <w:rFonts w:ascii="Arial" w:hAnsi="Arial" w:cs="Arial"/>
          <w:color w:val="000000" w:themeColor="text1"/>
          <w:sz w:val="22"/>
          <w:szCs w:val="22"/>
        </w:rPr>
        <w:t>Земля знову набиралася сили.</w:t>
      </w:r>
      <w:r w:rsidRPr="00290D93">
        <w:rPr>
          <w:rFonts w:ascii="Arial" w:hAnsi="Arial" w:cs="Arial"/>
          <w:color w:val="000000" w:themeColor="text1"/>
          <w:sz w:val="22"/>
          <w:szCs w:val="22"/>
          <w:lang w:val="ro-RO"/>
        </w:rPr>
        <w:t xml:space="preserve"> </w:t>
      </w:r>
      <w:r w:rsidRPr="00290D93">
        <w:rPr>
          <w:rFonts w:ascii="Arial" w:hAnsi="Arial" w:cs="Arial"/>
          <w:color w:val="000000" w:themeColor="text1"/>
          <w:sz w:val="22"/>
          <w:szCs w:val="22"/>
        </w:rPr>
        <w:t>Засивіла дощем далечінь.</w:t>
      </w:r>
      <w:r w:rsidRPr="00290D93">
        <w:rPr>
          <w:rFonts w:ascii="Arial" w:hAnsi="Arial" w:cs="Arial"/>
          <w:color w:val="000000" w:themeColor="text1"/>
          <w:sz w:val="22"/>
          <w:szCs w:val="22"/>
          <w:lang w:val="ro-RO"/>
        </w:rPr>
        <w:t xml:space="preserve"> </w:t>
      </w:r>
      <w:r w:rsidRPr="00290D93">
        <w:rPr>
          <w:rFonts w:ascii="Arial" w:hAnsi="Arial" w:cs="Arial"/>
          <w:color w:val="000000" w:themeColor="text1"/>
          <w:sz w:val="22"/>
          <w:szCs w:val="22"/>
        </w:rPr>
        <w:t>Був чудовий липневий день. Раптом над горизонтом нависла темна хмара. Після них широкою чарівною музикою зашуміла злива. Вітер доносив із степу пахощі стиглого зерна</w:t>
      </w:r>
      <w:r w:rsidRPr="00290D93">
        <w:rPr>
          <w:rFonts w:ascii="Arial" w:hAnsi="Arial" w:cs="Arial"/>
          <w:color w:val="000000" w:themeColor="text1"/>
          <w:sz w:val="22"/>
          <w:szCs w:val="22"/>
          <w:lang w:val="uk-UA"/>
        </w:rPr>
        <w:t>»</w:t>
      </w:r>
      <w:r w:rsidR="00E267EA">
        <w:rPr>
          <w:rFonts w:ascii="Arial" w:hAnsi="Arial" w:cs="Arial"/>
          <w:color w:val="000000" w:themeColor="text1"/>
          <w:sz w:val="22"/>
          <w:szCs w:val="22"/>
          <w:lang w:val="uk-UA"/>
        </w:rPr>
        <w:t>.</w:t>
      </w:r>
      <w:r w:rsidR="00AC26B0" w:rsidRPr="00AC26B0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</w:t>
      </w:r>
    </w:p>
    <w:p w14:paraId="1EC3133B" w14:textId="77777777" w:rsidR="007876E5" w:rsidRPr="007876E5" w:rsidRDefault="007876E5" w:rsidP="0065524E">
      <w:pPr>
        <w:spacing w:line="276" w:lineRule="auto"/>
        <w:ind w:left="720"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25828223" w14:textId="77777777" w:rsidR="006764C7" w:rsidRPr="005057A7" w:rsidRDefault="006764C7" w:rsidP="0065524E">
      <w:pPr>
        <w:spacing w:line="276" w:lineRule="auto"/>
        <w:ind w:left="720" w:right="746"/>
        <w:rPr>
          <w:rFonts w:ascii="Arial" w:hAnsi="Arial" w:cs="Arial"/>
          <w:b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Ind w:w="143" w:type="dxa"/>
        <w:tblLook w:val="04A0" w:firstRow="1" w:lastRow="0" w:firstColumn="1" w:lastColumn="0" w:noHBand="0" w:noVBand="1"/>
      </w:tblPr>
      <w:tblGrid>
        <w:gridCol w:w="10323"/>
      </w:tblGrid>
      <w:tr w:rsidR="00800D29" w14:paraId="19176AF2" w14:textId="77777777" w:rsidTr="00062598">
        <w:trPr>
          <w:trHeight w:val="1209"/>
        </w:trPr>
        <w:tc>
          <w:tcPr>
            <w:tcW w:w="10313" w:type="dxa"/>
            <w:tcBorders>
              <w:top w:val="single" w:sz="4" w:space="0" w:color="FFFFFF" w:themeColor="background1"/>
              <w:left w:val="nil"/>
              <w:bottom w:val="double" w:sz="4" w:space="0" w:color="D9D9D9" w:themeColor="background1" w:themeShade="D9"/>
              <w:right w:val="nil"/>
            </w:tcBorders>
          </w:tcPr>
          <w:p w14:paraId="79F26445" w14:textId="77777777" w:rsidR="00800D29" w:rsidRPr="00800D29" w:rsidRDefault="00800D29" w:rsidP="00800D29">
            <w:pPr>
              <w:ind w:right="746"/>
              <w:rPr>
                <w:rFonts w:ascii="Arial" w:hAnsi="Arial" w:cs="Arial"/>
                <w:b/>
                <w:color w:val="000000" w:themeColor="text1"/>
                <w:sz w:val="8"/>
                <w:szCs w:val="22"/>
                <w:lang w:val="uk-UA"/>
              </w:rPr>
            </w:pPr>
          </w:p>
          <w:p w14:paraId="052965DD" w14:textId="77777777" w:rsidR="00800D29" w:rsidRDefault="00800D29" w:rsidP="00800D29">
            <w:pPr>
              <w:spacing w:line="240" w:lineRule="auto"/>
              <w:ind w:right="746"/>
              <w:rPr>
                <w:rFonts w:ascii="Arial" w:hAnsi="Arial" w:cs="Arial"/>
                <w:b/>
                <w:color w:val="000000" w:themeColor="text1"/>
                <w:sz w:val="22"/>
                <w:szCs w:val="22"/>
                <w:u w:val="single"/>
                <w:lang w:val="uk-UA"/>
              </w:rPr>
            </w:pPr>
            <w:r w:rsidRPr="00800D29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При написанні будете мати на увазі</w:t>
            </w:r>
            <w:r w:rsidRPr="00800D29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:</w:t>
            </w:r>
            <w:r w:rsidRPr="00800D29">
              <w:rPr>
                <w:rFonts w:ascii="Arial" w:hAnsi="Arial" w:cs="Arial"/>
                <w:b/>
                <w:color w:val="000000" w:themeColor="text1"/>
                <w:sz w:val="22"/>
                <w:szCs w:val="22"/>
                <w:u w:val="single"/>
                <w:lang w:val="uk-UA"/>
              </w:rPr>
              <w:t xml:space="preserve"> </w:t>
            </w:r>
          </w:p>
          <w:p w14:paraId="12267E13" w14:textId="457A700C" w:rsidR="00800D29" w:rsidRPr="00800D29" w:rsidRDefault="00800D29" w:rsidP="00800D29">
            <w:pPr>
              <w:spacing w:line="240" w:lineRule="auto"/>
              <w:ind w:right="746"/>
              <w:rPr>
                <w:rFonts w:ascii="Arial" w:hAnsi="Arial" w:cs="Arial"/>
                <w:b/>
                <w:color w:val="000000" w:themeColor="text1"/>
                <w:sz w:val="8"/>
                <w:szCs w:val="22"/>
                <w:u w:val="single"/>
                <w:lang w:val="uk-UA"/>
              </w:rPr>
            </w:pPr>
            <w:r w:rsidRPr="00800D29">
              <w:rPr>
                <w:rFonts w:ascii="Arial" w:hAnsi="Arial" w:cs="Arial"/>
                <w:b/>
                <w:color w:val="000000" w:themeColor="text1"/>
                <w:sz w:val="8"/>
                <w:szCs w:val="22"/>
                <w:u w:val="single"/>
                <w:lang w:val="uk-UA"/>
              </w:rPr>
              <w:t xml:space="preserve">                                       </w:t>
            </w:r>
          </w:p>
          <w:p w14:paraId="69BF6230" w14:textId="77777777" w:rsidR="00800D29" w:rsidRPr="00800D29" w:rsidRDefault="00800D29" w:rsidP="00800D29">
            <w:pPr>
              <w:spacing w:line="240" w:lineRule="auto"/>
              <w:ind w:left="472" w:right="746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00D29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- Логічну послідовність речень (20 балів); </w:t>
            </w:r>
          </w:p>
          <w:p w14:paraId="6E26A99F" w14:textId="7FA7AA22" w:rsidR="00800D29" w:rsidRPr="00800D29" w:rsidRDefault="00800D29" w:rsidP="00800D29">
            <w:pPr>
              <w:spacing w:line="240" w:lineRule="auto"/>
              <w:ind w:left="472" w:right="746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00D29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- Орфографію i </w:t>
            </w:r>
            <w:r w:rsidR="00E267EA" w:rsidRPr="00800D29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</w:t>
            </w:r>
            <w:r w:rsidRPr="00800D29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унктуацію (5 балів); </w:t>
            </w:r>
          </w:p>
          <w:p w14:paraId="5EA7873B" w14:textId="77777777" w:rsidR="00800D29" w:rsidRDefault="00800D29" w:rsidP="00800D29">
            <w:pPr>
              <w:spacing w:line="240" w:lineRule="auto"/>
              <w:ind w:left="472" w:right="746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00D29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- Каліграфічне написання (5</w:t>
            </w:r>
            <w:r w:rsidRPr="00800D29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800D29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балів).</w:t>
            </w:r>
          </w:p>
          <w:p w14:paraId="53C71FAF" w14:textId="02ED24C0" w:rsidR="00800D29" w:rsidRDefault="00800D29" w:rsidP="00800D29">
            <w:pPr>
              <w:spacing w:line="240" w:lineRule="auto"/>
              <w:ind w:left="472" w:right="746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510B8B" w14:paraId="69B18A36" w14:textId="77777777" w:rsidTr="00800D29">
        <w:tblPrEx>
          <w:tblBorders>
            <w:top w:val="double" w:sz="4" w:space="0" w:color="D9D9D9" w:themeColor="background1" w:themeShade="D9"/>
            <w:left w:val="double" w:sz="4" w:space="0" w:color="D9D9D9" w:themeColor="background1" w:themeShade="D9"/>
            <w:bottom w:val="double" w:sz="4" w:space="0" w:color="D9D9D9" w:themeColor="background1" w:themeShade="D9"/>
            <w:right w:val="double" w:sz="4" w:space="0" w:color="D9D9D9" w:themeColor="background1" w:themeShade="D9"/>
            <w:insideH w:val="single" w:sz="4" w:space="0" w:color="D9D9D9" w:themeColor="background1" w:themeShade="D9"/>
            <w:insideV w:val="single" w:sz="4" w:space="0" w:color="D9D9D9" w:themeColor="background1" w:themeShade="D9"/>
          </w:tblBorders>
          <w:shd w:val="clear" w:color="auto" w:fill="FFFFFF" w:themeFill="background1"/>
        </w:tblPrEx>
        <w:trPr>
          <w:trHeight w:val="1431"/>
        </w:trPr>
        <w:tc>
          <w:tcPr>
            <w:tcW w:w="10313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31B78D39" w14:textId="7A03E33B" w:rsidR="00510B8B" w:rsidRPr="007D46B2" w:rsidRDefault="00510B8B" w:rsidP="00800D29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8DF9C34" w14:textId="441875CB" w:rsidR="00D30ED2" w:rsidRPr="005057A7" w:rsidRDefault="00D30ED2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10"/>
          <w:szCs w:val="22"/>
          <w:lang w:val="uk-UA"/>
        </w:rPr>
      </w:pPr>
    </w:p>
    <w:p w14:paraId="5106F3F8" w14:textId="379367F3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2D07AD05" w14:textId="2F64FD19" w:rsidR="00800D29" w:rsidRDefault="00800D29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504E66A6" w14:textId="4D1FECBC" w:rsidR="00800D29" w:rsidRDefault="00800D29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5CC9C728" w14:textId="77777777" w:rsidR="00800D29" w:rsidRDefault="00800D29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1ED61A4" w14:textId="236C815B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p w14:paraId="6B7CD785" w14:textId="15A641F6" w:rsidR="005057A7" w:rsidRPr="00D30ED2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D46B2" w14:paraId="4CE7B4A1" w14:textId="77777777" w:rsidTr="00831996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1C27AA3" w14:textId="65DABD89" w:rsidR="007D46B2" w:rsidRPr="007D46B2" w:rsidRDefault="007D46B2" w:rsidP="00831996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58AA629D" w14:textId="77777777" w:rsidR="007D46B2" w:rsidRPr="00AC26B0" w:rsidRDefault="007D46B2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sectPr w:rsidR="007D46B2" w:rsidRPr="00AC26B0" w:rsidSect="00741BB4">
      <w:headerReference w:type="default" r:id="rId8"/>
      <w:footerReference w:type="default" r:id="rId9"/>
      <w:headerReference w:type="first" r:id="rId10"/>
      <w:type w:val="continuous"/>
      <w:pgSz w:w="11906" w:h="16838" w:code="9"/>
      <w:pgMar w:top="284" w:right="720" w:bottom="720" w:left="720" w:header="27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32D97" w14:textId="77777777" w:rsidR="00982C7F" w:rsidRDefault="00982C7F">
      <w:r>
        <w:separator/>
      </w:r>
    </w:p>
  </w:endnote>
  <w:endnote w:type="continuationSeparator" w:id="0">
    <w:p w14:paraId="2BC67415" w14:textId="77777777" w:rsidR="00982C7F" w:rsidRDefault="00982C7F">
      <w:r>
        <w:continuationSeparator/>
      </w:r>
    </w:p>
  </w:endnote>
  <w:endnote w:type="continuationNotice" w:id="1">
    <w:p w14:paraId="39D6B6F6" w14:textId="77777777" w:rsidR="00982C7F" w:rsidRDefault="00982C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BULNQR+IBMPlex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814CC" w14:textId="1C4BD13B" w:rsidR="00E261D0" w:rsidRPr="004F0FA8" w:rsidRDefault="00E261D0" w:rsidP="008158FF">
    <w:pPr>
      <w:pStyle w:val="Footer"/>
      <w:pBdr>
        <w:top w:val="single" w:sz="4" w:space="1" w:color="auto"/>
      </w:pBdr>
      <w:tabs>
        <w:tab w:val="clear" w:pos="9072"/>
        <w:tab w:val="right" w:pos="10466"/>
      </w:tabs>
      <w:spacing w:line="240" w:lineRule="auto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Etapa județeană a Olimpiadei naționale </w:t>
    </w:r>
    <w:r>
      <w:rPr>
        <w:rFonts w:ascii="Arial" w:hAnsi="Arial" w:cs="Arial"/>
        <w:spacing w:val="-4"/>
        <w:sz w:val="20"/>
        <w:szCs w:val="20"/>
        <w:lang w:val="ro-RO"/>
      </w:rPr>
      <w:t>de</w:t>
    </w: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 Limba și literatura </w:t>
    </w:r>
    <w:r>
      <w:rPr>
        <w:rFonts w:ascii="Arial" w:hAnsi="Arial" w:cs="Arial"/>
        <w:spacing w:val="-4"/>
        <w:sz w:val="20"/>
        <w:szCs w:val="20"/>
        <w:lang w:val="ro-RO"/>
      </w:rPr>
      <w:t>ucrainean</w:t>
    </w:r>
    <w:r w:rsidRPr="004F0FA8">
      <w:rPr>
        <w:rFonts w:ascii="Arial" w:hAnsi="Arial" w:cs="Arial"/>
        <w:spacing w:val="-4"/>
        <w:sz w:val="20"/>
        <w:szCs w:val="20"/>
        <w:lang w:val="ro-RO"/>
      </w:rPr>
      <w:t>ă maternă</w:t>
    </w:r>
    <w:r w:rsidRPr="004F0FA8">
      <w:rPr>
        <w:rFonts w:ascii="Arial" w:hAnsi="Arial" w:cs="Arial"/>
        <w:sz w:val="20"/>
        <w:szCs w:val="20"/>
        <w:lang w:val="ro-RO"/>
      </w:rPr>
      <w:tab/>
    </w:r>
    <w:r>
      <w:rPr>
        <w:rFonts w:ascii="Arial" w:hAnsi="Arial" w:cs="Arial"/>
        <w:sz w:val="20"/>
        <w:szCs w:val="20"/>
        <w:lang w:val="ro-RO"/>
      </w:rPr>
      <w:t>clasa a V-a</w:t>
    </w:r>
  </w:p>
  <w:p w14:paraId="4E62C155" w14:textId="139A51FE" w:rsidR="00E261D0" w:rsidRPr="004F0FA8" w:rsidRDefault="00E261D0" w:rsidP="00B96F2D">
    <w:pPr>
      <w:pStyle w:val="Footer"/>
      <w:pBdr>
        <w:top w:val="single" w:sz="4" w:space="1" w:color="auto"/>
      </w:pBdr>
      <w:tabs>
        <w:tab w:val="clear" w:pos="9072"/>
        <w:tab w:val="right" w:pos="10077"/>
      </w:tabs>
      <w:spacing w:line="240" w:lineRule="auto"/>
      <w:jc w:val="center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z w:val="20"/>
        <w:szCs w:val="20"/>
        <w:lang w:val="ro-RO"/>
      </w:rPr>
      <w:fldChar w:fldCharType="begin"/>
    </w:r>
    <w:r w:rsidRPr="004F0FA8">
      <w:rPr>
        <w:rFonts w:ascii="Arial" w:hAnsi="Arial" w:cs="Arial"/>
        <w:sz w:val="20"/>
        <w:szCs w:val="20"/>
        <w:lang w:val="ro-RO"/>
      </w:rPr>
      <w:instrText xml:space="preserve"> PAGE   \* MERGEFORMAT </w:instrText>
    </w:r>
    <w:r w:rsidRPr="004F0FA8">
      <w:rPr>
        <w:rFonts w:ascii="Arial" w:hAnsi="Arial" w:cs="Arial"/>
        <w:sz w:val="20"/>
        <w:szCs w:val="20"/>
        <w:lang w:val="ro-RO"/>
      </w:rPr>
      <w:fldChar w:fldCharType="separate"/>
    </w:r>
    <w:r w:rsidR="00EA0B33">
      <w:rPr>
        <w:rFonts w:ascii="Arial" w:hAnsi="Arial" w:cs="Arial"/>
        <w:noProof/>
        <w:sz w:val="20"/>
        <w:szCs w:val="20"/>
        <w:lang w:val="ro-RO"/>
      </w:rPr>
      <w:t>8</w:t>
    </w:r>
    <w:r w:rsidRPr="004F0FA8">
      <w:rPr>
        <w:rFonts w:ascii="Arial" w:hAnsi="Arial" w:cs="Arial"/>
        <w:noProof/>
        <w:sz w:val="20"/>
        <w:szCs w:val="20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F2953" w14:textId="77777777" w:rsidR="00982C7F" w:rsidRDefault="00982C7F">
      <w:r>
        <w:separator/>
      </w:r>
    </w:p>
  </w:footnote>
  <w:footnote w:type="continuationSeparator" w:id="0">
    <w:p w14:paraId="28FEC367" w14:textId="77777777" w:rsidR="00982C7F" w:rsidRDefault="00982C7F">
      <w:r>
        <w:continuationSeparator/>
      </w:r>
    </w:p>
  </w:footnote>
  <w:footnote w:type="continuationNotice" w:id="1">
    <w:p w14:paraId="64EA526E" w14:textId="77777777" w:rsidR="00982C7F" w:rsidRDefault="00982C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2F54" w14:textId="20F85252" w:rsidR="00E261D0" w:rsidRPr="004F0FA8" w:rsidRDefault="00E261D0" w:rsidP="00E9716F">
    <w:pPr>
      <w:pStyle w:val="Header"/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 w:rsidRPr="004F0FA8">
      <w:rPr>
        <w:rFonts w:ascii="Arial" w:hAnsi="Arial" w:cs="Arial"/>
        <w:sz w:val="18"/>
        <w:szCs w:val="18"/>
        <w:lang w:val="ro-RO"/>
      </w:rPr>
      <w:t>Ministerul Educației</w:t>
    </w:r>
    <w:r>
      <w:rPr>
        <w:rFonts w:ascii="Arial" w:hAnsi="Arial" w:cs="Arial"/>
        <w:sz w:val="18"/>
        <w:szCs w:val="18"/>
        <w:lang w:val="ro-RO"/>
      </w:rPr>
      <w:t xml:space="preserve"> și Cercetării</w:t>
    </w:r>
  </w:p>
  <w:p w14:paraId="07C485C2" w14:textId="68CF4B37" w:rsidR="00E261D0" w:rsidRPr="004F0FA8" w:rsidRDefault="00E261D0" w:rsidP="008911AA">
    <w:pPr>
      <w:pStyle w:val="Header"/>
      <w:pBdr>
        <w:bottom w:val="single" w:sz="4" w:space="1" w:color="auto"/>
      </w:pBdr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Direcția Generală Minorități și Desegregare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F02C" w14:textId="77777777" w:rsidR="00E261D0" w:rsidRPr="00B96F2D" w:rsidRDefault="00E261D0">
    <w:pPr>
      <w:pStyle w:val="Header"/>
      <w:rPr>
        <w:rFonts w:ascii="Cambria" w:hAnsi="Cambria"/>
      </w:rPr>
    </w:pPr>
    <w:r>
      <w:rPr>
        <w:noProof/>
      </w:rPr>
      <w:t>De adăugat antet cu Ministerul Educa</w:t>
    </w:r>
    <w:r>
      <w:rPr>
        <w:rFonts w:ascii="Cambria" w:hAnsi="Cambria"/>
        <w:noProof/>
      </w:rPr>
      <w:t>ției și CNPEE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28D1"/>
    <w:multiLevelType w:val="hybridMultilevel"/>
    <w:tmpl w:val="0B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700B7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" w15:restartNumberingAfterBreak="0">
    <w:nsid w:val="0795040C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" w15:restartNumberingAfterBreak="0">
    <w:nsid w:val="08461C2E"/>
    <w:multiLevelType w:val="hybridMultilevel"/>
    <w:tmpl w:val="39D2822C"/>
    <w:lvl w:ilvl="0" w:tplc="E3167D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0154F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 w15:restartNumberingAfterBreak="0">
    <w:nsid w:val="0CB4143F"/>
    <w:multiLevelType w:val="hybridMultilevel"/>
    <w:tmpl w:val="F72A8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32EB7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7" w15:restartNumberingAfterBreak="0">
    <w:nsid w:val="12BB3196"/>
    <w:multiLevelType w:val="hybridMultilevel"/>
    <w:tmpl w:val="B96C0DD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8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C7C11"/>
    <w:multiLevelType w:val="hybridMultilevel"/>
    <w:tmpl w:val="CDB063C4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0" w15:restartNumberingAfterBreak="0">
    <w:nsid w:val="2C9058E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9454E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25125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3" w15:restartNumberingAfterBreak="0">
    <w:nsid w:val="37015FA1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4" w15:restartNumberingAfterBreak="0">
    <w:nsid w:val="38DE5F51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E10C0"/>
    <w:multiLevelType w:val="hybridMultilevel"/>
    <w:tmpl w:val="6E4E1A98"/>
    <w:lvl w:ilvl="0" w:tplc="33DAC3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DC97ADD"/>
    <w:multiLevelType w:val="hybridMultilevel"/>
    <w:tmpl w:val="4D621D4A"/>
    <w:lvl w:ilvl="0" w:tplc="D4C0559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00" w:hanging="360"/>
      </w:pPr>
    </w:lvl>
    <w:lvl w:ilvl="2" w:tplc="041B001B" w:tentative="1">
      <w:start w:val="1"/>
      <w:numFmt w:val="lowerRoman"/>
      <w:lvlText w:val="%3."/>
      <w:lvlJc w:val="right"/>
      <w:pPr>
        <w:ind w:left="1920" w:hanging="180"/>
      </w:pPr>
    </w:lvl>
    <w:lvl w:ilvl="3" w:tplc="041B000F" w:tentative="1">
      <w:start w:val="1"/>
      <w:numFmt w:val="decimal"/>
      <w:lvlText w:val="%4."/>
      <w:lvlJc w:val="left"/>
      <w:pPr>
        <w:ind w:left="2640" w:hanging="360"/>
      </w:pPr>
    </w:lvl>
    <w:lvl w:ilvl="4" w:tplc="041B0019" w:tentative="1">
      <w:start w:val="1"/>
      <w:numFmt w:val="lowerLetter"/>
      <w:lvlText w:val="%5."/>
      <w:lvlJc w:val="left"/>
      <w:pPr>
        <w:ind w:left="3360" w:hanging="360"/>
      </w:pPr>
    </w:lvl>
    <w:lvl w:ilvl="5" w:tplc="041B001B" w:tentative="1">
      <w:start w:val="1"/>
      <w:numFmt w:val="lowerRoman"/>
      <w:lvlText w:val="%6."/>
      <w:lvlJc w:val="right"/>
      <w:pPr>
        <w:ind w:left="4080" w:hanging="180"/>
      </w:pPr>
    </w:lvl>
    <w:lvl w:ilvl="6" w:tplc="041B000F" w:tentative="1">
      <w:start w:val="1"/>
      <w:numFmt w:val="decimal"/>
      <w:lvlText w:val="%7."/>
      <w:lvlJc w:val="left"/>
      <w:pPr>
        <w:ind w:left="4800" w:hanging="360"/>
      </w:pPr>
    </w:lvl>
    <w:lvl w:ilvl="7" w:tplc="041B0019" w:tentative="1">
      <w:start w:val="1"/>
      <w:numFmt w:val="lowerLetter"/>
      <w:lvlText w:val="%8."/>
      <w:lvlJc w:val="left"/>
      <w:pPr>
        <w:ind w:left="5520" w:hanging="360"/>
      </w:pPr>
    </w:lvl>
    <w:lvl w:ilvl="8" w:tplc="041B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40357B9D"/>
    <w:multiLevelType w:val="hybridMultilevel"/>
    <w:tmpl w:val="418887B0"/>
    <w:lvl w:ilvl="0" w:tplc="F7088A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20B35"/>
    <w:multiLevelType w:val="hybridMultilevel"/>
    <w:tmpl w:val="6C1E27C0"/>
    <w:lvl w:ilvl="0" w:tplc="9D58C078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949E4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0" w15:restartNumberingAfterBreak="0">
    <w:nsid w:val="547315D0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0682D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2" w15:restartNumberingAfterBreak="0">
    <w:nsid w:val="5E5A6CD9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E30D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F6A14"/>
    <w:multiLevelType w:val="hybridMultilevel"/>
    <w:tmpl w:val="91F29EE6"/>
    <w:lvl w:ilvl="0" w:tplc="0409000F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5" w15:restartNumberingAfterBreak="0">
    <w:nsid w:val="68F84110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6" w15:restartNumberingAfterBreak="0">
    <w:nsid w:val="6A8675E9"/>
    <w:multiLevelType w:val="hybridMultilevel"/>
    <w:tmpl w:val="D23E42B4"/>
    <w:lvl w:ilvl="0" w:tplc="04180001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</w:rPr>
    </w:lvl>
    <w:lvl w:ilvl="1" w:tplc="0418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D9B2879"/>
    <w:multiLevelType w:val="hybridMultilevel"/>
    <w:tmpl w:val="DFBE0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A3C31"/>
    <w:multiLevelType w:val="hybridMultilevel"/>
    <w:tmpl w:val="0376274A"/>
    <w:lvl w:ilvl="0" w:tplc="7EEE0876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num w:numId="1">
    <w:abstractNumId w:val="26"/>
  </w:num>
  <w:num w:numId="2">
    <w:abstractNumId w:val="16"/>
  </w:num>
  <w:num w:numId="3">
    <w:abstractNumId w:val="15"/>
  </w:num>
  <w:num w:numId="4">
    <w:abstractNumId w:val="8"/>
  </w:num>
  <w:num w:numId="5">
    <w:abstractNumId w:val="17"/>
  </w:num>
  <w:num w:numId="6">
    <w:abstractNumId w:val="9"/>
  </w:num>
  <w:num w:numId="7">
    <w:abstractNumId w:val="24"/>
  </w:num>
  <w:num w:numId="8">
    <w:abstractNumId w:val="28"/>
  </w:num>
  <w:num w:numId="9">
    <w:abstractNumId w:val="21"/>
  </w:num>
  <w:num w:numId="10">
    <w:abstractNumId w:val="4"/>
  </w:num>
  <w:num w:numId="11">
    <w:abstractNumId w:val="1"/>
  </w:num>
  <w:num w:numId="12">
    <w:abstractNumId w:val="6"/>
  </w:num>
  <w:num w:numId="13">
    <w:abstractNumId w:val="7"/>
  </w:num>
  <w:num w:numId="14">
    <w:abstractNumId w:val="19"/>
  </w:num>
  <w:num w:numId="15">
    <w:abstractNumId w:val="12"/>
  </w:num>
  <w:num w:numId="16">
    <w:abstractNumId w:val="2"/>
  </w:num>
  <w:num w:numId="17">
    <w:abstractNumId w:val="13"/>
  </w:num>
  <w:num w:numId="18">
    <w:abstractNumId w:val="25"/>
  </w:num>
  <w:num w:numId="19">
    <w:abstractNumId w:val="3"/>
  </w:num>
  <w:num w:numId="20">
    <w:abstractNumId w:val="0"/>
  </w:num>
  <w:num w:numId="21">
    <w:abstractNumId w:val="11"/>
  </w:num>
  <w:num w:numId="22">
    <w:abstractNumId w:val="23"/>
  </w:num>
  <w:num w:numId="23">
    <w:abstractNumId w:val="10"/>
  </w:num>
  <w:num w:numId="24">
    <w:abstractNumId w:val="14"/>
  </w:num>
  <w:num w:numId="25">
    <w:abstractNumId w:val="20"/>
  </w:num>
  <w:num w:numId="26">
    <w:abstractNumId w:val="22"/>
  </w:num>
  <w:num w:numId="27">
    <w:abstractNumId w:val="18"/>
  </w:num>
  <w:num w:numId="28">
    <w:abstractNumId w:val="27"/>
  </w:num>
  <w:num w:numId="2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18"/>
    <w:rsid w:val="00004F7D"/>
    <w:rsid w:val="00010D8B"/>
    <w:rsid w:val="000115C9"/>
    <w:rsid w:val="00011787"/>
    <w:rsid w:val="00011A31"/>
    <w:rsid w:val="0001274C"/>
    <w:rsid w:val="000132B3"/>
    <w:rsid w:val="000138F9"/>
    <w:rsid w:val="000151F0"/>
    <w:rsid w:val="000152FE"/>
    <w:rsid w:val="000156FF"/>
    <w:rsid w:val="00016E1D"/>
    <w:rsid w:val="000171A2"/>
    <w:rsid w:val="000171F6"/>
    <w:rsid w:val="00020841"/>
    <w:rsid w:val="00022DA1"/>
    <w:rsid w:val="00023CD8"/>
    <w:rsid w:val="00024518"/>
    <w:rsid w:val="000248AE"/>
    <w:rsid w:val="00024AA0"/>
    <w:rsid w:val="000262F4"/>
    <w:rsid w:val="000306A3"/>
    <w:rsid w:val="000311FB"/>
    <w:rsid w:val="00031A4E"/>
    <w:rsid w:val="00032FF5"/>
    <w:rsid w:val="000330CA"/>
    <w:rsid w:val="00035E1E"/>
    <w:rsid w:val="00035EF2"/>
    <w:rsid w:val="0003783D"/>
    <w:rsid w:val="000422C0"/>
    <w:rsid w:val="00042B20"/>
    <w:rsid w:val="00043FFE"/>
    <w:rsid w:val="00044A1D"/>
    <w:rsid w:val="000452FC"/>
    <w:rsid w:val="0004536F"/>
    <w:rsid w:val="00045ABC"/>
    <w:rsid w:val="00046288"/>
    <w:rsid w:val="00046335"/>
    <w:rsid w:val="000463A0"/>
    <w:rsid w:val="00047087"/>
    <w:rsid w:val="00047978"/>
    <w:rsid w:val="00051C41"/>
    <w:rsid w:val="000529C3"/>
    <w:rsid w:val="00052BAB"/>
    <w:rsid w:val="000530F9"/>
    <w:rsid w:val="00053389"/>
    <w:rsid w:val="0005378D"/>
    <w:rsid w:val="00053CA4"/>
    <w:rsid w:val="00054C7E"/>
    <w:rsid w:val="00055448"/>
    <w:rsid w:val="00055B72"/>
    <w:rsid w:val="00056166"/>
    <w:rsid w:val="00056351"/>
    <w:rsid w:val="00060D4A"/>
    <w:rsid w:val="00060D4F"/>
    <w:rsid w:val="0006103C"/>
    <w:rsid w:val="0006215F"/>
    <w:rsid w:val="00062598"/>
    <w:rsid w:val="00062BC5"/>
    <w:rsid w:val="00063457"/>
    <w:rsid w:val="00064B97"/>
    <w:rsid w:val="00065436"/>
    <w:rsid w:val="00066472"/>
    <w:rsid w:val="00067355"/>
    <w:rsid w:val="00070D26"/>
    <w:rsid w:val="00071F9B"/>
    <w:rsid w:val="00072B24"/>
    <w:rsid w:val="00072CE6"/>
    <w:rsid w:val="00076B4E"/>
    <w:rsid w:val="00077E2D"/>
    <w:rsid w:val="00077EED"/>
    <w:rsid w:val="0008113F"/>
    <w:rsid w:val="00083499"/>
    <w:rsid w:val="00083AC2"/>
    <w:rsid w:val="00083E01"/>
    <w:rsid w:val="00084A78"/>
    <w:rsid w:val="00087096"/>
    <w:rsid w:val="0008744A"/>
    <w:rsid w:val="00087A5B"/>
    <w:rsid w:val="00090DD8"/>
    <w:rsid w:val="00091A5B"/>
    <w:rsid w:val="00091F51"/>
    <w:rsid w:val="000925D6"/>
    <w:rsid w:val="00093627"/>
    <w:rsid w:val="00094EB3"/>
    <w:rsid w:val="000958C3"/>
    <w:rsid w:val="00095EB6"/>
    <w:rsid w:val="00095FC6"/>
    <w:rsid w:val="0009708E"/>
    <w:rsid w:val="00097339"/>
    <w:rsid w:val="00097694"/>
    <w:rsid w:val="000A03A3"/>
    <w:rsid w:val="000A19EB"/>
    <w:rsid w:val="000A2230"/>
    <w:rsid w:val="000A22E9"/>
    <w:rsid w:val="000A22ED"/>
    <w:rsid w:val="000A2943"/>
    <w:rsid w:val="000A2954"/>
    <w:rsid w:val="000A29D4"/>
    <w:rsid w:val="000A2AE0"/>
    <w:rsid w:val="000A3A56"/>
    <w:rsid w:val="000A478B"/>
    <w:rsid w:val="000A487F"/>
    <w:rsid w:val="000A592E"/>
    <w:rsid w:val="000A5F5E"/>
    <w:rsid w:val="000B0417"/>
    <w:rsid w:val="000B0AF2"/>
    <w:rsid w:val="000B1D1B"/>
    <w:rsid w:val="000B2ECE"/>
    <w:rsid w:val="000B43C3"/>
    <w:rsid w:val="000B4413"/>
    <w:rsid w:val="000B54DA"/>
    <w:rsid w:val="000B5C4F"/>
    <w:rsid w:val="000B60E0"/>
    <w:rsid w:val="000B7025"/>
    <w:rsid w:val="000B7172"/>
    <w:rsid w:val="000C013F"/>
    <w:rsid w:val="000C0625"/>
    <w:rsid w:val="000C0F84"/>
    <w:rsid w:val="000C10BA"/>
    <w:rsid w:val="000C4135"/>
    <w:rsid w:val="000C41CE"/>
    <w:rsid w:val="000C4E78"/>
    <w:rsid w:val="000C69C9"/>
    <w:rsid w:val="000D1B8B"/>
    <w:rsid w:val="000D20ED"/>
    <w:rsid w:val="000D34ED"/>
    <w:rsid w:val="000D430C"/>
    <w:rsid w:val="000D518F"/>
    <w:rsid w:val="000D53F3"/>
    <w:rsid w:val="000D55F6"/>
    <w:rsid w:val="000D6160"/>
    <w:rsid w:val="000D667D"/>
    <w:rsid w:val="000D680D"/>
    <w:rsid w:val="000E2614"/>
    <w:rsid w:val="000E2985"/>
    <w:rsid w:val="000E2BD1"/>
    <w:rsid w:val="000E36AD"/>
    <w:rsid w:val="000E440B"/>
    <w:rsid w:val="000E492D"/>
    <w:rsid w:val="000E786E"/>
    <w:rsid w:val="000E7A0A"/>
    <w:rsid w:val="000F10FD"/>
    <w:rsid w:val="000F1697"/>
    <w:rsid w:val="000F32D8"/>
    <w:rsid w:val="000F3E0E"/>
    <w:rsid w:val="000F47B4"/>
    <w:rsid w:val="000F4A2E"/>
    <w:rsid w:val="000F57C6"/>
    <w:rsid w:val="000F5B31"/>
    <w:rsid w:val="000F72FE"/>
    <w:rsid w:val="000F7336"/>
    <w:rsid w:val="000F7C4A"/>
    <w:rsid w:val="001001E9"/>
    <w:rsid w:val="00100837"/>
    <w:rsid w:val="001017BD"/>
    <w:rsid w:val="00101952"/>
    <w:rsid w:val="00102C71"/>
    <w:rsid w:val="00103245"/>
    <w:rsid w:val="001032B3"/>
    <w:rsid w:val="00103B22"/>
    <w:rsid w:val="00104679"/>
    <w:rsid w:val="0010488C"/>
    <w:rsid w:val="001049D8"/>
    <w:rsid w:val="00105DD9"/>
    <w:rsid w:val="001061E9"/>
    <w:rsid w:val="00106FBE"/>
    <w:rsid w:val="00107A3D"/>
    <w:rsid w:val="0011382A"/>
    <w:rsid w:val="00114925"/>
    <w:rsid w:val="00116099"/>
    <w:rsid w:val="00116B75"/>
    <w:rsid w:val="0011751B"/>
    <w:rsid w:val="00120F81"/>
    <w:rsid w:val="001234BE"/>
    <w:rsid w:val="00123FB4"/>
    <w:rsid w:val="001243FC"/>
    <w:rsid w:val="0012522B"/>
    <w:rsid w:val="00125BFC"/>
    <w:rsid w:val="001266AB"/>
    <w:rsid w:val="00130120"/>
    <w:rsid w:val="00130DB0"/>
    <w:rsid w:val="00130E77"/>
    <w:rsid w:val="0013206C"/>
    <w:rsid w:val="00132569"/>
    <w:rsid w:val="00133155"/>
    <w:rsid w:val="00133F96"/>
    <w:rsid w:val="00135295"/>
    <w:rsid w:val="001362F5"/>
    <w:rsid w:val="00141505"/>
    <w:rsid w:val="00142B00"/>
    <w:rsid w:val="0014458F"/>
    <w:rsid w:val="001448EF"/>
    <w:rsid w:val="00146515"/>
    <w:rsid w:val="001471C1"/>
    <w:rsid w:val="00147397"/>
    <w:rsid w:val="001479AB"/>
    <w:rsid w:val="00147A2C"/>
    <w:rsid w:val="00147D46"/>
    <w:rsid w:val="00150C1E"/>
    <w:rsid w:val="001518AF"/>
    <w:rsid w:val="001527D4"/>
    <w:rsid w:val="00152A12"/>
    <w:rsid w:val="00152DAB"/>
    <w:rsid w:val="00153C54"/>
    <w:rsid w:val="00153EE8"/>
    <w:rsid w:val="001541A9"/>
    <w:rsid w:val="00154A1F"/>
    <w:rsid w:val="00154A55"/>
    <w:rsid w:val="00156769"/>
    <w:rsid w:val="00157468"/>
    <w:rsid w:val="00160BD7"/>
    <w:rsid w:val="00161325"/>
    <w:rsid w:val="00161665"/>
    <w:rsid w:val="00161812"/>
    <w:rsid w:val="0016266B"/>
    <w:rsid w:val="00163A2D"/>
    <w:rsid w:val="00163B78"/>
    <w:rsid w:val="0016507D"/>
    <w:rsid w:val="00166B24"/>
    <w:rsid w:val="00167EE8"/>
    <w:rsid w:val="00170ACD"/>
    <w:rsid w:val="00170D39"/>
    <w:rsid w:val="00171D16"/>
    <w:rsid w:val="00172154"/>
    <w:rsid w:val="00172285"/>
    <w:rsid w:val="001732DD"/>
    <w:rsid w:val="00173588"/>
    <w:rsid w:val="00174639"/>
    <w:rsid w:val="00177086"/>
    <w:rsid w:val="00182D47"/>
    <w:rsid w:val="00183F9F"/>
    <w:rsid w:val="00186059"/>
    <w:rsid w:val="0018643F"/>
    <w:rsid w:val="0018768B"/>
    <w:rsid w:val="001903E6"/>
    <w:rsid w:val="0019075A"/>
    <w:rsid w:val="00190B9B"/>
    <w:rsid w:val="001920A3"/>
    <w:rsid w:val="0019226C"/>
    <w:rsid w:val="00193220"/>
    <w:rsid w:val="00193550"/>
    <w:rsid w:val="00194309"/>
    <w:rsid w:val="00194FD2"/>
    <w:rsid w:val="00195216"/>
    <w:rsid w:val="00195335"/>
    <w:rsid w:val="0019596B"/>
    <w:rsid w:val="0019775D"/>
    <w:rsid w:val="00197A1A"/>
    <w:rsid w:val="001A14DB"/>
    <w:rsid w:val="001A1E1F"/>
    <w:rsid w:val="001A21C8"/>
    <w:rsid w:val="001A22A4"/>
    <w:rsid w:val="001A363C"/>
    <w:rsid w:val="001A3AD7"/>
    <w:rsid w:val="001A3D6F"/>
    <w:rsid w:val="001A4D6A"/>
    <w:rsid w:val="001A4FBC"/>
    <w:rsid w:val="001A599C"/>
    <w:rsid w:val="001A5BFA"/>
    <w:rsid w:val="001A6FC6"/>
    <w:rsid w:val="001A7CF1"/>
    <w:rsid w:val="001B00CC"/>
    <w:rsid w:val="001B2849"/>
    <w:rsid w:val="001B2A07"/>
    <w:rsid w:val="001B4506"/>
    <w:rsid w:val="001B466F"/>
    <w:rsid w:val="001B477A"/>
    <w:rsid w:val="001B4CA8"/>
    <w:rsid w:val="001B5213"/>
    <w:rsid w:val="001B5580"/>
    <w:rsid w:val="001B5695"/>
    <w:rsid w:val="001B6098"/>
    <w:rsid w:val="001B77AB"/>
    <w:rsid w:val="001C0251"/>
    <w:rsid w:val="001C0D4A"/>
    <w:rsid w:val="001C1188"/>
    <w:rsid w:val="001C264D"/>
    <w:rsid w:val="001C4170"/>
    <w:rsid w:val="001C434D"/>
    <w:rsid w:val="001C4DC0"/>
    <w:rsid w:val="001C53DD"/>
    <w:rsid w:val="001C5990"/>
    <w:rsid w:val="001C5F40"/>
    <w:rsid w:val="001D08DA"/>
    <w:rsid w:val="001D21DD"/>
    <w:rsid w:val="001D2281"/>
    <w:rsid w:val="001D27F4"/>
    <w:rsid w:val="001D28E9"/>
    <w:rsid w:val="001D3968"/>
    <w:rsid w:val="001D3D41"/>
    <w:rsid w:val="001D5DB3"/>
    <w:rsid w:val="001D661E"/>
    <w:rsid w:val="001E17CD"/>
    <w:rsid w:val="001E2AD1"/>
    <w:rsid w:val="001E2B3F"/>
    <w:rsid w:val="001E30C3"/>
    <w:rsid w:val="001E430D"/>
    <w:rsid w:val="001E560C"/>
    <w:rsid w:val="001E5FF3"/>
    <w:rsid w:val="001E6871"/>
    <w:rsid w:val="001E6D64"/>
    <w:rsid w:val="001E6E7A"/>
    <w:rsid w:val="001E70B5"/>
    <w:rsid w:val="001E753A"/>
    <w:rsid w:val="001F1565"/>
    <w:rsid w:val="001F1EBF"/>
    <w:rsid w:val="001F1ED5"/>
    <w:rsid w:val="001F248D"/>
    <w:rsid w:val="001F268F"/>
    <w:rsid w:val="001F26B3"/>
    <w:rsid w:val="001F30B0"/>
    <w:rsid w:val="001F4092"/>
    <w:rsid w:val="001F5180"/>
    <w:rsid w:val="001F53D6"/>
    <w:rsid w:val="001F5BF3"/>
    <w:rsid w:val="001F71B7"/>
    <w:rsid w:val="00200D44"/>
    <w:rsid w:val="00201D4A"/>
    <w:rsid w:val="002020C8"/>
    <w:rsid w:val="00202F57"/>
    <w:rsid w:val="0020371F"/>
    <w:rsid w:val="00204AD3"/>
    <w:rsid w:val="002069C2"/>
    <w:rsid w:val="00207543"/>
    <w:rsid w:val="00213003"/>
    <w:rsid w:val="002134D9"/>
    <w:rsid w:val="00213DF8"/>
    <w:rsid w:val="002142BF"/>
    <w:rsid w:val="00215199"/>
    <w:rsid w:val="00215225"/>
    <w:rsid w:val="0021558F"/>
    <w:rsid w:val="00215900"/>
    <w:rsid w:val="00216BE6"/>
    <w:rsid w:val="00220306"/>
    <w:rsid w:val="00220D09"/>
    <w:rsid w:val="002210C2"/>
    <w:rsid w:val="002213BB"/>
    <w:rsid w:val="002216AD"/>
    <w:rsid w:val="002222BE"/>
    <w:rsid w:val="00222FD0"/>
    <w:rsid w:val="00223475"/>
    <w:rsid w:val="002236D4"/>
    <w:rsid w:val="00223C07"/>
    <w:rsid w:val="002242EB"/>
    <w:rsid w:val="00224B9F"/>
    <w:rsid w:val="002256F9"/>
    <w:rsid w:val="00226146"/>
    <w:rsid w:val="002268C8"/>
    <w:rsid w:val="002318C4"/>
    <w:rsid w:val="0023230B"/>
    <w:rsid w:val="002335D0"/>
    <w:rsid w:val="00233D87"/>
    <w:rsid w:val="002344CC"/>
    <w:rsid w:val="00234CB0"/>
    <w:rsid w:val="00237C39"/>
    <w:rsid w:val="002404A5"/>
    <w:rsid w:val="0024150D"/>
    <w:rsid w:val="002420E6"/>
    <w:rsid w:val="00242E2C"/>
    <w:rsid w:val="00243A1A"/>
    <w:rsid w:val="00243F9A"/>
    <w:rsid w:val="002442C0"/>
    <w:rsid w:val="002460F1"/>
    <w:rsid w:val="002465F7"/>
    <w:rsid w:val="00247E23"/>
    <w:rsid w:val="00253015"/>
    <w:rsid w:val="0025361F"/>
    <w:rsid w:val="002553AF"/>
    <w:rsid w:val="00255476"/>
    <w:rsid w:val="002558A1"/>
    <w:rsid w:val="00255E3B"/>
    <w:rsid w:val="0025611D"/>
    <w:rsid w:val="002568E0"/>
    <w:rsid w:val="00260E02"/>
    <w:rsid w:val="00260E1B"/>
    <w:rsid w:val="00265319"/>
    <w:rsid w:val="00265F4D"/>
    <w:rsid w:val="00267E14"/>
    <w:rsid w:val="00270CE9"/>
    <w:rsid w:val="0027338F"/>
    <w:rsid w:val="002733C3"/>
    <w:rsid w:val="0027352E"/>
    <w:rsid w:val="002766B0"/>
    <w:rsid w:val="002771FD"/>
    <w:rsid w:val="00280071"/>
    <w:rsid w:val="00280619"/>
    <w:rsid w:val="00281EB6"/>
    <w:rsid w:val="00281F59"/>
    <w:rsid w:val="002825B0"/>
    <w:rsid w:val="002827A5"/>
    <w:rsid w:val="002828BA"/>
    <w:rsid w:val="00282BB0"/>
    <w:rsid w:val="002835EB"/>
    <w:rsid w:val="0028472F"/>
    <w:rsid w:val="00285EAC"/>
    <w:rsid w:val="00290B0B"/>
    <w:rsid w:val="00290D93"/>
    <w:rsid w:val="002916FA"/>
    <w:rsid w:val="0029425B"/>
    <w:rsid w:val="0029532C"/>
    <w:rsid w:val="002957AB"/>
    <w:rsid w:val="002A096A"/>
    <w:rsid w:val="002A4B44"/>
    <w:rsid w:val="002A4DBF"/>
    <w:rsid w:val="002A5212"/>
    <w:rsid w:val="002A542C"/>
    <w:rsid w:val="002A55BF"/>
    <w:rsid w:val="002A5D2A"/>
    <w:rsid w:val="002A6C52"/>
    <w:rsid w:val="002A77DE"/>
    <w:rsid w:val="002B075E"/>
    <w:rsid w:val="002B11D8"/>
    <w:rsid w:val="002B12DC"/>
    <w:rsid w:val="002B1DCD"/>
    <w:rsid w:val="002B23C3"/>
    <w:rsid w:val="002B23ED"/>
    <w:rsid w:val="002B34C9"/>
    <w:rsid w:val="002B4233"/>
    <w:rsid w:val="002B5F62"/>
    <w:rsid w:val="002B7643"/>
    <w:rsid w:val="002B7F0D"/>
    <w:rsid w:val="002C0FDB"/>
    <w:rsid w:val="002C1DB8"/>
    <w:rsid w:val="002C5703"/>
    <w:rsid w:val="002C6114"/>
    <w:rsid w:val="002C6627"/>
    <w:rsid w:val="002C6A72"/>
    <w:rsid w:val="002C7251"/>
    <w:rsid w:val="002D1D63"/>
    <w:rsid w:val="002D2480"/>
    <w:rsid w:val="002D327E"/>
    <w:rsid w:val="002D369C"/>
    <w:rsid w:val="002D3A65"/>
    <w:rsid w:val="002D4038"/>
    <w:rsid w:val="002D44C9"/>
    <w:rsid w:val="002D4807"/>
    <w:rsid w:val="002D51A6"/>
    <w:rsid w:val="002D560E"/>
    <w:rsid w:val="002D583A"/>
    <w:rsid w:val="002D6475"/>
    <w:rsid w:val="002D6F39"/>
    <w:rsid w:val="002D7323"/>
    <w:rsid w:val="002E097D"/>
    <w:rsid w:val="002E09D4"/>
    <w:rsid w:val="002E1EF4"/>
    <w:rsid w:val="002E20AC"/>
    <w:rsid w:val="002E2975"/>
    <w:rsid w:val="002E33F5"/>
    <w:rsid w:val="002E3A60"/>
    <w:rsid w:val="002E4CA2"/>
    <w:rsid w:val="002E5BF5"/>
    <w:rsid w:val="002E6657"/>
    <w:rsid w:val="002E69F5"/>
    <w:rsid w:val="002E6F01"/>
    <w:rsid w:val="002E722F"/>
    <w:rsid w:val="002E76C0"/>
    <w:rsid w:val="002F0227"/>
    <w:rsid w:val="002F1846"/>
    <w:rsid w:val="002F215D"/>
    <w:rsid w:val="002F5600"/>
    <w:rsid w:val="002F5B31"/>
    <w:rsid w:val="002F61B6"/>
    <w:rsid w:val="002F6547"/>
    <w:rsid w:val="002F7336"/>
    <w:rsid w:val="003001C6"/>
    <w:rsid w:val="00300ECC"/>
    <w:rsid w:val="0030167F"/>
    <w:rsid w:val="003016B7"/>
    <w:rsid w:val="0030196D"/>
    <w:rsid w:val="00302785"/>
    <w:rsid w:val="003044C6"/>
    <w:rsid w:val="00304833"/>
    <w:rsid w:val="003059BF"/>
    <w:rsid w:val="003062B5"/>
    <w:rsid w:val="00306860"/>
    <w:rsid w:val="00306F51"/>
    <w:rsid w:val="003078AE"/>
    <w:rsid w:val="0031092B"/>
    <w:rsid w:val="00310BB0"/>
    <w:rsid w:val="0031156C"/>
    <w:rsid w:val="00311CAD"/>
    <w:rsid w:val="003127EC"/>
    <w:rsid w:val="00312E62"/>
    <w:rsid w:val="003138E0"/>
    <w:rsid w:val="00313AED"/>
    <w:rsid w:val="00314407"/>
    <w:rsid w:val="003152B8"/>
    <w:rsid w:val="00315847"/>
    <w:rsid w:val="00316569"/>
    <w:rsid w:val="0032108A"/>
    <w:rsid w:val="00321ADE"/>
    <w:rsid w:val="00321E3F"/>
    <w:rsid w:val="00322D0F"/>
    <w:rsid w:val="0032301F"/>
    <w:rsid w:val="00323225"/>
    <w:rsid w:val="00323C24"/>
    <w:rsid w:val="00323FA0"/>
    <w:rsid w:val="003241F2"/>
    <w:rsid w:val="00330372"/>
    <w:rsid w:val="00333054"/>
    <w:rsid w:val="00333DF7"/>
    <w:rsid w:val="00333FF0"/>
    <w:rsid w:val="00335759"/>
    <w:rsid w:val="003365C0"/>
    <w:rsid w:val="00336C7A"/>
    <w:rsid w:val="00337634"/>
    <w:rsid w:val="0034098E"/>
    <w:rsid w:val="0034277E"/>
    <w:rsid w:val="00345E4D"/>
    <w:rsid w:val="0034740C"/>
    <w:rsid w:val="00347A88"/>
    <w:rsid w:val="00350BB2"/>
    <w:rsid w:val="00351AA1"/>
    <w:rsid w:val="0035454B"/>
    <w:rsid w:val="00355724"/>
    <w:rsid w:val="00357A8F"/>
    <w:rsid w:val="00357BE9"/>
    <w:rsid w:val="00360648"/>
    <w:rsid w:val="003606AB"/>
    <w:rsid w:val="00360B53"/>
    <w:rsid w:val="0036299B"/>
    <w:rsid w:val="00362E15"/>
    <w:rsid w:val="00362FF4"/>
    <w:rsid w:val="00363D84"/>
    <w:rsid w:val="00364844"/>
    <w:rsid w:val="00364D55"/>
    <w:rsid w:val="00365AAE"/>
    <w:rsid w:val="00365B37"/>
    <w:rsid w:val="0036670A"/>
    <w:rsid w:val="00366BA7"/>
    <w:rsid w:val="00367583"/>
    <w:rsid w:val="0037022C"/>
    <w:rsid w:val="00370436"/>
    <w:rsid w:val="0037043F"/>
    <w:rsid w:val="003708B9"/>
    <w:rsid w:val="0037281E"/>
    <w:rsid w:val="00373121"/>
    <w:rsid w:val="003736BA"/>
    <w:rsid w:val="00375400"/>
    <w:rsid w:val="00375CF6"/>
    <w:rsid w:val="00375D42"/>
    <w:rsid w:val="003771F2"/>
    <w:rsid w:val="003774AB"/>
    <w:rsid w:val="0037766C"/>
    <w:rsid w:val="00381680"/>
    <w:rsid w:val="003840C8"/>
    <w:rsid w:val="003854B5"/>
    <w:rsid w:val="00385D49"/>
    <w:rsid w:val="00386695"/>
    <w:rsid w:val="003871D2"/>
    <w:rsid w:val="00387CAF"/>
    <w:rsid w:val="00390088"/>
    <w:rsid w:val="003901CF"/>
    <w:rsid w:val="00390837"/>
    <w:rsid w:val="003924D8"/>
    <w:rsid w:val="00397BB3"/>
    <w:rsid w:val="003A1F65"/>
    <w:rsid w:val="003A32D2"/>
    <w:rsid w:val="003A3EFF"/>
    <w:rsid w:val="003A583E"/>
    <w:rsid w:val="003A58DF"/>
    <w:rsid w:val="003A591E"/>
    <w:rsid w:val="003A72F4"/>
    <w:rsid w:val="003B0749"/>
    <w:rsid w:val="003B1063"/>
    <w:rsid w:val="003B120B"/>
    <w:rsid w:val="003B1339"/>
    <w:rsid w:val="003B1470"/>
    <w:rsid w:val="003B23E7"/>
    <w:rsid w:val="003B26BE"/>
    <w:rsid w:val="003B2C2E"/>
    <w:rsid w:val="003B6904"/>
    <w:rsid w:val="003C025C"/>
    <w:rsid w:val="003C243B"/>
    <w:rsid w:val="003C4B1D"/>
    <w:rsid w:val="003C4C97"/>
    <w:rsid w:val="003C5206"/>
    <w:rsid w:val="003C6995"/>
    <w:rsid w:val="003C6C8B"/>
    <w:rsid w:val="003C6F60"/>
    <w:rsid w:val="003C7951"/>
    <w:rsid w:val="003D02DB"/>
    <w:rsid w:val="003D0FA8"/>
    <w:rsid w:val="003D1106"/>
    <w:rsid w:val="003D27B0"/>
    <w:rsid w:val="003D2A39"/>
    <w:rsid w:val="003D2A97"/>
    <w:rsid w:val="003D2AF3"/>
    <w:rsid w:val="003D2BCE"/>
    <w:rsid w:val="003D3646"/>
    <w:rsid w:val="003D3A3F"/>
    <w:rsid w:val="003D3F15"/>
    <w:rsid w:val="003D4DF9"/>
    <w:rsid w:val="003D5166"/>
    <w:rsid w:val="003D65E8"/>
    <w:rsid w:val="003E08BA"/>
    <w:rsid w:val="003E15C3"/>
    <w:rsid w:val="003E2FFC"/>
    <w:rsid w:val="003E357D"/>
    <w:rsid w:val="003E3783"/>
    <w:rsid w:val="003E3BF6"/>
    <w:rsid w:val="003E5FA2"/>
    <w:rsid w:val="003E63D9"/>
    <w:rsid w:val="003E68E0"/>
    <w:rsid w:val="003E6A26"/>
    <w:rsid w:val="003F0083"/>
    <w:rsid w:val="003F03BA"/>
    <w:rsid w:val="003F2398"/>
    <w:rsid w:val="003F23C0"/>
    <w:rsid w:val="003F33AD"/>
    <w:rsid w:val="003F3946"/>
    <w:rsid w:val="003F6BB8"/>
    <w:rsid w:val="00401791"/>
    <w:rsid w:val="00401C0A"/>
    <w:rsid w:val="00401D2C"/>
    <w:rsid w:val="00402332"/>
    <w:rsid w:val="004026E8"/>
    <w:rsid w:val="00402F3B"/>
    <w:rsid w:val="004035BD"/>
    <w:rsid w:val="00403791"/>
    <w:rsid w:val="00403C6F"/>
    <w:rsid w:val="0040493B"/>
    <w:rsid w:val="004054ED"/>
    <w:rsid w:val="0040590E"/>
    <w:rsid w:val="0040748B"/>
    <w:rsid w:val="00410734"/>
    <w:rsid w:val="00410AA3"/>
    <w:rsid w:val="0041118C"/>
    <w:rsid w:val="004116F7"/>
    <w:rsid w:val="004128FC"/>
    <w:rsid w:val="00413600"/>
    <w:rsid w:val="00414CA2"/>
    <w:rsid w:val="00414E8B"/>
    <w:rsid w:val="004156C4"/>
    <w:rsid w:val="00417EA7"/>
    <w:rsid w:val="00421498"/>
    <w:rsid w:val="00421608"/>
    <w:rsid w:val="00421B29"/>
    <w:rsid w:val="00422581"/>
    <w:rsid w:val="00423F96"/>
    <w:rsid w:val="00424463"/>
    <w:rsid w:val="00425CE3"/>
    <w:rsid w:val="0042607E"/>
    <w:rsid w:val="00430002"/>
    <w:rsid w:val="004322AA"/>
    <w:rsid w:val="004335D4"/>
    <w:rsid w:val="00434158"/>
    <w:rsid w:val="00434925"/>
    <w:rsid w:val="004350D4"/>
    <w:rsid w:val="004355C5"/>
    <w:rsid w:val="00435D99"/>
    <w:rsid w:val="00436AF0"/>
    <w:rsid w:val="00436F3C"/>
    <w:rsid w:val="00437780"/>
    <w:rsid w:val="00437BBD"/>
    <w:rsid w:val="00440B29"/>
    <w:rsid w:val="004426F7"/>
    <w:rsid w:val="00442EAF"/>
    <w:rsid w:val="004435D1"/>
    <w:rsid w:val="004459CF"/>
    <w:rsid w:val="00446EA1"/>
    <w:rsid w:val="00447238"/>
    <w:rsid w:val="00450019"/>
    <w:rsid w:val="0045107C"/>
    <w:rsid w:val="004514AE"/>
    <w:rsid w:val="00451FBE"/>
    <w:rsid w:val="00453E77"/>
    <w:rsid w:val="00454855"/>
    <w:rsid w:val="0045485A"/>
    <w:rsid w:val="00455F36"/>
    <w:rsid w:val="00456F5E"/>
    <w:rsid w:val="004572AC"/>
    <w:rsid w:val="004573E7"/>
    <w:rsid w:val="004601CE"/>
    <w:rsid w:val="004604B0"/>
    <w:rsid w:val="0046143C"/>
    <w:rsid w:val="00465469"/>
    <w:rsid w:val="00465EA5"/>
    <w:rsid w:val="00466134"/>
    <w:rsid w:val="00467888"/>
    <w:rsid w:val="004725E2"/>
    <w:rsid w:val="00472746"/>
    <w:rsid w:val="00473C7F"/>
    <w:rsid w:val="00473DEE"/>
    <w:rsid w:val="004746E4"/>
    <w:rsid w:val="004754EF"/>
    <w:rsid w:val="0047553E"/>
    <w:rsid w:val="00476D37"/>
    <w:rsid w:val="004771C4"/>
    <w:rsid w:val="00477B5A"/>
    <w:rsid w:val="004804C4"/>
    <w:rsid w:val="00482C65"/>
    <w:rsid w:val="00482F04"/>
    <w:rsid w:val="00484AAD"/>
    <w:rsid w:val="00485559"/>
    <w:rsid w:val="00485B25"/>
    <w:rsid w:val="00485F38"/>
    <w:rsid w:val="0048687E"/>
    <w:rsid w:val="00487284"/>
    <w:rsid w:val="00487644"/>
    <w:rsid w:val="00487C4A"/>
    <w:rsid w:val="0049003A"/>
    <w:rsid w:val="00491B2B"/>
    <w:rsid w:val="00493ACF"/>
    <w:rsid w:val="00494875"/>
    <w:rsid w:val="00495353"/>
    <w:rsid w:val="00497449"/>
    <w:rsid w:val="004A06DA"/>
    <w:rsid w:val="004A0D71"/>
    <w:rsid w:val="004A1FB7"/>
    <w:rsid w:val="004A27BC"/>
    <w:rsid w:val="004A365F"/>
    <w:rsid w:val="004A5518"/>
    <w:rsid w:val="004A5C98"/>
    <w:rsid w:val="004B0247"/>
    <w:rsid w:val="004B0CDD"/>
    <w:rsid w:val="004B28BD"/>
    <w:rsid w:val="004B2DFF"/>
    <w:rsid w:val="004B3316"/>
    <w:rsid w:val="004B33AC"/>
    <w:rsid w:val="004B3927"/>
    <w:rsid w:val="004B3FCE"/>
    <w:rsid w:val="004B4ADA"/>
    <w:rsid w:val="004B5319"/>
    <w:rsid w:val="004C0072"/>
    <w:rsid w:val="004C05CA"/>
    <w:rsid w:val="004C0D9A"/>
    <w:rsid w:val="004C2DDB"/>
    <w:rsid w:val="004C2F85"/>
    <w:rsid w:val="004C3B03"/>
    <w:rsid w:val="004C3C85"/>
    <w:rsid w:val="004C3CCE"/>
    <w:rsid w:val="004C3CE3"/>
    <w:rsid w:val="004C43EA"/>
    <w:rsid w:val="004C5C91"/>
    <w:rsid w:val="004C623A"/>
    <w:rsid w:val="004C6492"/>
    <w:rsid w:val="004C67EE"/>
    <w:rsid w:val="004D2F33"/>
    <w:rsid w:val="004D362B"/>
    <w:rsid w:val="004D50AF"/>
    <w:rsid w:val="004E13A9"/>
    <w:rsid w:val="004E1417"/>
    <w:rsid w:val="004E249F"/>
    <w:rsid w:val="004E2C25"/>
    <w:rsid w:val="004E329F"/>
    <w:rsid w:val="004E3891"/>
    <w:rsid w:val="004E3C1D"/>
    <w:rsid w:val="004E4782"/>
    <w:rsid w:val="004E541D"/>
    <w:rsid w:val="004E5F5E"/>
    <w:rsid w:val="004E6F33"/>
    <w:rsid w:val="004F01F5"/>
    <w:rsid w:val="004F0FA8"/>
    <w:rsid w:val="004F265D"/>
    <w:rsid w:val="004F2AD8"/>
    <w:rsid w:val="004F2BB1"/>
    <w:rsid w:val="004F3079"/>
    <w:rsid w:val="004F3486"/>
    <w:rsid w:val="004F4869"/>
    <w:rsid w:val="004F4AB8"/>
    <w:rsid w:val="004F663C"/>
    <w:rsid w:val="004F7153"/>
    <w:rsid w:val="004F7999"/>
    <w:rsid w:val="00500320"/>
    <w:rsid w:val="005003AE"/>
    <w:rsid w:val="00500442"/>
    <w:rsid w:val="00500562"/>
    <w:rsid w:val="00500AFB"/>
    <w:rsid w:val="00500AFC"/>
    <w:rsid w:val="00500EB8"/>
    <w:rsid w:val="00500ED3"/>
    <w:rsid w:val="00501B0F"/>
    <w:rsid w:val="00502012"/>
    <w:rsid w:val="005025DB"/>
    <w:rsid w:val="005028EE"/>
    <w:rsid w:val="00502F71"/>
    <w:rsid w:val="00503C9D"/>
    <w:rsid w:val="005057A7"/>
    <w:rsid w:val="00506FEA"/>
    <w:rsid w:val="00507D1E"/>
    <w:rsid w:val="00507F5A"/>
    <w:rsid w:val="00510B8B"/>
    <w:rsid w:val="00510C9D"/>
    <w:rsid w:val="005116D5"/>
    <w:rsid w:val="005123DC"/>
    <w:rsid w:val="0051247D"/>
    <w:rsid w:val="00512861"/>
    <w:rsid w:val="0051288C"/>
    <w:rsid w:val="00512E98"/>
    <w:rsid w:val="005135B7"/>
    <w:rsid w:val="0051399B"/>
    <w:rsid w:val="0051496E"/>
    <w:rsid w:val="00514F18"/>
    <w:rsid w:val="0051513F"/>
    <w:rsid w:val="00517308"/>
    <w:rsid w:val="00517441"/>
    <w:rsid w:val="00517F63"/>
    <w:rsid w:val="00522989"/>
    <w:rsid w:val="00523DD2"/>
    <w:rsid w:val="00524C3E"/>
    <w:rsid w:val="0052530C"/>
    <w:rsid w:val="00525529"/>
    <w:rsid w:val="005256A6"/>
    <w:rsid w:val="00525731"/>
    <w:rsid w:val="00525EFA"/>
    <w:rsid w:val="00530646"/>
    <w:rsid w:val="005309FF"/>
    <w:rsid w:val="00530AF3"/>
    <w:rsid w:val="005323B6"/>
    <w:rsid w:val="005325FB"/>
    <w:rsid w:val="005337D7"/>
    <w:rsid w:val="00533C5D"/>
    <w:rsid w:val="00534547"/>
    <w:rsid w:val="005345A1"/>
    <w:rsid w:val="00534DD3"/>
    <w:rsid w:val="0053572B"/>
    <w:rsid w:val="00535B97"/>
    <w:rsid w:val="00535C6D"/>
    <w:rsid w:val="00535CD1"/>
    <w:rsid w:val="00536923"/>
    <w:rsid w:val="00537009"/>
    <w:rsid w:val="00537CA7"/>
    <w:rsid w:val="00540546"/>
    <w:rsid w:val="00542015"/>
    <w:rsid w:val="005426B5"/>
    <w:rsid w:val="005427E2"/>
    <w:rsid w:val="00542F86"/>
    <w:rsid w:val="005435E2"/>
    <w:rsid w:val="0054375C"/>
    <w:rsid w:val="00544854"/>
    <w:rsid w:val="00545379"/>
    <w:rsid w:val="005470DA"/>
    <w:rsid w:val="005506AB"/>
    <w:rsid w:val="00551891"/>
    <w:rsid w:val="00551E26"/>
    <w:rsid w:val="005550FE"/>
    <w:rsid w:val="00555867"/>
    <w:rsid w:val="00555A5B"/>
    <w:rsid w:val="00555B58"/>
    <w:rsid w:val="00557260"/>
    <w:rsid w:val="00557462"/>
    <w:rsid w:val="00557574"/>
    <w:rsid w:val="005612B2"/>
    <w:rsid w:val="00561912"/>
    <w:rsid w:val="005620AF"/>
    <w:rsid w:val="00562419"/>
    <w:rsid w:val="00562543"/>
    <w:rsid w:val="005626E6"/>
    <w:rsid w:val="00562DE4"/>
    <w:rsid w:val="0056316A"/>
    <w:rsid w:val="00563B09"/>
    <w:rsid w:val="00565E5F"/>
    <w:rsid w:val="00565F19"/>
    <w:rsid w:val="00565F57"/>
    <w:rsid w:val="0056614B"/>
    <w:rsid w:val="00566A92"/>
    <w:rsid w:val="005705E6"/>
    <w:rsid w:val="0057187E"/>
    <w:rsid w:val="005736E3"/>
    <w:rsid w:val="00573C89"/>
    <w:rsid w:val="0057436B"/>
    <w:rsid w:val="00574572"/>
    <w:rsid w:val="00574AD3"/>
    <w:rsid w:val="0057507A"/>
    <w:rsid w:val="0057566A"/>
    <w:rsid w:val="005758D5"/>
    <w:rsid w:val="00575B8B"/>
    <w:rsid w:val="00575BDA"/>
    <w:rsid w:val="00575DB2"/>
    <w:rsid w:val="00575EB6"/>
    <w:rsid w:val="0057613D"/>
    <w:rsid w:val="0057638E"/>
    <w:rsid w:val="0058011F"/>
    <w:rsid w:val="005801CD"/>
    <w:rsid w:val="005811C3"/>
    <w:rsid w:val="00581A17"/>
    <w:rsid w:val="005822E3"/>
    <w:rsid w:val="00582B3A"/>
    <w:rsid w:val="005833E5"/>
    <w:rsid w:val="00583D84"/>
    <w:rsid w:val="00584DAB"/>
    <w:rsid w:val="005868EC"/>
    <w:rsid w:val="00586BAA"/>
    <w:rsid w:val="00587415"/>
    <w:rsid w:val="005924F7"/>
    <w:rsid w:val="005932F0"/>
    <w:rsid w:val="00593BBC"/>
    <w:rsid w:val="00594A1D"/>
    <w:rsid w:val="005A0775"/>
    <w:rsid w:val="005A1068"/>
    <w:rsid w:val="005A1AD4"/>
    <w:rsid w:val="005A1E81"/>
    <w:rsid w:val="005A29B4"/>
    <w:rsid w:val="005A2CDA"/>
    <w:rsid w:val="005A6DCB"/>
    <w:rsid w:val="005A7364"/>
    <w:rsid w:val="005A789A"/>
    <w:rsid w:val="005B01F2"/>
    <w:rsid w:val="005B228E"/>
    <w:rsid w:val="005B237C"/>
    <w:rsid w:val="005B249E"/>
    <w:rsid w:val="005B3C68"/>
    <w:rsid w:val="005B3DFB"/>
    <w:rsid w:val="005B3EC8"/>
    <w:rsid w:val="005B44C0"/>
    <w:rsid w:val="005B4FEA"/>
    <w:rsid w:val="005B5258"/>
    <w:rsid w:val="005B540B"/>
    <w:rsid w:val="005B5EF7"/>
    <w:rsid w:val="005B6418"/>
    <w:rsid w:val="005B6805"/>
    <w:rsid w:val="005B6BF0"/>
    <w:rsid w:val="005C0D5D"/>
    <w:rsid w:val="005C181C"/>
    <w:rsid w:val="005C1A0C"/>
    <w:rsid w:val="005C2C6F"/>
    <w:rsid w:val="005C3416"/>
    <w:rsid w:val="005C4264"/>
    <w:rsid w:val="005C5FFF"/>
    <w:rsid w:val="005C6C18"/>
    <w:rsid w:val="005D0DC5"/>
    <w:rsid w:val="005D234E"/>
    <w:rsid w:val="005D24BC"/>
    <w:rsid w:val="005D26C4"/>
    <w:rsid w:val="005D291E"/>
    <w:rsid w:val="005D332F"/>
    <w:rsid w:val="005D6260"/>
    <w:rsid w:val="005D6ADF"/>
    <w:rsid w:val="005D7033"/>
    <w:rsid w:val="005E060C"/>
    <w:rsid w:val="005E093C"/>
    <w:rsid w:val="005E1A2E"/>
    <w:rsid w:val="005E2396"/>
    <w:rsid w:val="005E2995"/>
    <w:rsid w:val="005E3ECA"/>
    <w:rsid w:val="005E4D17"/>
    <w:rsid w:val="005E5DDB"/>
    <w:rsid w:val="005E607C"/>
    <w:rsid w:val="005E627E"/>
    <w:rsid w:val="005E69E9"/>
    <w:rsid w:val="005E7B46"/>
    <w:rsid w:val="005F01B7"/>
    <w:rsid w:val="005F03B5"/>
    <w:rsid w:val="005F047B"/>
    <w:rsid w:val="005F0F5C"/>
    <w:rsid w:val="005F1F20"/>
    <w:rsid w:val="005F2006"/>
    <w:rsid w:val="005F2D1C"/>
    <w:rsid w:val="005F49A9"/>
    <w:rsid w:val="005F49FD"/>
    <w:rsid w:val="005F4B3A"/>
    <w:rsid w:val="005F5371"/>
    <w:rsid w:val="005F5908"/>
    <w:rsid w:val="005F6367"/>
    <w:rsid w:val="00601548"/>
    <w:rsid w:val="00601883"/>
    <w:rsid w:val="00601C34"/>
    <w:rsid w:val="00601CA6"/>
    <w:rsid w:val="00602A04"/>
    <w:rsid w:val="00604314"/>
    <w:rsid w:val="006047EF"/>
    <w:rsid w:val="00604C95"/>
    <w:rsid w:val="006050F3"/>
    <w:rsid w:val="00605926"/>
    <w:rsid w:val="00606355"/>
    <w:rsid w:val="006065AA"/>
    <w:rsid w:val="00607502"/>
    <w:rsid w:val="00607CED"/>
    <w:rsid w:val="0061418A"/>
    <w:rsid w:val="00614671"/>
    <w:rsid w:val="0061514B"/>
    <w:rsid w:val="00615849"/>
    <w:rsid w:val="00616441"/>
    <w:rsid w:val="006168E3"/>
    <w:rsid w:val="00617333"/>
    <w:rsid w:val="00617441"/>
    <w:rsid w:val="00617674"/>
    <w:rsid w:val="006179F3"/>
    <w:rsid w:val="00617D4A"/>
    <w:rsid w:val="00620161"/>
    <w:rsid w:val="00620BEC"/>
    <w:rsid w:val="00621E2B"/>
    <w:rsid w:val="00623878"/>
    <w:rsid w:val="00624D32"/>
    <w:rsid w:val="0062507A"/>
    <w:rsid w:val="00625188"/>
    <w:rsid w:val="00625A92"/>
    <w:rsid w:val="0062607F"/>
    <w:rsid w:val="00627321"/>
    <w:rsid w:val="006276B7"/>
    <w:rsid w:val="00627C1C"/>
    <w:rsid w:val="00627E7C"/>
    <w:rsid w:val="00631CB3"/>
    <w:rsid w:val="006328A7"/>
    <w:rsid w:val="00633481"/>
    <w:rsid w:val="00633837"/>
    <w:rsid w:val="00633B41"/>
    <w:rsid w:val="00633F6B"/>
    <w:rsid w:val="00636856"/>
    <w:rsid w:val="0063737D"/>
    <w:rsid w:val="00641465"/>
    <w:rsid w:val="00641E80"/>
    <w:rsid w:val="0064233E"/>
    <w:rsid w:val="00642758"/>
    <w:rsid w:val="0064275C"/>
    <w:rsid w:val="00643C9E"/>
    <w:rsid w:val="00644237"/>
    <w:rsid w:val="00644C91"/>
    <w:rsid w:val="0064568A"/>
    <w:rsid w:val="00645B88"/>
    <w:rsid w:val="00646807"/>
    <w:rsid w:val="00646A41"/>
    <w:rsid w:val="00651DB4"/>
    <w:rsid w:val="0065282E"/>
    <w:rsid w:val="00652D3E"/>
    <w:rsid w:val="00652FB1"/>
    <w:rsid w:val="006535D3"/>
    <w:rsid w:val="00653D89"/>
    <w:rsid w:val="0065524E"/>
    <w:rsid w:val="00655EC2"/>
    <w:rsid w:val="0065698A"/>
    <w:rsid w:val="00661D0D"/>
    <w:rsid w:val="0066266A"/>
    <w:rsid w:val="00664E57"/>
    <w:rsid w:val="00665252"/>
    <w:rsid w:val="006665F4"/>
    <w:rsid w:val="0066729F"/>
    <w:rsid w:val="006712E0"/>
    <w:rsid w:val="00671FF2"/>
    <w:rsid w:val="006726C5"/>
    <w:rsid w:val="00672BFB"/>
    <w:rsid w:val="00673AD1"/>
    <w:rsid w:val="0067437F"/>
    <w:rsid w:val="00674C8E"/>
    <w:rsid w:val="00674C92"/>
    <w:rsid w:val="00675B00"/>
    <w:rsid w:val="006764C7"/>
    <w:rsid w:val="006774B2"/>
    <w:rsid w:val="006774CE"/>
    <w:rsid w:val="00677BC5"/>
    <w:rsid w:val="00680083"/>
    <w:rsid w:val="006800E6"/>
    <w:rsid w:val="00680304"/>
    <w:rsid w:val="0068085D"/>
    <w:rsid w:val="0068104C"/>
    <w:rsid w:val="00681DA3"/>
    <w:rsid w:val="00682709"/>
    <w:rsid w:val="00682BCC"/>
    <w:rsid w:val="00685289"/>
    <w:rsid w:val="00686A81"/>
    <w:rsid w:val="00686F52"/>
    <w:rsid w:val="00687062"/>
    <w:rsid w:val="00690573"/>
    <w:rsid w:val="00690846"/>
    <w:rsid w:val="0069089A"/>
    <w:rsid w:val="006929E6"/>
    <w:rsid w:val="006944B9"/>
    <w:rsid w:val="00694B6C"/>
    <w:rsid w:val="0069520F"/>
    <w:rsid w:val="00695D13"/>
    <w:rsid w:val="006A02E6"/>
    <w:rsid w:val="006A1B3C"/>
    <w:rsid w:val="006A20D8"/>
    <w:rsid w:val="006A5CA3"/>
    <w:rsid w:val="006A6B41"/>
    <w:rsid w:val="006A6D5D"/>
    <w:rsid w:val="006A6F39"/>
    <w:rsid w:val="006A7384"/>
    <w:rsid w:val="006A77D6"/>
    <w:rsid w:val="006A7B73"/>
    <w:rsid w:val="006B0C3C"/>
    <w:rsid w:val="006B13E4"/>
    <w:rsid w:val="006B1AE3"/>
    <w:rsid w:val="006B1BA1"/>
    <w:rsid w:val="006B20E3"/>
    <w:rsid w:val="006B21AE"/>
    <w:rsid w:val="006B260E"/>
    <w:rsid w:val="006B2982"/>
    <w:rsid w:val="006B2BB8"/>
    <w:rsid w:val="006B3964"/>
    <w:rsid w:val="006B6714"/>
    <w:rsid w:val="006B6BB9"/>
    <w:rsid w:val="006B7871"/>
    <w:rsid w:val="006C043D"/>
    <w:rsid w:val="006C2E3B"/>
    <w:rsid w:val="006C3502"/>
    <w:rsid w:val="006C36F7"/>
    <w:rsid w:val="006C3F09"/>
    <w:rsid w:val="006C4154"/>
    <w:rsid w:val="006C4BAE"/>
    <w:rsid w:val="006C58C9"/>
    <w:rsid w:val="006C5936"/>
    <w:rsid w:val="006C5F7A"/>
    <w:rsid w:val="006C6007"/>
    <w:rsid w:val="006C639C"/>
    <w:rsid w:val="006C660F"/>
    <w:rsid w:val="006D17D1"/>
    <w:rsid w:val="006D1CF3"/>
    <w:rsid w:val="006D20E1"/>
    <w:rsid w:val="006D2691"/>
    <w:rsid w:val="006D338D"/>
    <w:rsid w:val="006D3EBA"/>
    <w:rsid w:val="006D4088"/>
    <w:rsid w:val="006D51CA"/>
    <w:rsid w:val="006D554C"/>
    <w:rsid w:val="006D5689"/>
    <w:rsid w:val="006D595E"/>
    <w:rsid w:val="006D6145"/>
    <w:rsid w:val="006D6361"/>
    <w:rsid w:val="006D70CA"/>
    <w:rsid w:val="006D7237"/>
    <w:rsid w:val="006D7389"/>
    <w:rsid w:val="006E10A7"/>
    <w:rsid w:val="006E1619"/>
    <w:rsid w:val="006E1DC1"/>
    <w:rsid w:val="006E2A4E"/>
    <w:rsid w:val="006E3004"/>
    <w:rsid w:val="006E330B"/>
    <w:rsid w:val="006E3A04"/>
    <w:rsid w:val="006E51E0"/>
    <w:rsid w:val="006E5F4F"/>
    <w:rsid w:val="006E6B92"/>
    <w:rsid w:val="006F03BC"/>
    <w:rsid w:val="006F0FA5"/>
    <w:rsid w:val="006F13D6"/>
    <w:rsid w:val="006F26CB"/>
    <w:rsid w:val="006F2CB3"/>
    <w:rsid w:val="006F2F18"/>
    <w:rsid w:val="006F38B9"/>
    <w:rsid w:val="006F3DBF"/>
    <w:rsid w:val="006F4440"/>
    <w:rsid w:val="006F4AB9"/>
    <w:rsid w:val="006F5FB1"/>
    <w:rsid w:val="006F721C"/>
    <w:rsid w:val="00700018"/>
    <w:rsid w:val="00700AE5"/>
    <w:rsid w:val="0070158A"/>
    <w:rsid w:val="00702ACD"/>
    <w:rsid w:val="00702C85"/>
    <w:rsid w:val="00702DCD"/>
    <w:rsid w:val="00702F42"/>
    <w:rsid w:val="00703F2C"/>
    <w:rsid w:val="00704106"/>
    <w:rsid w:val="00704A97"/>
    <w:rsid w:val="007073D4"/>
    <w:rsid w:val="0071102E"/>
    <w:rsid w:val="00711792"/>
    <w:rsid w:val="00711836"/>
    <w:rsid w:val="00711CB9"/>
    <w:rsid w:val="00711CBF"/>
    <w:rsid w:val="00711F4E"/>
    <w:rsid w:val="007120C5"/>
    <w:rsid w:val="00712575"/>
    <w:rsid w:val="0071282A"/>
    <w:rsid w:val="00712E53"/>
    <w:rsid w:val="00713161"/>
    <w:rsid w:val="007133C4"/>
    <w:rsid w:val="00713963"/>
    <w:rsid w:val="00713E5E"/>
    <w:rsid w:val="00714C70"/>
    <w:rsid w:val="0071622E"/>
    <w:rsid w:val="00721791"/>
    <w:rsid w:val="00722A6A"/>
    <w:rsid w:val="0072486A"/>
    <w:rsid w:val="00725B2F"/>
    <w:rsid w:val="00726DBD"/>
    <w:rsid w:val="007303B6"/>
    <w:rsid w:val="00730E91"/>
    <w:rsid w:val="00731AD9"/>
    <w:rsid w:val="00731E31"/>
    <w:rsid w:val="00731F5D"/>
    <w:rsid w:val="00732362"/>
    <w:rsid w:val="007323E3"/>
    <w:rsid w:val="00733459"/>
    <w:rsid w:val="007337BD"/>
    <w:rsid w:val="00734597"/>
    <w:rsid w:val="00736743"/>
    <w:rsid w:val="00736E58"/>
    <w:rsid w:val="0074014E"/>
    <w:rsid w:val="007403E0"/>
    <w:rsid w:val="007407AE"/>
    <w:rsid w:val="007409D9"/>
    <w:rsid w:val="00740C8F"/>
    <w:rsid w:val="00741867"/>
    <w:rsid w:val="00741BB4"/>
    <w:rsid w:val="007438FB"/>
    <w:rsid w:val="00743AE3"/>
    <w:rsid w:val="007440FC"/>
    <w:rsid w:val="007459FC"/>
    <w:rsid w:val="00745F75"/>
    <w:rsid w:val="00747391"/>
    <w:rsid w:val="00747E34"/>
    <w:rsid w:val="0075049C"/>
    <w:rsid w:val="00751619"/>
    <w:rsid w:val="007517B5"/>
    <w:rsid w:val="00751A17"/>
    <w:rsid w:val="00751E99"/>
    <w:rsid w:val="007523C3"/>
    <w:rsid w:val="00752BBC"/>
    <w:rsid w:val="0075345F"/>
    <w:rsid w:val="00753F79"/>
    <w:rsid w:val="00754A1F"/>
    <w:rsid w:val="00754F16"/>
    <w:rsid w:val="007558AD"/>
    <w:rsid w:val="007565AE"/>
    <w:rsid w:val="00757AC1"/>
    <w:rsid w:val="00760843"/>
    <w:rsid w:val="00761319"/>
    <w:rsid w:val="00761D0E"/>
    <w:rsid w:val="00763675"/>
    <w:rsid w:val="0076407A"/>
    <w:rsid w:val="00764456"/>
    <w:rsid w:val="00765363"/>
    <w:rsid w:val="00765637"/>
    <w:rsid w:val="00765746"/>
    <w:rsid w:val="00765886"/>
    <w:rsid w:val="00765C89"/>
    <w:rsid w:val="00766089"/>
    <w:rsid w:val="0076674B"/>
    <w:rsid w:val="0076683A"/>
    <w:rsid w:val="00766A41"/>
    <w:rsid w:val="00773169"/>
    <w:rsid w:val="00773566"/>
    <w:rsid w:val="007740BE"/>
    <w:rsid w:val="007745ED"/>
    <w:rsid w:val="0077495B"/>
    <w:rsid w:val="00777F31"/>
    <w:rsid w:val="0078076E"/>
    <w:rsid w:val="007811C8"/>
    <w:rsid w:val="00781EED"/>
    <w:rsid w:val="007826FD"/>
    <w:rsid w:val="00782D7A"/>
    <w:rsid w:val="0078381D"/>
    <w:rsid w:val="00783881"/>
    <w:rsid w:val="00783E71"/>
    <w:rsid w:val="00785122"/>
    <w:rsid w:val="00785DBF"/>
    <w:rsid w:val="00786EA0"/>
    <w:rsid w:val="00787313"/>
    <w:rsid w:val="007876E5"/>
    <w:rsid w:val="0079006C"/>
    <w:rsid w:val="00790438"/>
    <w:rsid w:val="007917B3"/>
    <w:rsid w:val="0079209F"/>
    <w:rsid w:val="00792242"/>
    <w:rsid w:val="007926B8"/>
    <w:rsid w:val="007955B1"/>
    <w:rsid w:val="007964C6"/>
    <w:rsid w:val="00796803"/>
    <w:rsid w:val="007968CC"/>
    <w:rsid w:val="0079752C"/>
    <w:rsid w:val="00797A30"/>
    <w:rsid w:val="007A0A31"/>
    <w:rsid w:val="007A0BAC"/>
    <w:rsid w:val="007A1CF2"/>
    <w:rsid w:val="007A2168"/>
    <w:rsid w:val="007A21A1"/>
    <w:rsid w:val="007A227E"/>
    <w:rsid w:val="007A4BEA"/>
    <w:rsid w:val="007A4E5A"/>
    <w:rsid w:val="007A4E87"/>
    <w:rsid w:val="007A5447"/>
    <w:rsid w:val="007A6FA4"/>
    <w:rsid w:val="007A73E9"/>
    <w:rsid w:val="007A77A3"/>
    <w:rsid w:val="007B012C"/>
    <w:rsid w:val="007B038A"/>
    <w:rsid w:val="007B04CB"/>
    <w:rsid w:val="007B1394"/>
    <w:rsid w:val="007B1BA2"/>
    <w:rsid w:val="007B1E40"/>
    <w:rsid w:val="007B2B79"/>
    <w:rsid w:val="007B2DE4"/>
    <w:rsid w:val="007B333F"/>
    <w:rsid w:val="007B3512"/>
    <w:rsid w:val="007B384A"/>
    <w:rsid w:val="007B6710"/>
    <w:rsid w:val="007C3364"/>
    <w:rsid w:val="007C3B92"/>
    <w:rsid w:val="007C3CF2"/>
    <w:rsid w:val="007C3EF8"/>
    <w:rsid w:val="007C4C33"/>
    <w:rsid w:val="007C4C93"/>
    <w:rsid w:val="007C50D1"/>
    <w:rsid w:val="007C51C9"/>
    <w:rsid w:val="007C5A47"/>
    <w:rsid w:val="007C5B3D"/>
    <w:rsid w:val="007C6083"/>
    <w:rsid w:val="007C6151"/>
    <w:rsid w:val="007D12BC"/>
    <w:rsid w:val="007D1406"/>
    <w:rsid w:val="007D14C3"/>
    <w:rsid w:val="007D1AF9"/>
    <w:rsid w:val="007D201F"/>
    <w:rsid w:val="007D2A36"/>
    <w:rsid w:val="007D3B09"/>
    <w:rsid w:val="007D41A5"/>
    <w:rsid w:val="007D46B2"/>
    <w:rsid w:val="007D5F99"/>
    <w:rsid w:val="007D650E"/>
    <w:rsid w:val="007D67D1"/>
    <w:rsid w:val="007D6809"/>
    <w:rsid w:val="007D686D"/>
    <w:rsid w:val="007D6D5B"/>
    <w:rsid w:val="007D708B"/>
    <w:rsid w:val="007D7895"/>
    <w:rsid w:val="007E0B99"/>
    <w:rsid w:val="007E0CC6"/>
    <w:rsid w:val="007E1B27"/>
    <w:rsid w:val="007E2530"/>
    <w:rsid w:val="007E30B7"/>
    <w:rsid w:val="007E46E0"/>
    <w:rsid w:val="007E4A79"/>
    <w:rsid w:val="007E4BCC"/>
    <w:rsid w:val="007E762B"/>
    <w:rsid w:val="007E7ADA"/>
    <w:rsid w:val="007F0DCC"/>
    <w:rsid w:val="007F1DC4"/>
    <w:rsid w:val="007F2B3E"/>
    <w:rsid w:val="007F320F"/>
    <w:rsid w:val="007F3BAA"/>
    <w:rsid w:val="007F3FF3"/>
    <w:rsid w:val="007F4258"/>
    <w:rsid w:val="007F43A7"/>
    <w:rsid w:val="007F5AF3"/>
    <w:rsid w:val="007F5CBC"/>
    <w:rsid w:val="007F66CF"/>
    <w:rsid w:val="007F6ADB"/>
    <w:rsid w:val="00800D29"/>
    <w:rsid w:val="008015A0"/>
    <w:rsid w:val="00801752"/>
    <w:rsid w:val="00801E01"/>
    <w:rsid w:val="0080319E"/>
    <w:rsid w:val="008049CA"/>
    <w:rsid w:val="0080615E"/>
    <w:rsid w:val="00806602"/>
    <w:rsid w:val="008079F4"/>
    <w:rsid w:val="00810E1B"/>
    <w:rsid w:val="00811351"/>
    <w:rsid w:val="008115CF"/>
    <w:rsid w:val="00811A8A"/>
    <w:rsid w:val="008127FE"/>
    <w:rsid w:val="008153DA"/>
    <w:rsid w:val="008158FF"/>
    <w:rsid w:val="00815B1E"/>
    <w:rsid w:val="00816778"/>
    <w:rsid w:val="008167B9"/>
    <w:rsid w:val="008209A9"/>
    <w:rsid w:val="00821C75"/>
    <w:rsid w:val="00822581"/>
    <w:rsid w:val="0082528D"/>
    <w:rsid w:val="00825E44"/>
    <w:rsid w:val="00825FAE"/>
    <w:rsid w:val="00826E6A"/>
    <w:rsid w:val="00830F8D"/>
    <w:rsid w:val="00831AC4"/>
    <w:rsid w:val="00832308"/>
    <w:rsid w:val="008328DA"/>
    <w:rsid w:val="0083291C"/>
    <w:rsid w:val="008348DE"/>
    <w:rsid w:val="00835A05"/>
    <w:rsid w:val="0083660D"/>
    <w:rsid w:val="00837BDE"/>
    <w:rsid w:val="00840458"/>
    <w:rsid w:val="00840B27"/>
    <w:rsid w:val="00840E04"/>
    <w:rsid w:val="0084109D"/>
    <w:rsid w:val="00841A21"/>
    <w:rsid w:val="00841FFB"/>
    <w:rsid w:val="008428F2"/>
    <w:rsid w:val="00842B90"/>
    <w:rsid w:val="00842E02"/>
    <w:rsid w:val="0084485E"/>
    <w:rsid w:val="00844F47"/>
    <w:rsid w:val="008450DD"/>
    <w:rsid w:val="00845D63"/>
    <w:rsid w:val="00845D95"/>
    <w:rsid w:val="00845FA9"/>
    <w:rsid w:val="008503A2"/>
    <w:rsid w:val="00852453"/>
    <w:rsid w:val="00852458"/>
    <w:rsid w:val="0085302D"/>
    <w:rsid w:val="008533A2"/>
    <w:rsid w:val="00854119"/>
    <w:rsid w:val="0085433B"/>
    <w:rsid w:val="00854456"/>
    <w:rsid w:val="00854BD5"/>
    <w:rsid w:val="00854FCA"/>
    <w:rsid w:val="00855C4A"/>
    <w:rsid w:val="008568C3"/>
    <w:rsid w:val="00862040"/>
    <w:rsid w:val="0086295C"/>
    <w:rsid w:val="0086376C"/>
    <w:rsid w:val="00863B99"/>
    <w:rsid w:val="00863F3C"/>
    <w:rsid w:val="00864366"/>
    <w:rsid w:val="00864B31"/>
    <w:rsid w:val="0086503E"/>
    <w:rsid w:val="0086534A"/>
    <w:rsid w:val="008656A1"/>
    <w:rsid w:val="00865ADC"/>
    <w:rsid w:val="00865E98"/>
    <w:rsid w:val="00870C85"/>
    <w:rsid w:val="00871C7E"/>
    <w:rsid w:val="00872211"/>
    <w:rsid w:val="008728CC"/>
    <w:rsid w:val="008735F1"/>
    <w:rsid w:val="00873890"/>
    <w:rsid w:val="008738F8"/>
    <w:rsid w:val="00873DF9"/>
    <w:rsid w:val="00875216"/>
    <w:rsid w:val="00875479"/>
    <w:rsid w:val="00876438"/>
    <w:rsid w:val="008774E0"/>
    <w:rsid w:val="00880001"/>
    <w:rsid w:val="0088051F"/>
    <w:rsid w:val="00880F4C"/>
    <w:rsid w:val="00881509"/>
    <w:rsid w:val="00882853"/>
    <w:rsid w:val="00883D5E"/>
    <w:rsid w:val="00884A79"/>
    <w:rsid w:val="00885832"/>
    <w:rsid w:val="00885BB5"/>
    <w:rsid w:val="00885CE1"/>
    <w:rsid w:val="00886A95"/>
    <w:rsid w:val="00887FF3"/>
    <w:rsid w:val="00890160"/>
    <w:rsid w:val="008911AA"/>
    <w:rsid w:val="008915C2"/>
    <w:rsid w:val="008917AD"/>
    <w:rsid w:val="0089226F"/>
    <w:rsid w:val="00892B50"/>
    <w:rsid w:val="00893098"/>
    <w:rsid w:val="008930BE"/>
    <w:rsid w:val="008936D7"/>
    <w:rsid w:val="008940CE"/>
    <w:rsid w:val="00895A88"/>
    <w:rsid w:val="00895DFD"/>
    <w:rsid w:val="00896ECB"/>
    <w:rsid w:val="00896FDD"/>
    <w:rsid w:val="0089712B"/>
    <w:rsid w:val="00897528"/>
    <w:rsid w:val="00897D38"/>
    <w:rsid w:val="008A11E7"/>
    <w:rsid w:val="008A19D3"/>
    <w:rsid w:val="008A21A1"/>
    <w:rsid w:val="008A2903"/>
    <w:rsid w:val="008A3611"/>
    <w:rsid w:val="008A365C"/>
    <w:rsid w:val="008A406F"/>
    <w:rsid w:val="008A4573"/>
    <w:rsid w:val="008A5112"/>
    <w:rsid w:val="008A5ECD"/>
    <w:rsid w:val="008A623A"/>
    <w:rsid w:val="008A7A05"/>
    <w:rsid w:val="008A7D38"/>
    <w:rsid w:val="008B0199"/>
    <w:rsid w:val="008B1B1C"/>
    <w:rsid w:val="008B3D00"/>
    <w:rsid w:val="008B602E"/>
    <w:rsid w:val="008B62C4"/>
    <w:rsid w:val="008B77E7"/>
    <w:rsid w:val="008B7D79"/>
    <w:rsid w:val="008C062D"/>
    <w:rsid w:val="008C0D47"/>
    <w:rsid w:val="008C10D2"/>
    <w:rsid w:val="008C131F"/>
    <w:rsid w:val="008C1520"/>
    <w:rsid w:val="008C1833"/>
    <w:rsid w:val="008C211A"/>
    <w:rsid w:val="008C25B5"/>
    <w:rsid w:val="008C28C7"/>
    <w:rsid w:val="008C2B14"/>
    <w:rsid w:val="008C4410"/>
    <w:rsid w:val="008C5420"/>
    <w:rsid w:val="008C62D7"/>
    <w:rsid w:val="008C6850"/>
    <w:rsid w:val="008C68FE"/>
    <w:rsid w:val="008C6A26"/>
    <w:rsid w:val="008C70F6"/>
    <w:rsid w:val="008C71FF"/>
    <w:rsid w:val="008C7C5C"/>
    <w:rsid w:val="008C7D82"/>
    <w:rsid w:val="008D16AE"/>
    <w:rsid w:val="008D19F2"/>
    <w:rsid w:val="008D1E09"/>
    <w:rsid w:val="008D38BB"/>
    <w:rsid w:val="008D4EFC"/>
    <w:rsid w:val="008D59B9"/>
    <w:rsid w:val="008D5AF6"/>
    <w:rsid w:val="008D5F00"/>
    <w:rsid w:val="008D6DE7"/>
    <w:rsid w:val="008D70D8"/>
    <w:rsid w:val="008D7401"/>
    <w:rsid w:val="008D7AC5"/>
    <w:rsid w:val="008E076B"/>
    <w:rsid w:val="008E0A70"/>
    <w:rsid w:val="008E13DD"/>
    <w:rsid w:val="008E19C2"/>
    <w:rsid w:val="008E2319"/>
    <w:rsid w:val="008E43BD"/>
    <w:rsid w:val="008E4D5C"/>
    <w:rsid w:val="008E677A"/>
    <w:rsid w:val="008E6E95"/>
    <w:rsid w:val="008E7DB8"/>
    <w:rsid w:val="008F01DB"/>
    <w:rsid w:val="008F0F53"/>
    <w:rsid w:val="008F1AD0"/>
    <w:rsid w:val="008F2144"/>
    <w:rsid w:val="008F2454"/>
    <w:rsid w:val="008F4237"/>
    <w:rsid w:val="008F4628"/>
    <w:rsid w:val="008F7392"/>
    <w:rsid w:val="008F785D"/>
    <w:rsid w:val="008F793D"/>
    <w:rsid w:val="008F7D22"/>
    <w:rsid w:val="009005E4"/>
    <w:rsid w:val="00902605"/>
    <w:rsid w:val="00902691"/>
    <w:rsid w:val="00903CC8"/>
    <w:rsid w:val="0090680C"/>
    <w:rsid w:val="00910D3A"/>
    <w:rsid w:val="00910FE2"/>
    <w:rsid w:val="00911A99"/>
    <w:rsid w:val="0092089D"/>
    <w:rsid w:val="00920D19"/>
    <w:rsid w:val="009212B8"/>
    <w:rsid w:val="00921534"/>
    <w:rsid w:val="009237C0"/>
    <w:rsid w:val="00927A49"/>
    <w:rsid w:val="009305B4"/>
    <w:rsid w:val="009313F6"/>
    <w:rsid w:val="00932413"/>
    <w:rsid w:val="00932DC8"/>
    <w:rsid w:val="00934AA5"/>
    <w:rsid w:val="00934EF6"/>
    <w:rsid w:val="00935086"/>
    <w:rsid w:val="0093580B"/>
    <w:rsid w:val="00935B12"/>
    <w:rsid w:val="00936D45"/>
    <w:rsid w:val="00936FB8"/>
    <w:rsid w:val="009400D0"/>
    <w:rsid w:val="0094011A"/>
    <w:rsid w:val="00941C5D"/>
    <w:rsid w:val="009421DA"/>
    <w:rsid w:val="0094240B"/>
    <w:rsid w:val="00942B32"/>
    <w:rsid w:val="00945176"/>
    <w:rsid w:val="009460E8"/>
    <w:rsid w:val="00946B72"/>
    <w:rsid w:val="0094709A"/>
    <w:rsid w:val="00950A12"/>
    <w:rsid w:val="0095185A"/>
    <w:rsid w:val="009529F2"/>
    <w:rsid w:val="00954789"/>
    <w:rsid w:val="00955C46"/>
    <w:rsid w:val="00956F6C"/>
    <w:rsid w:val="00957A2B"/>
    <w:rsid w:val="00960F3F"/>
    <w:rsid w:val="00960FB4"/>
    <w:rsid w:val="009612C7"/>
    <w:rsid w:val="00961B22"/>
    <w:rsid w:val="00962587"/>
    <w:rsid w:val="00963433"/>
    <w:rsid w:val="009637B3"/>
    <w:rsid w:val="00963A9A"/>
    <w:rsid w:val="00963AF3"/>
    <w:rsid w:val="00964DEF"/>
    <w:rsid w:val="009657B8"/>
    <w:rsid w:val="009669D7"/>
    <w:rsid w:val="00967639"/>
    <w:rsid w:val="0096775B"/>
    <w:rsid w:val="009709F6"/>
    <w:rsid w:val="00970E68"/>
    <w:rsid w:val="00973452"/>
    <w:rsid w:val="00973854"/>
    <w:rsid w:val="009759A4"/>
    <w:rsid w:val="00977212"/>
    <w:rsid w:val="00977B45"/>
    <w:rsid w:val="00977DCF"/>
    <w:rsid w:val="00980569"/>
    <w:rsid w:val="00980F40"/>
    <w:rsid w:val="00981BEB"/>
    <w:rsid w:val="00982BA4"/>
    <w:rsid w:val="00982C7F"/>
    <w:rsid w:val="00983C07"/>
    <w:rsid w:val="0098520F"/>
    <w:rsid w:val="009854EA"/>
    <w:rsid w:val="009859EE"/>
    <w:rsid w:val="009906BC"/>
    <w:rsid w:val="009914E9"/>
    <w:rsid w:val="00991D8E"/>
    <w:rsid w:val="009923DB"/>
    <w:rsid w:val="00993415"/>
    <w:rsid w:val="00993A40"/>
    <w:rsid w:val="00995709"/>
    <w:rsid w:val="0099578C"/>
    <w:rsid w:val="00996521"/>
    <w:rsid w:val="009A0424"/>
    <w:rsid w:val="009A0CC0"/>
    <w:rsid w:val="009A1CA9"/>
    <w:rsid w:val="009A2ACC"/>
    <w:rsid w:val="009A35AE"/>
    <w:rsid w:val="009A379E"/>
    <w:rsid w:val="009A44B5"/>
    <w:rsid w:val="009A48E1"/>
    <w:rsid w:val="009A4F36"/>
    <w:rsid w:val="009A56CC"/>
    <w:rsid w:val="009A6160"/>
    <w:rsid w:val="009A63AC"/>
    <w:rsid w:val="009A66A4"/>
    <w:rsid w:val="009A6CC8"/>
    <w:rsid w:val="009A739C"/>
    <w:rsid w:val="009A7734"/>
    <w:rsid w:val="009B2CE1"/>
    <w:rsid w:val="009B389E"/>
    <w:rsid w:val="009B3A23"/>
    <w:rsid w:val="009B70AE"/>
    <w:rsid w:val="009C0331"/>
    <w:rsid w:val="009C08E0"/>
    <w:rsid w:val="009C0CC2"/>
    <w:rsid w:val="009C2219"/>
    <w:rsid w:val="009C2BC3"/>
    <w:rsid w:val="009C464D"/>
    <w:rsid w:val="009C580E"/>
    <w:rsid w:val="009C638E"/>
    <w:rsid w:val="009C6754"/>
    <w:rsid w:val="009C7894"/>
    <w:rsid w:val="009C7C7F"/>
    <w:rsid w:val="009D0246"/>
    <w:rsid w:val="009D102E"/>
    <w:rsid w:val="009D1986"/>
    <w:rsid w:val="009D1CA4"/>
    <w:rsid w:val="009D28FF"/>
    <w:rsid w:val="009D37DD"/>
    <w:rsid w:val="009D49C4"/>
    <w:rsid w:val="009D4E52"/>
    <w:rsid w:val="009D58C5"/>
    <w:rsid w:val="009D6562"/>
    <w:rsid w:val="009D6B5E"/>
    <w:rsid w:val="009D6D81"/>
    <w:rsid w:val="009D7596"/>
    <w:rsid w:val="009E023C"/>
    <w:rsid w:val="009E08F0"/>
    <w:rsid w:val="009E0C24"/>
    <w:rsid w:val="009E0D7D"/>
    <w:rsid w:val="009E16FF"/>
    <w:rsid w:val="009E2808"/>
    <w:rsid w:val="009E294D"/>
    <w:rsid w:val="009E375B"/>
    <w:rsid w:val="009E5D80"/>
    <w:rsid w:val="009E6182"/>
    <w:rsid w:val="009E65F1"/>
    <w:rsid w:val="009E7C4F"/>
    <w:rsid w:val="009F08FB"/>
    <w:rsid w:val="009F10EE"/>
    <w:rsid w:val="009F2B1E"/>
    <w:rsid w:val="009F3474"/>
    <w:rsid w:val="009F423E"/>
    <w:rsid w:val="009F43E8"/>
    <w:rsid w:val="009F46CF"/>
    <w:rsid w:val="009F46F0"/>
    <w:rsid w:val="009F4C6B"/>
    <w:rsid w:val="009F56D9"/>
    <w:rsid w:val="009F6F09"/>
    <w:rsid w:val="009F7C43"/>
    <w:rsid w:val="009F7EFC"/>
    <w:rsid w:val="00A00503"/>
    <w:rsid w:val="00A01CDA"/>
    <w:rsid w:val="00A02176"/>
    <w:rsid w:val="00A02B14"/>
    <w:rsid w:val="00A03BC9"/>
    <w:rsid w:val="00A04673"/>
    <w:rsid w:val="00A05078"/>
    <w:rsid w:val="00A050F8"/>
    <w:rsid w:val="00A05142"/>
    <w:rsid w:val="00A0766B"/>
    <w:rsid w:val="00A07E72"/>
    <w:rsid w:val="00A108A4"/>
    <w:rsid w:val="00A12961"/>
    <w:rsid w:val="00A12A05"/>
    <w:rsid w:val="00A13AE9"/>
    <w:rsid w:val="00A13D1E"/>
    <w:rsid w:val="00A1432F"/>
    <w:rsid w:val="00A14E2A"/>
    <w:rsid w:val="00A155A3"/>
    <w:rsid w:val="00A16D7E"/>
    <w:rsid w:val="00A201CF"/>
    <w:rsid w:val="00A21325"/>
    <w:rsid w:val="00A215A9"/>
    <w:rsid w:val="00A21B90"/>
    <w:rsid w:val="00A22528"/>
    <w:rsid w:val="00A236BB"/>
    <w:rsid w:val="00A24779"/>
    <w:rsid w:val="00A24FFE"/>
    <w:rsid w:val="00A258E5"/>
    <w:rsid w:val="00A25B7C"/>
    <w:rsid w:val="00A26461"/>
    <w:rsid w:val="00A264FF"/>
    <w:rsid w:val="00A26C52"/>
    <w:rsid w:val="00A30A46"/>
    <w:rsid w:val="00A312FB"/>
    <w:rsid w:val="00A3198B"/>
    <w:rsid w:val="00A334D2"/>
    <w:rsid w:val="00A334E6"/>
    <w:rsid w:val="00A33899"/>
    <w:rsid w:val="00A34FDE"/>
    <w:rsid w:val="00A37B37"/>
    <w:rsid w:val="00A4185C"/>
    <w:rsid w:val="00A42D25"/>
    <w:rsid w:val="00A43855"/>
    <w:rsid w:val="00A43D10"/>
    <w:rsid w:val="00A4454B"/>
    <w:rsid w:val="00A45C63"/>
    <w:rsid w:val="00A472CF"/>
    <w:rsid w:val="00A50DB2"/>
    <w:rsid w:val="00A513EF"/>
    <w:rsid w:val="00A51779"/>
    <w:rsid w:val="00A51997"/>
    <w:rsid w:val="00A521F6"/>
    <w:rsid w:val="00A53876"/>
    <w:rsid w:val="00A557DB"/>
    <w:rsid w:val="00A55FD2"/>
    <w:rsid w:val="00A563B3"/>
    <w:rsid w:val="00A5671F"/>
    <w:rsid w:val="00A567F5"/>
    <w:rsid w:val="00A56C88"/>
    <w:rsid w:val="00A57C0E"/>
    <w:rsid w:val="00A6029B"/>
    <w:rsid w:val="00A61776"/>
    <w:rsid w:val="00A618EA"/>
    <w:rsid w:val="00A61AF0"/>
    <w:rsid w:val="00A62421"/>
    <w:rsid w:val="00A633FF"/>
    <w:rsid w:val="00A635C2"/>
    <w:rsid w:val="00A63A3B"/>
    <w:rsid w:val="00A648D0"/>
    <w:rsid w:val="00A66114"/>
    <w:rsid w:val="00A665FA"/>
    <w:rsid w:val="00A67CE7"/>
    <w:rsid w:val="00A7044F"/>
    <w:rsid w:val="00A72BDE"/>
    <w:rsid w:val="00A72EC6"/>
    <w:rsid w:val="00A7437A"/>
    <w:rsid w:val="00A74EB0"/>
    <w:rsid w:val="00A760F2"/>
    <w:rsid w:val="00A76196"/>
    <w:rsid w:val="00A81613"/>
    <w:rsid w:val="00A81937"/>
    <w:rsid w:val="00A81CFC"/>
    <w:rsid w:val="00A824FE"/>
    <w:rsid w:val="00A84392"/>
    <w:rsid w:val="00A84D14"/>
    <w:rsid w:val="00A85301"/>
    <w:rsid w:val="00A8700E"/>
    <w:rsid w:val="00A87473"/>
    <w:rsid w:val="00A92313"/>
    <w:rsid w:val="00A9347F"/>
    <w:rsid w:val="00A93BAC"/>
    <w:rsid w:val="00A94C79"/>
    <w:rsid w:val="00A95350"/>
    <w:rsid w:val="00A95D39"/>
    <w:rsid w:val="00A960C7"/>
    <w:rsid w:val="00A96D0E"/>
    <w:rsid w:val="00A972CA"/>
    <w:rsid w:val="00A978C9"/>
    <w:rsid w:val="00AA1302"/>
    <w:rsid w:val="00AA15E9"/>
    <w:rsid w:val="00AA322D"/>
    <w:rsid w:val="00AA4E5A"/>
    <w:rsid w:val="00AA5C3D"/>
    <w:rsid w:val="00AA607A"/>
    <w:rsid w:val="00AA74A9"/>
    <w:rsid w:val="00AB01C7"/>
    <w:rsid w:val="00AB0318"/>
    <w:rsid w:val="00AB098D"/>
    <w:rsid w:val="00AB131D"/>
    <w:rsid w:val="00AB52C7"/>
    <w:rsid w:val="00AB5547"/>
    <w:rsid w:val="00AB6BE2"/>
    <w:rsid w:val="00AB6C25"/>
    <w:rsid w:val="00AB6D82"/>
    <w:rsid w:val="00AB7255"/>
    <w:rsid w:val="00AB7918"/>
    <w:rsid w:val="00AC01BD"/>
    <w:rsid w:val="00AC22C3"/>
    <w:rsid w:val="00AC2409"/>
    <w:rsid w:val="00AC26B0"/>
    <w:rsid w:val="00AC49BC"/>
    <w:rsid w:val="00AC4ECF"/>
    <w:rsid w:val="00AC53A8"/>
    <w:rsid w:val="00AC6130"/>
    <w:rsid w:val="00AC6A6D"/>
    <w:rsid w:val="00AC6D38"/>
    <w:rsid w:val="00AC716C"/>
    <w:rsid w:val="00AC7961"/>
    <w:rsid w:val="00AC7EB5"/>
    <w:rsid w:val="00AC7FCE"/>
    <w:rsid w:val="00AD0DF7"/>
    <w:rsid w:val="00AD1D22"/>
    <w:rsid w:val="00AD3F5A"/>
    <w:rsid w:val="00AD523B"/>
    <w:rsid w:val="00AD52C6"/>
    <w:rsid w:val="00AD7BBC"/>
    <w:rsid w:val="00AE2BB3"/>
    <w:rsid w:val="00AE3967"/>
    <w:rsid w:val="00AE3FEA"/>
    <w:rsid w:val="00AE4144"/>
    <w:rsid w:val="00AE43A6"/>
    <w:rsid w:val="00AE47BC"/>
    <w:rsid w:val="00AE51F6"/>
    <w:rsid w:val="00AE5535"/>
    <w:rsid w:val="00AE6099"/>
    <w:rsid w:val="00AE6BCF"/>
    <w:rsid w:val="00AF042E"/>
    <w:rsid w:val="00AF04D2"/>
    <w:rsid w:val="00AF17C6"/>
    <w:rsid w:val="00AF1CA2"/>
    <w:rsid w:val="00AF42B5"/>
    <w:rsid w:val="00AF4EDD"/>
    <w:rsid w:val="00AF5C93"/>
    <w:rsid w:val="00AF7B92"/>
    <w:rsid w:val="00B01603"/>
    <w:rsid w:val="00B01CC5"/>
    <w:rsid w:val="00B032B2"/>
    <w:rsid w:val="00B0574B"/>
    <w:rsid w:val="00B107BC"/>
    <w:rsid w:val="00B109D4"/>
    <w:rsid w:val="00B11EC0"/>
    <w:rsid w:val="00B125DB"/>
    <w:rsid w:val="00B12B18"/>
    <w:rsid w:val="00B14014"/>
    <w:rsid w:val="00B146A1"/>
    <w:rsid w:val="00B14724"/>
    <w:rsid w:val="00B15A1C"/>
    <w:rsid w:val="00B162F7"/>
    <w:rsid w:val="00B16D96"/>
    <w:rsid w:val="00B17B84"/>
    <w:rsid w:val="00B17CDA"/>
    <w:rsid w:val="00B21ACD"/>
    <w:rsid w:val="00B21B8F"/>
    <w:rsid w:val="00B227F2"/>
    <w:rsid w:val="00B25AD9"/>
    <w:rsid w:val="00B274CB"/>
    <w:rsid w:val="00B278F4"/>
    <w:rsid w:val="00B309C8"/>
    <w:rsid w:val="00B30D22"/>
    <w:rsid w:val="00B30F69"/>
    <w:rsid w:val="00B314EA"/>
    <w:rsid w:val="00B31620"/>
    <w:rsid w:val="00B31780"/>
    <w:rsid w:val="00B325A5"/>
    <w:rsid w:val="00B32932"/>
    <w:rsid w:val="00B34623"/>
    <w:rsid w:val="00B351C4"/>
    <w:rsid w:val="00B35365"/>
    <w:rsid w:val="00B357F0"/>
    <w:rsid w:val="00B37327"/>
    <w:rsid w:val="00B41D93"/>
    <w:rsid w:val="00B428E7"/>
    <w:rsid w:val="00B42C9E"/>
    <w:rsid w:val="00B4310F"/>
    <w:rsid w:val="00B4344A"/>
    <w:rsid w:val="00B44B77"/>
    <w:rsid w:val="00B4530A"/>
    <w:rsid w:val="00B45D0C"/>
    <w:rsid w:val="00B4637F"/>
    <w:rsid w:val="00B467DC"/>
    <w:rsid w:val="00B47E37"/>
    <w:rsid w:val="00B50394"/>
    <w:rsid w:val="00B51E4B"/>
    <w:rsid w:val="00B520EF"/>
    <w:rsid w:val="00B54F83"/>
    <w:rsid w:val="00B558A5"/>
    <w:rsid w:val="00B568DD"/>
    <w:rsid w:val="00B57F01"/>
    <w:rsid w:val="00B60B1C"/>
    <w:rsid w:val="00B617A8"/>
    <w:rsid w:val="00B617D9"/>
    <w:rsid w:val="00B6290F"/>
    <w:rsid w:val="00B6391E"/>
    <w:rsid w:val="00B63C4D"/>
    <w:rsid w:val="00B63F11"/>
    <w:rsid w:val="00B6473C"/>
    <w:rsid w:val="00B64F06"/>
    <w:rsid w:val="00B65332"/>
    <w:rsid w:val="00B65A2C"/>
    <w:rsid w:val="00B7054D"/>
    <w:rsid w:val="00B71701"/>
    <w:rsid w:val="00B719B7"/>
    <w:rsid w:val="00B71FFE"/>
    <w:rsid w:val="00B72C40"/>
    <w:rsid w:val="00B73E62"/>
    <w:rsid w:val="00B74146"/>
    <w:rsid w:val="00B74389"/>
    <w:rsid w:val="00B7443E"/>
    <w:rsid w:val="00B74E9A"/>
    <w:rsid w:val="00B76BA1"/>
    <w:rsid w:val="00B77527"/>
    <w:rsid w:val="00B77C14"/>
    <w:rsid w:val="00B809A8"/>
    <w:rsid w:val="00B80FD8"/>
    <w:rsid w:val="00B817B3"/>
    <w:rsid w:val="00B81872"/>
    <w:rsid w:val="00B81E7E"/>
    <w:rsid w:val="00B832B3"/>
    <w:rsid w:val="00B83647"/>
    <w:rsid w:val="00B869E6"/>
    <w:rsid w:val="00B87494"/>
    <w:rsid w:val="00B9121B"/>
    <w:rsid w:val="00B936AD"/>
    <w:rsid w:val="00B94296"/>
    <w:rsid w:val="00B94879"/>
    <w:rsid w:val="00B95746"/>
    <w:rsid w:val="00B95BF6"/>
    <w:rsid w:val="00B96F2D"/>
    <w:rsid w:val="00B97495"/>
    <w:rsid w:val="00B97737"/>
    <w:rsid w:val="00BA02F7"/>
    <w:rsid w:val="00BA11F5"/>
    <w:rsid w:val="00BA1364"/>
    <w:rsid w:val="00BA22D4"/>
    <w:rsid w:val="00BA24FD"/>
    <w:rsid w:val="00BA2722"/>
    <w:rsid w:val="00BA5C77"/>
    <w:rsid w:val="00BA5F38"/>
    <w:rsid w:val="00BA667E"/>
    <w:rsid w:val="00BA7CB8"/>
    <w:rsid w:val="00BB02C3"/>
    <w:rsid w:val="00BB05C3"/>
    <w:rsid w:val="00BB0727"/>
    <w:rsid w:val="00BB0DBA"/>
    <w:rsid w:val="00BB0E78"/>
    <w:rsid w:val="00BB11CA"/>
    <w:rsid w:val="00BB1AD5"/>
    <w:rsid w:val="00BB1D72"/>
    <w:rsid w:val="00BB40BF"/>
    <w:rsid w:val="00BB43F9"/>
    <w:rsid w:val="00BB4698"/>
    <w:rsid w:val="00BB495D"/>
    <w:rsid w:val="00BB515F"/>
    <w:rsid w:val="00BB521A"/>
    <w:rsid w:val="00BB5535"/>
    <w:rsid w:val="00BB560F"/>
    <w:rsid w:val="00BB5EE2"/>
    <w:rsid w:val="00BB61C3"/>
    <w:rsid w:val="00BB69F9"/>
    <w:rsid w:val="00BB6EE5"/>
    <w:rsid w:val="00BB7BEF"/>
    <w:rsid w:val="00BC0144"/>
    <w:rsid w:val="00BC19D5"/>
    <w:rsid w:val="00BC3A28"/>
    <w:rsid w:val="00BC4C20"/>
    <w:rsid w:val="00BC4DDB"/>
    <w:rsid w:val="00BC6DDA"/>
    <w:rsid w:val="00BC723E"/>
    <w:rsid w:val="00BC755B"/>
    <w:rsid w:val="00BC7CE4"/>
    <w:rsid w:val="00BD0008"/>
    <w:rsid w:val="00BD040C"/>
    <w:rsid w:val="00BD0A14"/>
    <w:rsid w:val="00BD0C01"/>
    <w:rsid w:val="00BD0CC5"/>
    <w:rsid w:val="00BD1215"/>
    <w:rsid w:val="00BD2184"/>
    <w:rsid w:val="00BD2631"/>
    <w:rsid w:val="00BD2E8E"/>
    <w:rsid w:val="00BD344A"/>
    <w:rsid w:val="00BD4E47"/>
    <w:rsid w:val="00BD503A"/>
    <w:rsid w:val="00BD6A1E"/>
    <w:rsid w:val="00BD6FCA"/>
    <w:rsid w:val="00BD76C7"/>
    <w:rsid w:val="00BE0232"/>
    <w:rsid w:val="00BE0C2B"/>
    <w:rsid w:val="00BE1549"/>
    <w:rsid w:val="00BE1775"/>
    <w:rsid w:val="00BE1E7D"/>
    <w:rsid w:val="00BE2538"/>
    <w:rsid w:val="00BE291A"/>
    <w:rsid w:val="00BE2A56"/>
    <w:rsid w:val="00BE2B86"/>
    <w:rsid w:val="00BE3A2E"/>
    <w:rsid w:val="00BE3B20"/>
    <w:rsid w:val="00BE508A"/>
    <w:rsid w:val="00BE5295"/>
    <w:rsid w:val="00BE5879"/>
    <w:rsid w:val="00BE612A"/>
    <w:rsid w:val="00BF050F"/>
    <w:rsid w:val="00BF05D1"/>
    <w:rsid w:val="00BF1210"/>
    <w:rsid w:val="00BF178A"/>
    <w:rsid w:val="00BF180B"/>
    <w:rsid w:val="00BF1C9D"/>
    <w:rsid w:val="00BF24C1"/>
    <w:rsid w:val="00BF286E"/>
    <w:rsid w:val="00BF2F2E"/>
    <w:rsid w:val="00BF5D07"/>
    <w:rsid w:val="00C002D1"/>
    <w:rsid w:val="00C0058E"/>
    <w:rsid w:val="00C00B98"/>
    <w:rsid w:val="00C00E83"/>
    <w:rsid w:val="00C0304B"/>
    <w:rsid w:val="00C0346A"/>
    <w:rsid w:val="00C04355"/>
    <w:rsid w:val="00C043F1"/>
    <w:rsid w:val="00C05423"/>
    <w:rsid w:val="00C05F0C"/>
    <w:rsid w:val="00C061E1"/>
    <w:rsid w:val="00C063BF"/>
    <w:rsid w:val="00C075DD"/>
    <w:rsid w:val="00C107B1"/>
    <w:rsid w:val="00C10C07"/>
    <w:rsid w:val="00C12489"/>
    <w:rsid w:val="00C128D4"/>
    <w:rsid w:val="00C131F5"/>
    <w:rsid w:val="00C13F7A"/>
    <w:rsid w:val="00C1422F"/>
    <w:rsid w:val="00C14D08"/>
    <w:rsid w:val="00C15521"/>
    <w:rsid w:val="00C16540"/>
    <w:rsid w:val="00C167C2"/>
    <w:rsid w:val="00C16DFD"/>
    <w:rsid w:val="00C172CE"/>
    <w:rsid w:val="00C23DE4"/>
    <w:rsid w:val="00C244E0"/>
    <w:rsid w:val="00C25427"/>
    <w:rsid w:val="00C2553F"/>
    <w:rsid w:val="00C26785"/>
    <w:rsid w:val="00C26979"/>
    <w:rsid w:val="00C26EE8"/>
    <w:rsid w:val="00C3121F"/>
    <w:rsid w:val="00C313D8"/>
    <w:rsid w:val="00C31DEF"/>
    <w:rsid w:val="00C32479"/>
    <w:rsid w:val="00C32B6A"/>
    <w:rsid w:val="00C32F3D"/>
    <w:rsid w:val="00C34220"/>
    <w:rsid w:val="00C3443E"/>
    <w:rsid w:val="00C34721"/>
    <w:rsid w:val="00C34953"/>
    <w:rsid w:val="00C34B53"/>
    <w:rsid w:val="00C35261"/>
    <w:rsid w:val="00C35E10"/>
    <w:rsid w:val="00C36517"/>
    <w:rsid w:val="00C36CEF"/>
    <w:rsid w:val="00C40A68"/>
    <w:rsid w:val="00C40ACC"/>
    <w:rsid w:val="00C40E38"/>
    <w:rsid w:val="00C415FD"/>
    <w:rsid w:val="00C417B3"/>
    <w:rsid w:val="00C4226E"/>
    <w:rsid w:val="00C43E2A"/>
    <w:rsid w:val="00C45498"/>
    <w:rsid w:val="00C4647E"/>
    <w:rsid w:val="00C46CFA"/>
    <w:rsid w:val="00C47D43"/>
    <w:rsid w:val="00C50ABD"/>
    <w:rsid w:val="00C50FA9"/>
    <w:rsid w:val="00C51480"/>
    <w:rsid w:val="00C51B0D"/>
    <w:rsid w:val="00C51F13"/>
    <w:rsid w:val="00C541F6"/>
    <w:rsid w:val="00C54677"/>
    <w:rsid w:val="00C548E7"/>
    <w:rsid w:val="00C551E7"/>
    <w:rsid w:val="00C555C9"/>
    <w:rsid w:val="00C56017"/>
    <w:rsid w:val="00C5621E"/>
    <w:rsid w:val="00C5678E"/>
    <w:rsid w:val="00C567D2"/>
    <w:rsid w:val="00C57258"/>
    <w:rsid w:val="00C577D8"/>
    <w:rsid w:val="00C626C7"/>
    <w:rsid w:val="00C62CE1"/>
    <w:rsid w:val="00C6743B"/>
    <w:rsid w:val="00C70D63"/>
    <w:rsid w:val="00C71B4C"/>
    <w:rsid w:val="00C73479"/>
    <w:rsid w:val="00C73FC3"/>
    <w:rsid w:val="00C74DFC"/>
    <w:rsid w:val="00C77FC7"/>
    <w:rsid w:val="00C80674"/>
    <w:rsid w:val="00C80EEF"/>
    <w:rsid w:val="00C815FD"/>
    <w:rsid w:val="00C8392F"/>
    <w:rsid w:val="00C840F5"/>
    <w:rsid w:val="00C848B4"/>
    <w:rsid w:val="00C850DB"/>
    <w:rsid w:val="00C86077"/>
    <w:rsid w:val="00C867C6"/>
    <w:rsid w:val="00C87419"/>
    <w:rsid w:val="00C87D0F"/>
    <w:rsid w:val="00C906C8"/>
    <w:rsid w:val="00C90F47"/>
    <w:rsid w:val="00C92F99"/>
    <w:rsid w:val="00C944CC"/>
    <w:rsid w:val="00C956ED"/>
    <w:rsid w:val="00C95D5F"/>
    <w:rsid w:val="00C96D82"/>
    <w:rsid w:val="00C96F44"/>
    <w:rsid w:val="00C96FDC"/>
    <w:rsid w:val="00C973E0"/>
    <w:rsid w:val="00CA0258"/>
    <w:rsid w:val="00CA0402"/>
    <w:rsid w:val="00CA0EFD"/>
    <w:rsid w:val="00CA1746"/>
    <w:rsid w:val="00CA2E4A"/>
    <w:rsid w:val="00CA4802"/>
    <w:rsid w:val="00CA5566"/>
    <w:rsid w:val="00CA7E20"/>
    <w:rsid w:val="00CB0E47"/>
    <w:rsid w:val="00CB163F"/>
    <w:rsid w:val="00CB1BB4"/>
    <w:rsid w:val="00CB2AAE"/>
    <w:rsid w:val="00CB329D"/>
    <w:rsid w:val="00CB383E"/>
    <w:rsid w:val="00CB5D83"/>
    <w:rsid w:val="00CB66F8"/>
    <w:rsid w:val="00CB7EE4"/>
    <w:rsid w:val="00CB7FF3"/>
    <w:rsid w:val="00CC141D"/>
    <w:rsid w:val="00CC343F"/>
    <w:rsid w:val="00CC42B5"/>
    <w:rsid w:val="00CC432A"/>
    <w:rsid w:val="00CC462E"/>
    <w:rsid w:val="00CC4DB1"/>
    <w:rsid w:val="00CC52C5"/>
    <w:rsid w:val="00CC7EE9"/>
    <w:rsid w:val="00CD10FB"/>
    <w:rsid w:val="00CD11A2"/>
    <w:rsid w:val="00CD1300"/>
    <w:rsid w:val="00CD1A82"/>
    <w:rsid w:val="00CD2452"/>
    <w:rsid w:val="00CD2EB6"/>
    <w:rsid w:val="00CD33D3"/>
    <w:rsid w:val="00CD3D21"/>
    <w:rsid w:val="00CD516B"/>
    <w:rsid w:val="00CD571B"/>
    <w:rsid w:val="00CD5773"/>
    <w:rsid w:val="00CD622A"/>
    <w:rsid w:val="00CD65C8"/>
    <w:rsid w:val="00CD781A"/>
    <w:rsid w:val="00CE0EF8"/>
    <w:rsid w:val="00CE12E3"/>
    <w:rsid w:val="00CE2439"/>
    <w:rsid w:val="00CE5D58"/>
    <w:rsid w:val="00CE6996"/>
    <w:rsid w:val="00CE6F46"/>
    <w:rsid w:val="00CE77AF"/>
    <w:rsid w:val="00CE7B00"/>
    <w:rsid w:val="00CF0216"/>
    <w:rsid w:val="00CF03E6"/>
    <w:rsid w:val="00CF06E6"/>
    <w:rsid w:val="00CF086D"/>
    <w:rsid w:val="00CF0DE6"/>
    <w:rsid w:val="00CF19E5"/>
    <w:rsid w:val="00CF24BC"/>
    <w:rsid w:val="00CF2659"/>
    <w:rsid w:val="00CF280D"/>
    <w:rsid w:val="00CF378B"/>
    <w:rsid w:val="00CF4989"/>
    <w:rsid w:val="00CF4D24"/>
    <w:rsid w:val="00CF5525"/>
    <w:rsid w:val="00CF6EF9"/>
    <w:rsid w:val="00CF7600"/>
    <w:rsid w:val="00CF76FD"/>
    <w:rsid w:val="00CF7E1F"/>
    <w:rsid w:val="00D00A8D"/>
    <w:rsid w:val="00D00F2A"/>
    <w:rsid w:val="00D01169"/>
    <w:rsid w:val="00D012B8"/>
    <w:rsid w:val="00D02208"/>
    <w:rsid w:val="00D03619"/>
    <w:rsid w:val="00D037D7"/>
    <w:rsid w:val="00D03F65"/>
    <w:rsid w:val="00D04302"/>
    <w:rsid w:val="00D04A63"/>
    <w:rsid w:val="00D04A6B"/>
    <w:rsid w:val="00D05B71"/>
    <w:rsid w:val="00D06504"/>
    <w:rsid w:val="00D079B9"/>
    <w:rsid w:val="00D07C16"/>
    <w:rsid w:val="00D07FB8"/>
    <w:rsid w:val="00D1009D"/>
    <w:rsid w:val="00D128EF"/>
    <w:rsid w:val="00D1294A"/>
    <w:rsid w:val="00D12A0E"/>
    <w:rsid w:val="00D12B50"/>
    <w:rsid w:val="00D1477D"/>
    <w:rsid w:val="00D14EB6"/>
    <w:rsid w:val="00D153EA"/>
    <w:rsid w:val="00D15733"/>
    <w:rsid w:val="00D15A8A"/>
    <w:rsid w:val="00D15F75"/>
    <w:rsid w:val="00D163BC"/>
    <w:rsid w:val="00D16602"/>
    <w:rsid w:val="00D2006D"/>
    <w:rsid w:val="00D202C5"/>
    <w:rsid w:val="00D20956"/>
    <w:rsid w:val="00D20B39"/>
    <w:rsid w:val="00D20E29"/>
    <w:rsid w:val="00D21080"/>
    <w:rsid w:val="00D21D6B"/>
    <w:rsid w:val="00D22B38"/>
    <w:rsid w:val="00D23EB5"/>
    <w:rsid w:val="00D2546C"/>
    <w:rsid w:val="00D260D7"/>
    <w:rsid w:val="00D26D99"/>
    <w:rsid w:val="00D27027"/>
    <w:rsid w:val="00D27B4C"/>
    <w:rsid w:val="00D27C5D"/>
    <w:rsid w:val="00D30921"/>
    <w:rsid w:val="00D30B61"/>
    <w:rsid w:val="00D30ED2"/>
    <w:rsid w:val="00D31001"/>
    <w:rsid w:val="00D31019"/>
    <w:rsid w:val="00D32BB2"/>
    <w:rsid w:val="00D32DD3"/>
    <w:rsid w:val="00D33332"/>
    <w:rsid w:val="00D3349D"/>
    <w:rsid w:val="00D33A9B"/>
    <w:rsid w:val="00D33B5E"/>
    <w:rsid w:val="00D36340"/>
    <w:rsid w:val="00D3695C"/>
    <w:rsid w:val="00D41875"/>
    <w:rsid w:val="00D452E7"/>
    <w:rsid w:val="00D4582C"/>
    <w:rsid w:val="00D459D1"/>
    <w:rsid w:val="00D4774D"/>
    <w:rsid w:val="00D51149"/>
    <w:rsid w:val="00D51B9E"/>
    <w:rsid w:val="00D51C6F"/>
    <w:rsid w:val="00D51EDB"/>
    <w:rsid w:val="00D51FBA"/>
    <w:rsid w:val="00D51FDB"/>
    <w:rsid w:val="00D528E2"/>
    <w:rsid w:val="00D52AE7"/>
    <w:rsid w:val="00D52B96"/>
    <w:rsid w:val="00D55708"/>
    <w:rsid w:val="00D57FE4"/>
    <w:rsid w:val="00D60D0E"/>
    <w:rsid w:val="00D6124C"/>
    <w:rsid w:val="00D61C54"/>
    <w:rsid w:val="00D6204C"/>
    <w:rsid w:val="00D63B30"/>
    <w:rsid w:val="00D640D3"/>
    <w:rsid w:val="00D654B8"/>
    <w:rsid w:val="00D65838"/>
    <w:rsid w:val="00D65D63"/>
    <w:rsid w:val="00D675B3"/>
    <w:rsid w:val="00D7186D"/>
    <w:rsid w:val="00D720C0"/>
    <w:rsid w:val="00D72FA6"/>
    <w:rsid w:val="00D73A2B"/>
    <w:rsid w:val="00D748DB"/>
    <w:rsid w:val="00D74DD7"/>
    <w:rsid w:val="00D754F9"/>
    <w:rsid w:val="00D76090"/>
    <w:rsid w:val="00D7667B"/>
    <w:rsid w:val="00D76B46"/>
    <w:rsid w:val="00D76E15"/>
    <w:rsid w:val="00D76F90"/>
    <w:rsid w:val="00D77F51"/>
    <w:rsid w:val="00D80711"/>
    <w:rsid w:val="00D80882"/>
    <w:rsid w:val="00D81420"/>
    <w:rsid w:val="00D82D04"/>
    <w:rsid w:val="00D83D0F"/>
    <w:rsid w:val="00D84646"/>
    <w:rsid w:val="00D84AA2"/>
    <w:rsid w:val="00D84F4D"/>
    <w:rsid w:val="00D85015"/>
    <w:rsid w:val="00D8597A"/>
    <w:rsid w:val="00D866CD"/>
    <w:rsid w:val="00D90046"/>
    <w:rsid w:val="00D914BB"/>
    <w:rsid w:val="00D91FF6"/>
    <w:rsid w:val="00D92395"/>
    <w:rsid w:val="00D926B8"/>
    <w:rsid w:val="00D9419E"/>
    <w:rsid w:val="00D942B1"/>
    <w:rsid w:val="00D94F52"/>
    <w:rsid w:val="00D95315"/>
    <w:rsid w:val="00D967BE"/>
    <w:rsid w:val="00D96F18"/>
    <w:rsid w:val="00D96F2B"/>
    <w:rsid w:val="00D97086"/>
    <w:rsid w:val="00D9733A"/>
    <w:rsid w:val="00D97513"/>
    <w:rsid w:val="00D976AC"/>
    <w:rsid w:val="00DA047F"/>
    <w:rsid w:val="00DA0EF2"/>
    <w:rsid w:val="00DA292D"/>
    <w:rsid w:val="00DA314B"/>
    <w:rsid w:val="00DA3942"/>
    <w:rsid w:val="00DA4960"/>
    <w:rsid w:val="00DA4D43"/>
    <w:rsid w:val="00DA73D4"/>
    <w:rsid w:val="00DB0789"/>
    <w:rsid w:val="00DB1B9F"/>
    <w:rsid w:val="00DB6133"/>
    <w:rsid w:val="00DB7753"/>
    <w:rsid w:val="00DC025D"/>
    <w:rsid w:val="00DC037B"/>
    <w:rsid w:val="00DC299B"/>
    <w:rsid w:val="00DC3BD5"/>
    <w:rsid w:val="00DC4B1C"/>
    <w:rsid w:val="00DC5A26"/>
    <w:rsid w:val="00DC5B27"/>
    <w:rsid w:val="00DC6AB1"/>
    <w:rsid w:val="00DC740C"/>
    <w:rsid w:val="00DC7536"/>
    <w:rsid w:val="00DC78F7"/>
    <w:rsid w:val="00DD13EB"/>
    <w:rsid w:val="00DD272F"/>
    <w:rsid w:val="00DD2B58"/>
    <w:rsid w:val="00DD3E51"/>
    <w:rsid w:val="00DD4636"/>
    <w:rsid w:val="00DD55ED"/>
    <w:rsid w:val="00DD6657"/>
    <w:rsid w:val="00DD673A"/>
    <w:rsid w:val="00DD7AB5"/>
    <w:rsid w:val="00DD7D26"/>
    <w:rsid w:val="00DE01D1"/>
    <w:rsid w:val="00DE0871"/>
    <w:rsid w:val="00DE1066"/>
    <w:rsid w:val="00DE55F0"/>
    <w:rsid w:val="00DE7A25"/>
    <w:rsid w:val="00DE7D21"/>
    <w:rsid w:val="00DF25A1"/>
    <w:rsid w:val="00DF2B46"/>
    <w:rsid w:val="00DF38A0"/>
    <w:rsid w:val="00DF55A7"/>
    <w:rsid w:val="00DF71F1"/>
    <w:rsid w:val="00E006E9"/>
    <w:rsid w:val="00E009D8"/>
    <w:rsid w:val="00E012DC"/>
    <w:rsid w:val="00E0207D"/>
    <w:rsid w:val="00E0320E"/>
    <w:rsid w:val="00E0405B"/>
    <w:rsid w:val="00E047E0"/>
    <w:rsid w:val="00E049FE"/>
    <w:rsid w:val="00E04C24"/>
    <w:rsid w:val="00E04D18"/>
    <w:rsid w:val="00E06299"/>
    <w:rsid w:val="00E06444"/>
    <w:rsid w:val="00E07D54"/>
    <w:rsid w:val="00E106D1"/>
    <w:rsid w:val="00E11F76"/>
    <w:rsid w:val="00E12E18"/>
    <w:rsid w:val="00E13B8E"/>
    <w:rsid w:val="00E14172"/>
    <w:rsid w:val="00E14242"/>
    <w:rsid w:val="00E1582D"/>
    <w:rsid w:val="00E169AC"/>
    <w:rsid w:val="00E17124"/>
    <w:rsid w:val="00E17C46"/>
    <w:rsid w:val="00E17C8A"/>
    <w:rsid w:val="00E17D79"/>
    <w:rsid w:val="00E2014B"/>
    <w:rsid w:val="00E2063E"/>
    <w:rsid w:val="00E20B92"/>
    <w:rsid w:val="00E22288"/>
    <w:rsid w:val="00E238F9"/>
    <w:rsid w:val="00E23999"/>
    <w:rsid w:val="00E239EC"/>
    <w:rsid w:val="00E24EFB"/>
    <w:rsid w:val="00E25981"/>
    <w:rsid w:val="00E261D0"/>
    <w:rsid w:val="00E264D6"/>
    <w:rsid w:val="00E267EA"/>
    <w:rsid w:val="00E27A28"/>
    <w:rsid w:val="00E27F35"/>
    <w:rsid w:val="00E30CAE"/>
    <w:rsid w:val="00E32E25"/>
    <w:rsid w:val="00E33F47"/>
    <w:rsid w:val="00E34166"/>
    <w:rsid w:val="00E35C57"/>
    <w:rsid w:val="00E35D2D"/>
    <w:rsid w:val="00E361BC"/>
    <w:rsid w:val="00E368B2"/>
    <w:rsid w:val="00E36DCE"/>
    <w:rsid w:val="00E37332"/>
    <w:rsid w:val="00E37664"/>
    <w:rsid w:val="00E37801"/>
    <w:rsid w:val="00E42218"/>
    <w:rsid w:val="00E4229A"/>
    <w:rsid w:val="00E424B2"/>
    <w:rsid w:val="00E42F27"/>
    <w:rsid w:val="00E443B7"/>
    <w:rsid w:val="00E44D39"/>
    <w:rsid w:val="00E455BA"/>
    <w:rsid w:val="00E45CEB"/>
    <w:rsid w:val="00E46212"/>
    <w:rsid w:val="00E4745D"/>
    <w:rsid w:val="00E475A0"/>
    <w:rsid w:val="00E4786B"/>
    <w:rsid w:val="00E5021A"/>
    <w:rsid w:val="00E51944"/>
    <w:rsid w:val="00E52BFA"/>
    <w:rsid w:val="00E52DEB"/>
    <w:rsid w:val="00E53307"/>
    <w:rsid w:val="00E53AA6"/>
    <w:rsid w:val="00E53F96"/>
    <w:rsid w:val="00E5492B"/>
    <w:rsid w:val="00E54E50"/>
    <w:rsid w:val="00E5574F"/>
    <w:rsid w:val="00E56253"/>
    <w:rsid w:val="00E5755D"/>
    <w:rsid w:val="00E57C98"/>
    <w:rsid w:val="00E6078D"/>
    <w:rsid w:val="00E61D6A"/>
    <w:rsid w:val="00E62B32"/>
    <w:rsid w:val="00E633C9"/>
    <w:rsid w:val="00E6361D"/>
    <w:rsid w:val="00E6390C"/>
    <w:rsid w:val="00E639C4"/>
    <w:rsid w:val="00E64F3F"/>
    <w:rsid w:val="00E66D66"/>
    <w:rsid w:val="00E676A6"/>
    <w:rsid w:val="00E70793"/>
    <w:rsid w:val="00E71133"/>
    <w:rsid w:val="00E73DB4"/>
    <w:rsid w:val="00E73ECE"/>
    <w:rsid w:val="00E7400A"/>
    <w:rsid w:val="00E74053"/>
    <w:rsid w:val="00E7492B"/>
    <w:rsid w:val="00E762E1"/>
    <w:rsid w:val="00E770B7"/>
    <w:rsid w:val="00E77464"/>
    <w:rsid w:val="00E80F98"/>
    <w:rsid w:val="00E81226"/>
    <w:rsid w:val="00E81DD5"/>
    <w:rsid w:val="00E827FA"/>
    <w:rsid w:val="00E8338F"/>
    <w:rsid w:val="00E838BC"/>
    <w:rsid w:val="00E84613"/>
    <w:rsid w:val="00E8536A"/>
    <w:rsid w:val="00E85892"/>
    <w:rsid w:val="00E872D2"/>
    <w:rsid w:val="00E872E2"/>
    <w:rsid w:val="00E873CD"/>
    <w:rsid w:val="00E875D3"/>
    <w:rsid w:val="00E879BD"/>
    <w:rsid w:val="00E87C65"/>
    <w:rsid w:val="00E9062D"/>
    <w:rsid w:val="00E90F37"/>
    <w:rsid w:val="00E91DFD"/>
    <w:rsid w:val="00E943EB"/>
    <w:rsid w:val="00E94688"/>
    <w:rsid w:val="00E947AE"/>
    <w:rsid w:val="00E95515"/>
    <w:rsid w:val="00E95BB4"/>
    <w:rsid w:val="00E96351"/>
    <w:rsid w:val="00E9716F"/>
    <w:rsid w:val="00EA0B33"/>
    <w:rsid w:val="00EA1D88"/>
    <w:rsid w:val="00EA246B"/>
    <w:rsid w:val="00EA2FBD"/>
    <w:rsid w:val="00EA39E3"/>
    <w:rsid w:val="00EA3FE5"/>
    <w:rsid w:val="00EA41B8"/>
    <w:rsid w:val="00EA5083"/>
    <w:rsid w:val="00EA520A"/>
    <w:rsid w:val="00EA7FD8"/>
    <w:rsid w:val="00EB1632"/>
    <w:rsid w:val="00EB2563"/>
    <w:rsid w:val="00EB2F2B"/>
    <w:rsid w:val="00EB3991"/>
    <w:rsid w:val="00EB3B9D"/>
    <w:rsid w:val="00EB41F5"/>
    <w:rsid w:val="00EB4940"/>
    <w:rsid w:val="00EB589E"/>
    <w:rsid w:val="00EB6FBD"/>
    <w:rsid w:val="00EC1495"/>
    <w:rsid w:val="00EC1A40"/>
    <w:rsid w:val="00EC23D0"/>
    <w:rsid w:val="00EC2D36"/>
    <w:rsid w:val="00EC2DE0"/>
    <w:rsid w:val="00EC349C"/>
    <w:rsid w:val="00EC57FB"/>
    <w:rsid w:val="00EC7715"/>
    <w:rsid w:val="00ED13C1"/>
    <w:rsid w:val="00ED21B0"/>
    <w:rsid w:val="00ED2B59"/>
    <w:rsid w:val="00ED3910"/>
    <w:rsid w:val="00ED5BA6"/>
    <w:rsid w:val="00ED5DD1"/>
    <w:rsid w:val="00ED6121"/>
    <w:rsid w:val="00ED6503"/>
    <w:rsid w:val="00ED6EA9"/>
    <w:rsid w:val="00ED75F2"/>
    <w:rsid w:val="00ED7AF3"/>
    <w:rsid w:val="00ED7EC5"/>
    <w:rsid w:val="00EE1CB3"/>
    <w:rsid w:val="00EE25AE"/>
    <w:rsid w:val="00EE2B72"/>
    <w:rsid w:val="00EE3CD1"/>
    <w:rsid w:val="00EE3F93"/>
    <w:rsid w:val="00EE4E57"/>
    <w:rsid w:val="00EE5186"/>
    <w:rsid w:val="00EE5E96"/>
    <w:rsid w:val="00EE60C5"/>
    <w:rsid w:val="00EE64D6"/>
    <w:rsid w:val="00EE7A85"/>
    <w:rsid w:val="00EE7ECD"/>
    <w:rsid w:val="00EF0113"/>
    <w:rsid w:val="00EF1120"/>
    <w:rsid w:val="00EF212E"/>
    <w:rsid w:val="00EF22A9"/>
    <w:rsid w:val="00EF2E61"/>
    <w:rsid w:val="00EF3934"/>
    <w:rsid w:val="00EF40B3"/>
    <w:rsid w:val="00EF4170"/>
    <w:rsid w:val="00EF581E"/>
    <w:rsid w:val="00EF5B63"/>
    <w:rsid w:val="00EF6A9E"/>
    <w:rsid w:val="00EF78F1"/>
    <w:rsid w:val="00F00071"/>
    <w:rsid w:val="00F01FDD"/>
    <w:rsid w:val="00F02375"/>
    <w:rsid w:val="00F02BD3"/>
    <w:rsid w:val="00F02F76"/>
    <w:rsid w:val="00F034FD"/>
    <w:rsid w:val="00F049A8"/>
    <w:rsid w:val="00F07653"/>
    <w:rsid w:val="00F078C9"/>
    <w:rsid w:val="00F11A9B"/>
    <w:rsid w:val="00F11FDB"/>
    <w:rsid w:val="00F13D03"/>
    <w:rsid w:val="00F13E99"/>
    <w:rsid w:val="00F14E22"/>
    <w:rsid w:val="00F14F03"/>
    <w:rsid w:val="00F152E1"/>
    <w:rsid w:val="00F157BB"/>
    <w:rsid w:val="00F16B3D"/>
    <w:rsid w:val="00F1728A"/>
    <w:rsid w:val="00F17A77"/>
    <w:rsid w:val="00F213DA"/>
    <w:rsid w:val="00F25672"/>
    <w:rsid w:val="00F264D2"/>
    <w:rsid w:val="00F26A26"/>
    <w:rsid w:val="00F27713"/>
    <w:rsid w:val="00F30B10"/>
    <w:rsid w:val="00F31D5D"/>
    <w:rsid w:val="00F3223B"/>
    <w:rsid w:val="00F350DA"/>
    <w:rsid w:val="00F359C0"/>
    <w:rsid w:val="00F3678D"/>
    <w:rsid w:val="00F36BDD"/>
    <w:rsid w:val="00F36E46"/>
    <w:rsid w:val="00F36F0C"/>
    <w:rsid w:val="00F3752D"/>
    <w:rsid w:val="00F379EA"/>
    <w:rsid w:val="00F42345"/>
    <w:rsid w:val="00F442A5"/>
    <w:rsid w:val="00F446A4"/>
    <w:rsid w:val="00F450BF"/>
    <w:rsid w:val="00F458CF"/>
    <w:rsid w:val="00F47B92"/>
    <w:rsid w:val="00F501D9"/>
    <w:rsid w:val="00F50538"/>
    <w:rsid w:val="00F52BB6"/>
    <w:rsid w:val="00F534DC"/>
    <w:rsid w:val="00F53CB5"/>
    <w:rsid w:val="00F5617D"/>
    <w:rsid w:val="00F562A9"/>
    <w:rsid w:val="00F56998"/>
    <w:rsid w:val="00F57668"/>
    <w:rsid w:val="00F6153C"/>
    <w:rsid w:val="00F616F2"/>
    <w:rsid w:val="00F62567"/>
    <w:rsid w:val="00F6269E"/>
    <w:rsid w:val="00F62D0C"/>
    <w:rsid w:val="00F64CE6"/>
    <w:rsid w:val="00F70F6D"/>
    <w:rsid w:val="00F7126F"/>
    <w:rsid w:val="00F71355"/>
    <w:rsid w:val="00F71D2B"/>
    <w:rsid w:val="00F72D75"/>
    <w:rsid w:val="00F72F2D"/>
    <w:rsid w:val="00F741FE"/>
    <w:rsid w:val="00F757EA"/>
    <w:rsid w:val="00F759CE"/>
    <w:rsid w:val="00F77493"/>
    <w:rsid w:val="00F775E4"/>
    <w:rsid w:val="00F80857"/>
    <w:rsid w:val="00F80ACD"/>
    <w:rsid w:val="00F810BA"/>
    <w:rsid w:val="00F81E2A"/>
    <w:rsid w:val="00F827DF"/>
    <w:rsid w:val="00F82859"/>
    <w:rsid w:val="00F82F79"/>
    <w:rsid w:val="00F83D1A"/>
    <w:rsid w:val="00F842B2"/>
    <w:rsid w:val="00F857EA"/>
    <w:rsid w:val="00F86D03"/>
    <w:rsid w:val="00F87283"/>
    <w:rsid w:val="00F875F7"/>
    <w:rsid w:val="00F90B1D"/>
    <w:rsid w:val="00F90F1E"/>
    <w:rsid w:val="00F91079"/>
    <w:rsid w:val="00F91263"/>
    <w:rsid w:val="00F91474"/>
    <w:rsid w:val="00F91764"/>
    <w:rsid w:val="00F9377F"/>
    <w:rsid w:val="00F9419D"/>
    <w:rsid w:val="00F96708"/>
    <w:rsid w:val="00F96ED9"/>
    <w:rsid w:val="00F97450"/>
    <w:rsid w:val="00FA16C7"/>
    <w:rsid w:val="00FA20CE"/>
    <w:rsid w:val="00FA316F"/>
    <w:rsid w:val="00FA3FF1"/>
    <w:rsid w:val="00FB091B"/>
    <w:rsid w:val="00FB1495"/>
    <w:rsid w:val="00FB2D47"/>
    <w:rsid w:val="00FB37B4"/>
    <w:rsid w:val="00FB3D1A"/>
    <w:rsid w:val="00FB43C6"/>
    <w:rsid w:val="00FB4C4F"/>
    <w:rsid w:val="00FB5148"/>
    <w:rsid w:val="00FB57FE"/>
    <w:rsid w:val="00FB6081"/>
    <w:rsid w:val="00FB662C"/>
    <w:rsid w:val="00FB7464"/>
    <w:rsid w:val="00FB74EB"/>
    <w:rsid w:val="00FC3CED"/>
    <w:rsid w:val="00FC4BD0"/>
    <w:rsid w:val="00FC56ED"/>
    <w:rsid w:val="00FC5709"/>
    <w:rsid w:val="00FC66AD"/>
    <w:rsid w:val="00FD1E3E"/>
    <w:rsid w:val="00FD2D15"/>
    <w:rsid w:val="00FD3054"/>
    <w:rsid w:val="00FD30CC"/>
    <w:rsid w:val="00FD347A"/>
    <w:rsid w:val="00FD3938"/>
    <w:rsid w:val="00FD4047"/>
    <w:rsid w:val="00FD4721"/>
    <w:rsid w:val="00FD77B4"/>
    <w:rsid w:val="00FD7E83"/>
    <w:rsid w:val="00FD7F2C"/>
    <w:rsid w:val="00FE1FF5"/>
    <w:rsid w:val="00FE28D2"/>
    <w:rsid w:val="00FE3335"/>
    <w:rsid w:val="00FE54B5"/>
    <w:rsid w:val="00FE7FD2"/>
    <w:rsid w:val="00FF18EA"/>
    <w:rsid w:val="00FF2688"/>
    <w:rsid w:val="00FF3A5D"/>
    <w:rsid w:val="00FF57CE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C2C1"/>
  <w15:docId w15:val="{4EEB7EF6-7224-412E-BE40-848777CC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B8B"/>
    <w:pPr>
      <w:spacing w:line="360" w:lineRule="auto"/>
      <w:jc w:val="both"/>
    </w:pPr>
    <w:rPr>
      <w:rFonts w:ascii="Bookman Old Style" w:eastAsia="Batang" w:hAnsi="Bookman Old Style"/>
      <w:sz w:val="24"/>
      <w:szCs w:val="24"/>
      <w:lang w:val="sk-SK" w:eastAsia="ko-KR"/>
    </w:rPr>
  </w:style>
  <w:style w:type="paragraph" w:styleId="Heading1">
    <w:name w:val="heading 1"/>
    <w:basedOn w:val="Normal"/>
    <w:next w:val="Normal"/>
    <w:link w:val="Heading1Char"/>
    <w:qFormat/>
    <w:rsid w:val="007C3B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F51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rsid w:val="00FB5148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,Caracter Char"/>
    <w:link w:val="Header"/>
    <w:uiPriority w:val="99"/>
    <w:semiHidden/>
    <w:rsid w:val="00FB5148"/>
    <w:rPr>
      <w:rFonts w:ascii="Bookman Old Style" w:eastAsia="Batang" w:hAnsi="Bookman Old Style"/>
      <w:sz w:val="24"/>
      <w:szCs w:val="24"/>
      <w:lang w:val="ro-RO" w:eastAsia="ko-KR" w:bidi="ar-SA"/>
    </w:rPr>
  </w:style>
  <w:style w:type="paragraph" w:styleId="Footer">
    <w:name w:val="footer"/>
    <w:basedOn w:val="Normal"/>
    <w:link w:val="FooterChar"/>
    <w:uiPriority w:val="99"/>
    <w:rsid w:val="00FB51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B5148"/>
  </w:style>
  <w:style w:type="paragraph" w:styleId="NoSpacing">
    <w:name w:val="No Spacing"/>
    <w:uiPriority w:val="1"/>
    <w:qFormat/>
    <w:rsid w:val="00702C85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B12D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B12DC"/>
    <w:rPr>
      <w:rFonts w:ascii="Tahoma" w:eastAsia="Batang" w:hAnsi="Tahoma" w:cs="Tahoma"/>
      <w:sz w:val="16"/>
      <w:szCs w:val="16"/>
      <w:lang w:val="ro-RO" w:eastAsia="ko-KR"/>
    </w:rPr>
  </w:style>
  <w:style w:type="character" w:customStyle="1" w:styleId="FooterChar">
    <w:name w:val="Footer Char"/>
    <w:link w:val="Footer"/>
    <w:uiPriority w:val="99"/>
    <w:rsid w:val="003901CF"/>
    <w:rPr>
      <w:rFonts w:ascii="Bookman Old Style" w:eastAsia="Batang" w:hAnsi="Bookman Old Style"/>
      <w:sz w:val="24"/>
      <w:szCs w:val="24"/>
      <w:lang w:eastAsia="ko-KR"/>
    </w:rPr>
  </w:style>
  <w:style w:type="character" w:customStyle="1" w:styleId="apple-converted-space">
    <w:name w:val="apple-converted-space"/>
    <w:rsid w:val="00F3752D"/>
  </w:style>
  <w:style w:type="character" w:styleId="Hyperlink">
    <w:name w:val="Hyperlink"/>
    <w:uiPriority w:val="99"/>
    <w:unhideWhenUsed/>
    <w:rsid w:val="00F375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025C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7C3B92"/>
    <w:rPr>
      <w:rFonts w:ascii="Cambria" w:eastAsia="Times New Roman" w:hAnsi="Cambria" w:cs="Times New Roman"/>
      <w:b/>
      <w:bCs/>
      <w:kern w:val="32"/>
      <w:sz w:val="32"/>
      <w:szCs w:val="32"/>
      <w:lang w:eastAsia="ko-KR"/>
    </w:rPr>
  </w:style>
  <w:style w:type="table" w:styleId="TableGrid">
    <w:name w:val="Table Grid"/>
    <w:basedOn w:val="TableNormal"/>
    <w:uiPriority w:val="39"/>
    <w:rsid w:val="00E84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rsid w:val="00451FBE"/>
  </w:style>
  <w:style w:type="paragraph" w:customStyle="1" w:styleId="Pa54">
    <w:name w:val="Pa54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69">
    <w:name w:val="Pa69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1">
    <w:name w:val="A9+1"/>
    <w:uiPriority w:val="99"/>
    <w:rsid w:val="00700AE5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32">
    <w:name w:val="Pa33+2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351">
    <w:name w:val="Pa35+1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2">
    <w:name w:val="A9+2"/>
    <w:uiPriority w:val="99"/>
    <w:rsid w:val="00A155A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Default">
    <w:name w:val="Default"/>
    <w:rsid w:val="000A2230"/>
    <w:pPr>
      <w:autoSpaceDE w:val="0"/>
      <w:autoSpaceDN w:val="0"/>
      <w:adjustRightInd w:val="0"/>
    </w:pPr>
    <w:rPr>
      <w:rFonts w:ascii="IBM Plex Sans" w:hAnsi="IBM Plex Sans" w:cs="IBM Plex Sans"/>
      <w:color w:val="000000"/>
      <w:sz w:val="24"/>
      <w:szCs w:val="24"/>
    </w:rPr>
  </w:style>
  <w:style w:type="paragraph" w:customStyle="1" w:styleId="Pa372">
    <w:name w:val="Pa37+2"/>
    <w:basedOn w:val="Default"/>
    <w:next w:val="Default"/>
    <w:uiPriority w:val="99"/>
    <w:rsid w:val="00BB61C3"/>
    <w:pPr>
      <w:spacing w:line="197" w:lineRule="atLeast"/>
    </w:pPr>
    <w:rPr>
      <w:rFonts w:cs="Times New Roman"/>
      <w:color w:val="auto"/>
    </w:rPr>
  </w:style>
  <w:style w:type="character" w:customStyle="1" w:styleId="A102">
    <w:name w:val="A10+2"/>
    <w:uiPriority w:val="99"/>
    <w:rsid w:val="00BB61C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13">
    <w:name w:val="Pa31+3"/>
    <w:basedOn w:val="Default"/>
    <w:next w:val="Default"/>
    <w:uiPriority w:val="99"/>
    <w:rsid w:val="004D362B"/>
    <w:pPr>
      <w:spacing w:line="197" w:lineRule="atLeast"/>
    </w:pPr>
    <w:rPr>
      <w:rFonts w:cs="Times New Roman"/>
      <w:color w:val="auto"/>
    </w:rPr>
  </w:style>
  <w:style w:type="character" w:customStyle="1" w:styleId="A34">
    <w:name w:val="A3+4"/>
    <w:uiPriority w:val="99"/>
    <w:rsid w:val="004D362B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F501D9"/>
    <w:rPr>
      <w:color w:val="605E5C"/>
      <w:shd w:val="clear" w:color="auto" w:fill="E1DFDD"/>
    </w:rPr>
  </w:style>
  <w:style w:type="table" w:styleId="ListTable1Light-Accent1">
    <w:name w:val="List Table 1 Light Accent 1"/>
    <w:basedOn w:val="TableNormal"/>
    <w:uiPriority w:val="46"/>
    <w:rsid w:val="001A599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F51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1F51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k-SK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\Desktop\Template_2016\Templates_EN_VIII_2016_format_dot\EN_limba_romana_2016_var_xx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77EE4-232E-4673-A08C-798D6E710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EN_limba_romana_2016_var_xx</Template>
  <TotalTime>3</TotalTime>
  <Pages>1</Pages>
  <Words>1910</Words>
  <Characters>10888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</dc:creator>
  <cp:lastModifiedBy>Mariana Bilici</cp:lastModifiedBy>
  <cp:revision>5</cp:revision>
  <cp:lastPrinted>2025-03-12T06:29:00Z</cp:lastPrinted>
  <dcterms:created xsi:type="dcterms:W3CDTF">2026-04-01T07:18:00Z</dcterms:created>
  <dcterms:modified xsi:type="dcterms:W3CDTF">2026-04-01T08:08:00Z</dcterms:modified>
</cp:coreProperties>
</file>