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6E2EA" w14:textId="3A392205" w:rsidR="007876E5" w:rsidRDefault="00260FCA" w:rsidP="00477B5A">
      <w:pPr>
        <w:tabs>
          <w:tab w:val="right" w:pos="10065"/>
        </w:tabs>
        <w:spacing w:line="240" w:lineRule="auto"/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B01CC5">
        <w:rPr>
          <w:rFonts w:ascii="Arial" w:hAnsi="Arial" w:cs="Arial"/>
          <w:b/>
          <w:bCs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B79E8BA" wp14:editId="572008E2">
                <wp:simplePos x="0" y="0"/>
                <wp:positionH relativeFrom="margin">
                  <wp:posOffset>3808730</wp:posOffset>
                </wp:positionH>
                <wp:positionV relativeFrom="paragraph">
                  <wp:posOffset>26429</wp:posOffset>
                </wp:positionV>
                <wp:extent cx="2842260" cy="3048000"/>
                <wp:effectExtent l="0" t="0" r="15240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304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1E0FA8" w14:textId="77777777" w:rsidR="008E2494" w:rsidRPr="00870C85" w:rsidRDefault="008E2494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Numele: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…………………………………………............................................................................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764B6244" w14:textId="77777777" w:rsidR="008E2494" w:rsidRPr="00870C85" w:rsidRDefault="008E2494" w:rsidP="00417EA7">
                            <w:pPr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Ini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ț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iala prenumelui tatălui: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…………….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</w:p>
                          <w:p w14:paraId="4505BA6C" w14:textId="77777777" w:rsidR="008E2494" w:rsidRPr="00870C85" w:rsidRDefault="008E2494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Prenumele: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.......................................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</w:t>
                            </w:r>
                          </w:p>
                          <w:p w14:paraId="07CD947C" w14:textId="77777777" w:rsidR="008E2494" w:rsidRPr="00870C85" w:rsidRDefault="008E2494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Ș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coala de provenien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ț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ă: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</w:t>
                            </w:r>
                          </w:p>
                          <w:p w14:paraId="74C604F4" w14:textId="77777777" w:rsidR="008E2494" w:rsidRPr="00870C85" w:rsidRDefault="008E2494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..............................................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.............................</w:t>
                            </w:r>
                          </w:p>
                          <w:p w14:paraId="6BB8EF69" w14:textId="77777777" w:rsidR="008E2494" w:rsidRPr="00870C85" w:rsidRDefault="008E2494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30C58934" w14:textId="77777777" w:rsidR="008E2494" w:rsidRPr="00870C85" w:rsidRDefault="008E2494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Centrul de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olimpiadă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</w:t>
                            </w:r>
                          </w:p>
                          <w:p w14:paraId="252D65AF" w14:textId="77777777" w:rsidR="008E2494" w:rsidRPr="00870C85" w:rsidRDefault="008E2494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59A2C396" w14:textId="77777777" w:rsidR="008E2494" w:rsidRPr="00870C85" w:rsidRDefault="008E2494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Localitatea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 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</w:p>
                          <w:p w14:paraId="5436499A" w14:textId="77777777" w:rsidR="008E2494" w:rsidRPr="00870C85" w:rsidRDefault="008E2494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41B2794E" w14:textId="77777777" w:rsidR="008E2494" w:rsidRPr="00870C85" w:rsidRDefault="008E2494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Jude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ț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ul: 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76E46F70" w14:textId="77777777" w:rsidR="008E2494" w:rsidRPr="00870C85" w:rsidRDefault="008E2494" w:rsidP="002D7323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35"/>
                              <w:gridCol w:w="1311"/>
                            </w:tblGrid>
                            <w:tr w:rsidR="008E2494" w:rsidRPr="00870C85" w14:paraId="657C14E5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34940E2E" w14:textId="77777777" w:rsidR="008E2494" w:rsidRPr="00870C85" w:rsidRDefault="008E2494" w:rsidP="00870C85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870C8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Nume şi prenume asistent</w:t>
                                  </w: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2EF0C32B" w14:textId="77777777" w:rsidR="008E2494" w:rsidRPr="00870C85" w:rsidRDefault="008E2494" w:rsidP="002D7323">
                                  <w:pPr>
                                    <w:spacing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870C8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Semnătura</w:t>
                                  </w:r>
                                </w:p>
                              </w:tc>
                            </w:tr>
                            <w:tr w:rsidR="008E2494" w:rsidRPr="00870C85" w14:paraId="66D36334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643A91F2" w14:textId="77777777" w:rsidR="008E2494" w:rsidRPr="00870C85" w:rsidRDefault="008E2494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35FDDB50" w14:textId="77777777" w:rsidR="008E2494" w:rsidRPr="00870C85" w:rsidRDefault="008E2494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8E2494" w:rsidRPr="00870C85" w14:paraId="5A9469D0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5691A53F" w14:textId="77777777" w:rsidR="008E2494" w:rsidRPr="00870C85" w:rsidRDefault="008E2494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2C7D362F" w14:textId="77777777" w:rsidR="008E2494" w:rsidRPr="00870C85" w:rsidRDefault="008E2494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8E2494" w:rsidRPr="00870C85" w14:paraId="2F5BA63F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0AAC2802" w14:textId="77777777" w:rsidR="008E2494" w:rsidRPr="00870C85" w:rsidRDefault="008E2494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0987873B" w14:textId="77777777" w:rsidR="008E2494" w:rsidRPr="00870C85" w:rsidRDefault="008E2494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8E2494" w:rsidRPr="00870C85" w14:paraId="1A1C7D5B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6A05811F" w14:textId="77777777" w:rsidR="008E2494" w:rsidRPr="00870C85" w:rsidRDefault="008E2494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703771FA" w14:textId="77777777" w:rsidR="008E2494" w:rsidRPr="00870C85" w:rsidRDefault="008E2494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201D783" w14:textId="77777777" w:rsidR="008E2494" w:rsidRPr="00870C85" w:rsidRDefault="008E2494" w:rsidP="005868EC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79E8B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99.9pt;margin-top:2.1pt;width:223.8pt;height:240pt;z-index:25164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">
                <v:textbox>
                  <w:txbxContent>
                    <w:p w14:paraId="221E0FA8" w14:textId="77777777" w:rsidR="008E2494" w:rsidRPr="00870C85" w:rsidRDefault="008E2494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Numele: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…………………………………………............................................................................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764B6244" w14:textId="77777777" w:rsidR="008E2494" w:rsidRPr="00870C85" w:rsidRDefault="008E2494" w:rsidP="00417EA7">
                      <w:pPr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Ini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ț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iala prenumelui tatălui: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…………….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</w:p>
                    <w:p w14:paraId="4505BA6C" w14:textId="77777777" w:rsidR="008E2494" w:rsidRPr="00870C85" w:rsidRDefault="008E2494" w:rsidP="00417EA7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Prenumele: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.......................................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</w:t>
                      </w:r>
                    </w:p>
                    <w:p w14:paraId="07CD947C" w14:textId="77777777" w:rsidR="008E2494" w:rsidRPr="00870C85" w:rsidRDefault="008E2494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Ș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coala de provenien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ț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ă: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</w:t>
                      </w:r>
                    </w:p>
                    <w:p w14:paraId="74C604F4" w14:textId="77777777" w:rsidR="008E2494" w:rsidRPr="00870C85" w:rsidRDefault="008E2494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..............................................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.............................</w:t>
                      </w:r>
                    </w:p>
                    <w:p w14:paraId="6BB8EF69" w14:textId="77777777" w:rsidR="008E2494" w:rsidRPr="00870C85" w:rsidRDefault="008E2494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30C58934" w14:textId="77777777" w:rsidR="008E2494" w:rsidRPr="00870C85" w:rsidRDefault="008E2494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Centrul de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olimpiadă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</w:t>
                      </w:r>
                    </w:p>
                    <w:p w14:paraId="252D65AF" w14:textId="77777777" w:rsidR="008E2494" w:rsidRPr="00870C85" w:rsidRDefault="008E2494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59A2C396" w14:textId="77777777" w:rsidR="008E2494" w:rsidRPr="00870C85" w:rsidRDefault="008E2494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Localitatea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: 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</w:p>
                    <w:p w14:paraId="5436499A" w14:textId="77777777" w:rsidR="008E2494" w:rsidRPr="00870C85" w:rsidRDefault="008E2494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41B2794E" w14:textId="77777777" w:rsidR="008E2494" w:rsidRPr="00870C85" w:rsidRDefault="008E2494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Jude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ț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ul: 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76E46F70" w14:textId="77777777" w:rsidR="008E2494" w:rsidRPr="00870C85" w:rsidRDefault="008E2494" w:rsidP="002D7323">
                      <w:pPr>
                        <w:spacing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35"/>
                        <w:gridCol w:w="1311"/>
                      </w:tblGrid>
                      <w:tr w:rsidR="008E2494" w:rsidRPr="00870C85" w14:paraId="657C14E5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34940E2E" w14:textId="77777777" w:rsidR="008E2494" w:rsidRPr="00870C85" w:rsidRDefault="008E2494" w:rsidP="00870C85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Nume şi prenume asistent</w:t>
                            </w:r>
                          </w:p>
                        </w:tc>
                        <w:tc>
                          <w:tcPr>
                            <w:tcW w:w="1311" w:type="dxa"/>
                          </w:tcPr>
                          <w:p w14:paraId="2EF0C32B" w14:textId="77777777" w:rsidR="008E2494" w:rsidRPr="00870C85" w:rsidRDefault="008E2494" w:rsidP="002D7323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Semnătura</w:t>
                            </w:r>
                          </w:p>
                        </w:tc>
                      </w:tr>
                      <w:tr w:rsidR="008E2494" w:rsidRPr="00870C85" w14:paraId="66D36334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643A91F2" w14:textId="77777777" w:rsidR="008E2494" w:rsidRPr="00870C85" w:rsidRDefault="008E2494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35FDDB50" w14:textId="77777777" w:rsidR="008E2494" w:rsidRPr="00870C85" w:rsidRDefault="008E2494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8E2494" w:rsidRPr="00870C85" w14:paraId="5A9469D0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5691A53F" w14:textId="77777777" w:rsidR="008E2494" w:rsidRPr="00870C85" w:rsidRDefault="008E2494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2C7D362F" w14:textId="77777777" w:rsidR="008E2494" w:rsidRPr="00870C85" w:rsidRDefault="008E2494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8E2494" w:rsidRPr="00870C85" w14:paraId="2F5BA63F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0AAC2802" w14:textId="77777777" w:rsidR="008E2494" w:rsidRPr="00870C85" w:rsidRDefault="008E2494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0987873B" w14:textId="77777777" w:rsidR="008E2494" w:rsidRPr="00870C85" w:rsidRDefault="008E2494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8E2494" w:rsidRPr="00870C85" w14:paraId="1A1C7D5B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6A05811F" w14:textId="77777777" w:rsidR="008E2494" w:rsidRPr="00870C85" w:rsidRDefault="008E2494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703771FA" w14:textId="77777777" w:rsidR="008E2494" w:rsidRPr="00870C85" w:rsidRDefault="008E2494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5201D783" w14:textId="77777777" w:rsidR="008E2494" w:rsidRPr="00870C85" w:rsidRDefault="008E2494" w:rsidP="005868EC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62A5AFE" w14:textId="6FA22382" w:rsidR="00477B5A" w:rsidRPr="00B01CC5" w:rsidRDefault="00477B5A" w:rsidP="00477B5A">
      <w:pPr>
        <w:tabs>
          <w:tab w:val="right" w:pos="10065"/>
        </w:tabs>
        <w:spacing w:line="240" w:lineRule="auto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00AEBDA2" w14:textId="77777777" w:rsidR="00936EBB" w:rsidRPr="003F03BA" w:rsidRDefault="00936EBB" w:rsidP="006C24AC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sz w:val="22"/>
          <w:szCs w:val="22"/>
          <w:lang w:val="ro-RO"/>
        </w:rPr>
      </w:pPr>
      <w:r w:rsidRPr="003F03BA">
        <w:rPr>
          <w:rFonts w:ascii="Arial" w:hAnsi="Arial" w:cs="Arial"/>
          <w:b/>
          <w:sz w:val="22"/>
          <w:szCs w:val="22"/>
          <w:lang w:val="ro-RO"/>
        </w:rPr>
        <w:t>Prezenta lucrare conține ______ pagini</w:t>
      </w:r>
    </w:p>
    <w:p w14:paraId="4AADB29D" w14:textId="77777777" w:rsidR="00936EBB" w:rsidRPr="00B01CC5" w:rsidRDefault="00936EBB" w:rsidP="006C24AC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04AA04CF" w14:textId="77777777" w:rsidR="00936EBB" w:rsidRPr="00B01CC5" w:rsidRDefault="00936EBB" w:rsidP="006C24AC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09873AFD" w14:textId="77777777" w:rsidR="00936EBB" w:rsidRPr="00B01CC5" w:rsidRDefault="00936EBB" w:rsidP="006C24AC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23EEC1D2" w14:textId="77777777" w:rsidR="00936EBB" w:rsidRPr="00B01CC5" w:rsidRDefault="00936EBB" w:rsidP="006C24AC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lang w:val="uk-UA"/>
        </w:rPr>
      </w:pPr>
    </w:p>
    <w:p w14:paraId="198E5AD3" w14:textId="77777777" w:rsidR="00936EBB" w:rsidRPr="00B01CC5" w:rsidRDefault="00936EBB" w:rsidP="006C24AC">
      <w:pPr>
        <w:spacing w:line="240" w:lineRule="auto"/>
        <w:ind w:right="4886"/>
        <w:jc w:val="center"/>
        <w:rPr>
          <w:rFonts w:ascii="Arial" w:hAnsi="Arial" w:cs="Arial"/>
          <w:b/>
          <w:lang w:val="uk-UA"/>
        </w:rPr>
      </w:pPr>
      <w:r w:rsidRPr="00B01CC5">
        <w:rPr>
          <w:rFonts w:ascii="Arial" w:hAnsi="Arial" w:cs="Arial"/>
          <w:b/>
          <w:lang w:val="uk-UA"/>
        </w:rPr>
        <w:t>ETAPA JUDEȚEANĂ/SECTOARELOR MUNICIPIULUI BUCUREȘTI A OLIMPIADELOR NAȚIONALE ȘCOLARE - 202</w:t>
      </w:r>
      <w:r>
        <w:rPr>
          <w:rFonts w:ascii="Arial" w:hAnsi="Arial" w:cs="Arial"/>
          <w:b/>
          <w:lang w:val="uk-UA"/>
        </w:rPr>
        <w:t>6</w:t>
      </w:r>
    </w:p>
    <w:p w14:paraId="053F19B6" w14:textId="77777777" w:rsidR="00936EBB" w:rsidRPr="00B01CC5" w:rsidRDefault="00936EBB" w:rsidP="006C24AC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lang w:val="uk-UA"/>
        </w:rPr>
      </w:pPr>
    </w:p>
    <w:p w14:paraId="60CA126A" w14:textId="77777777" w:rsidR="00936EBB" w:rsidRPr="00B01CC5" w:rsidRDefault="00936EBB" w:rsidP="006C24AC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lang w:val="uk-UA"/>
        </w:rPr>
      </w:pPr>
    </w:p>
    <w:p w14:paraId="4331484C" w14:textId="77777777" w:rsidR="00936EBB" w:rsidRPr="003F03BA" w:rsidRDefault="00936EBB" w:rsidP="006C24AC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bCs/>
          <w:lang w:val="ro-RO"/>
        </w:rPr>
      </w:pPr>
      <w:r w:rsidRPr="003F03BA">
        <w:rPr>
          <w:rFonts w:ascii="Arial" w:hAnsi="Arial" w:cs="Arial"/>
          <w:b/>
          <w:bCs/>
          <w:lang w:val="ro-RO"/>
        </w:rPr>
        <w:t>Proba scrisă</w:t>
      </w:r>
    </w:p>
    <w:p w14:paraId="54AF52A4" w14:textId="77777777" w:rsidR="00936EBB" w:rsidRPr="00B01CC5" w:rsidRDefault="00936EBB" w:rsidP="006C24AC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bCs/>
          <w:lang w:val="uk-UA"/>
        </w:rPr>
      </w:pPr>
    </w:p>
    <w:p w14:paraId="65023EE8" w14:textId="77777777" w:rsidR="00936EBB" w:rsidRPr="00B01CC5" w:rsidRDefault="00936EBB" w:rsidP="006C24AC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bCs/>
          <w:lang w:val="uk-UA"/>
        </w:rPr>
      </w:pPr>
    </w:p>
    <w:p w14:paraId="2234489D" w14:textId="77777777" w:rsidR="00936EBB" w:rsidRPr="00B01CC5" w:rsidRDefault="00936EBB" w:rsidP="006C24AC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lang w:val="uk-UA"/>
        </w:rPr>
      </w:pPr>
      <w:r w:rsidRPr="00B01CC5">
        <w:rPr>
          <w:rFonts w:ascii="Arial" w:hAnsi="Arial" w:cs="Arial"/>
          <w:b/>
          <w:lang w:val="uk-UA"/>
        </w:rPr>
        <w:t>LIMBA ȘI LITERATURA UCRAINEANĂ MATERNĂ</w:t>
      </w:r>
    </w:p>
    <w:p w14:paraId="107584D9" w14:textId="3E4331F7" w:rsidR="005E2995" w:rsidRPr="00B01CC5" w:rsidRDefault="002460F1" w:rsidP="002460F1">
      <w:pPr>
        <w:tabs>
          <w:tab w:val="right" w:pos="10065"/>
        </w:tabs>
        <w:spacing w:line="240" w:lineRule="auto"/>
        <w:rPr>
          <w:rFonts w:ascii="Arial" w:hAnsi="Arial" w:cs="Arial"/>
          <w:b/>
          <w:lang w:val="uk-UA"/>
        </w:rPr>
      </w:pPr>
      <w:r w:rsidRPr="00B01CC5">
        <w:rPr>
          <w:rFonts w:ascii="Arial" w:hAnsi="Arial" w:cs="Arial"/>
          <w:b/>
          <w:lang w:val="uk-UA"/>
        </w:rPr>
        <w:t xml:space="preserve">      </w:t>
      </w:r>
      <w:r w:rsidR="0078381D" w:rsidRPr="00B01CC5">
        <w:rPr>
          <w:rFonts w:ascii="Arial" w:hAnsi="Arial" w:cs="Arial"/>
          <w:b/>
          <w:lang w:val="uk-UA"/>
        </w:rPr>
        <w:t xml:space="preserve"> </w:t>
      </w:r>
      <w:r w:rsidR="00D76090" w:rsidRPr="00B01CC5">
        <w:rPr>
          <w:rFonts w:ascii="Arial" w:hAnsi="Arial" w:cs="Arial"/>
          <w:b/>
          <w:lang w:val="uk-UA"/>
        </w:rPr>
        <w:t xml:space="preserve">                    </w:t>
      </w:r>
      <w:r w:rsidR="006C24AC">
        <w:rPr>
          <w:rFonts w:ascii="Arial" w:hAnsi="Arial" w:cs="Arial"/>
          <w:b/>
          <w:lang w:val="ro-RO"/>
        </w:rPr>
        <w:t xml:space="preserve">   </w:t>
      </w:r>
      <w:r w:rsidR="00D76090" w:rsidRPr="00B01CC5">
        <w:rPr>
          <w:rFonts w:ascii="Arial" w:hAnsi="Arial" w:cs="Arial"/>
          <w:b/>
          <w:lang w:val="uk-UA"/>
        </w:rPr>
        <w:t xml:space="preserve"> </w:t>
      </w:r>
      <w:r w:rsidR="00D76090" w:rsidRPr="003F03BA">
        <w:rPr>
          <w:rFonts w:ascii="Arial" w:hAnsi="Arial" w:cs="Arial"/>
          <w:b/>
          <w:lang w:val="ro-RO"/>
        </w:rPr>
        <w:t>Clasa</w:t>
      </w:r>
      <w:r w:rsidR="00D76090" w:rsidRPr="00B01CC5">
        <w:rPr>
          <w:rFonts w:ascii="Arial" w:hAnsi="Arial" w:cs="Arial"/>
          <w:b/>
          <w:lang w:val="uk-UA"/>
        </w:rPr>
        <w:t xml:space="preserve"> a </w:t>
      </w:r>
      <w:r w:rsidR="00B4503F">
        <w:rPr>
          <w:rFonts w:ascii="Arial" w:hAnsi="Arial" w:cs="Arial"/>
          <w:b/>
          <w:lang w:val="ro-RO"/>
        </w:rPr>
        <w:t>X</w:t>
      </w:r>
      <w:r w:rsidR="004D7145">
        <w:rPr>
          <w:rFonts w:ascii="Arial" w:hAnsi="Arial" w:cs="Arial"/>
          <w:b/>
          <w:lang w:val="ro-RO"/>
        </w:rPr>
        <w:t>I</w:t>
      </w:r>
      <w:r w:rsidRPr="00B01CC5">
        <w:rPr>
          <w:rFonts w:ascii="Arial" w:hAnsi="Arial" w:cs="Arial"/>
          <w:b/>
          <w:lang w:val="uk-UA"/>
        </w:rPr>
        <w:t>-a</w:t>
      </w:r>
    </w:p>
    <w:p w14:paraId="077632FB" w14:textId="77777777" w:rsidR="00522989" w:rsidRPr="00B01CC5" w:rsidRDefault="00522989" w:rsidP="000B7172">
      <w:pPr>
        <w:tabs>
          <w:tab w:val="right" w:pos="10065"/>
        </w:tabs>
        <w:spacing w:line="240" w:lineRule="auto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60BF7A2B" w14:textId="77777777" w:rsidR="005E2995" w:rsidRPr="00B01CC5" w:rsidRDefault="005E2995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  <w:lang w:val="uk-UA"/>
        </w:rPr>
      </w:pPr>
    </w:p>
    <w:p w14:paraId="2CBEB331" w14:textId="77777777" w:rsidR="00870C85" w:rsidRPr="00B01CC5" w:rsidRDefault="00870C85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2AED2409" w14:textId="54019135" w:rsidR="0084109D" w:rsidRPr="00B01CC5" w:rsidRDefault="0084109D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5B2C85A7" w14:textId="77777777" w:rsidR="007E2530" w:rsidRPr="00B01CC5" w:rsidRDefault="007E2530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668C40D0" w14:textId="77777777" w:rsidR="00686A81" w:rsidRPr="00B01CC5" w:rsidRDefault="00686A81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2D9F59B5" w14:textId="77777777" w:rsidR="00686A81" w:rsidRPr="00B01CC5" w:rsidRDefault="00686A81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69"/>
        <w:gridCol w:w="3120"/>
        <w:gridCol w:w="3480"/>
        <w:gridCol w:w="1440"/>
      </w:tblGrid>
      <w:tr w:rsidR="005626E6" w:rsidRPr="00B01CC5" w14:paraId="6683C184" w14:textId="77777777" w:rsidTr="00E81DD5">
        <w:trPr>
          <w:jc w:val="center"/>
        </w:trPr>
        <w:tc>
          <w:tcPr>
            <w:tcW w:w="426" w:type="dxa"/>
            <w:vAlign w:val="center"/>
          </w:tcPr>
          <w:p w14:paraId="55414F0B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A</w:t>
            </w:r>
          </w:p>
        </w:tc>
        <w:tc>
          <w:tcPr>
            <w:tcW w:w="1969" w:type="dxa"/>
            <w:vAlign w:val="center"/>
          </w:tcPr>
          <w:p w14:paraId="45822E1D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COMISIA DE EVALUARE</w:t>
            </w:r>
          </w:p>
        </w:tc>
        <w:tc>
          <w:tcPr>
            <w:tcW w:w="3120" w:type="dxa"/>
            <w:vAlign w:val="center"/>
          </w:tcPr>
          <w:p w14:paraId="2E2FF590" w14:textId="14203A12" w:rsidR="00870C85" w:rsidRPr="00B01CC5" w:rsidRDefault="006C639C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</w:t>
            </w:r>
            <w:r w:rsidR="00477B5A"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 (CIFRE ŞI LITERE)</w:t>
            </w:r>
          </w:p>
        </w:tc>
        <w:tc>
          <w:tcPr>
            <w:tcW w:w="3480" w:type="dxa"/>
            <w:vAlign w:val="center"/>
          </w:tcPr>
          <w:p w14:paraId="00EC65CA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NUMELE ŞI PRENUMELE</w:t>
            </w:r>
          </w:p>
          <w:p w14:paraId="0809AD02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PROFESORULUI</w:t>
            </w:r>
          </w:p>
        </w:tc>
        <w:tc>
          <w:tcPr>
            <w:tcW w:w="1440" w:type="dxa"/>
            <w:vAlign w:val="center"/>
          </w:tcPr>
          <w:p w14:paraId="763EE929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SEMNĂTURA</w:t>
            </w:r>
          </w:p>
        </w:tc>
      </w:tr>
      <w:tr w:rsidR="005626E6" w:rsidRPr="00B01CC5" w14:paraId="0DB4875D" w14:textId="77777777" w:rsidTr="00E81DD5">
        <w:trPr>
          <w:trHeight w:val="340"/>
          <w:jc w:val="center"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14:paraId="67A3D1AC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12AFA2D5" w14:textId="77777777" w:rsidR="00870C85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</w:t>
            </w:r>
          </w:p>
        </w:tc>
        <w:tc>
          <w:tcPr>
            <w:tcW w:w="3120" w:type="dxa"/>
            <w:vAlign w:val="center"/>
          </w:tcPr>
          <w:p w14:paraId="770675B4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DDE80A9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6BFAC06A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6B6F5974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61B9C124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2E33716C" w14:textId="77777777" w:rsidR="00C54677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</w:t>
            </w:r>
          </w:p>
        </w:tc>
        <w:tc>
          <w:tcPr>
            <w:tcW w:w="3120" w:type="dxa"/>
            <w:vAlign w:val="center"/>
          </w:tcPr>
          <w:p w14:paraId="069312EE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5349EE01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563C8962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19ADAF82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29C7A3B7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6AE05E99" w14:textId="77777777" w:rsidR="00870C85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III</w:t>
            </w:r>
          </w:p>
        </w:tc>
        <w:tc>
          <w:tcPr>
            <w:tcW w:w="3120" w:type="dxa"/>
            <w:vAlign w:val="center"/>
          </w:tcPr>
          <w:p w14:paraId="3C99F97C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7A04E515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28D54B12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7E4B5B21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3732CA05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27CF9B5" w14:textId="77777777" w:rsidR="00C54677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IV</w:t>
            </w:r>
          </w:p>
        </w:tc>
        <w:tc>
          <w:tcPr>
            <w:tcW w:w="3120" w:type="dxa"/>
            <w:vAlign w:val="center"/>
          </w:tcPr>
          <w:p w14:paraId="7F847110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16F26AA0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6CF140AF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870C85" w:rsidRPr="00B01CC5" w14:paraId="1FCCFAB1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  <w:bottom w:val="nil"/>
            </w:tcBorders>
            <w:vAlign w:val="center"/>
          </w:tcPr>
          <w:p w14:paraId="2BF3EE03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47FEA7A8" w14:textId="196321E3" w:rsidR="00870C85" w:rsidRPr="00B01CC5" w:rsidRDefault="006C639C" w:rsidP="006C639C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</w:t>
            </w:r>
            <w:r w:rsidR="00C54677"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 FINAL</w:t>
            </w:r>
            <w:r w:rsidR="00477B5A"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3120" w:type="dxa"/>
            <w:vAlign w:val="center"/>
          </w:tcPr>
          <w:p w14:paraId="0F72A536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3C38BF8A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6818F071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14:paraId="15BA1166" w14:textId="73A8D7A3" w:rsidR="00870C85" w:rsidRPr="00B01CC5" w:rsidRDefault="00870C85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p w14:paraId="2F65735D" w14:textId="77777777" w:rsidR="002B5F62" w:rsidRPr="00B01CC5" w:rsidRDefault="002B5F62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69"/>
        <w:gridCol w:w="3120"/>
        <w:gridCol w:w="3480"/>
        <w:gridCol w:w="1440"/>
      </w:tblGrid>
      <w:tr w:rsidR="006C639C" w:rsidRPr="00B01CC5" w14:paraId="4BED36F6" w14:textId="77777777" w:rsidTr="00E81DD5">
        <w:trPr>
          <w:jc w:val="center"/>
        </w:trPr>
        <w:tc>
          <w:tcPr>
            <w:tcW w:w="426" w:type="dxa"/>
            <w:vAlign w:val="center"/>
          </w:tcPr>
          <w:p w14:paraId="1E3A3945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B</w:t>
            </w:r>
          </w:p>
        </w:tc>
        <w:tc>
          <w:tcPr>
            <w:tcW w:w="1969" w:type="dxa"/>
            <w:vAlign w:val="center"/>
          </w:tcPr>
          <w:p w14:paraId="3AB3BCEC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COMISIA DE EVALUARE</w:t>
            </w:r>
          </w:p>
        </w:tc>
        <w:tc>
          <w:tcPr>
            <w:tcW w:w="3120" w:type="dxa"/>
            <w:vAlign w:val="center"/>
          </w:tcPr>
          <w:p w14:paraId="1C636DB2" w14:textId="5C492536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 (CIFRE ŞI LITERE)</w:t>
            </w:r>
          </w:p>
        </w:tc>
        <w:tc>
          <w:tcPr>
            <w:tcW w:w="3480" w:type="dxa"/>
            <w:vAlign w:val="center"/>
          </w:tcPr>
          <w:p w14:paraId="2D7415D7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NUMELE ŞI PRENUMELE</w:t>
            </w:r>
          </w:p>
          <w:p w14:paraId="59769A38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PROFESORULUI</w:t>
            </w:r>
          </w:p>
        </w:tc>
        <w:tc>
          <w:tcPr>
            <w:tcW w:w="1440" w:type="dxa"/>
            <w:vAlign w:val="center"/>
          </w:tcPr>
          <w:p w14:paraId="36072A44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SEMNĂTURA</w:t>
            </w:r>
          </w:p>
        </w:tc>
      </w:tr>
      <w:tr w:rsidR="005626E6" w:rsidRPr="00B01CC5" w14:paraId="750F4556" w14:textId="77777777" w:rsidTr="00E81DD5">
        <w:trPr>
          <w:trHeight w:val="340"/>
          <w:jc w:val="center"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14:paraId="66626769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6826247F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</w:t>
            </w:r>
          </w:p>
        </w:tc>
        <w:tc>
          <w:tcPr>
            <w:tcW w:w="3120" w:type="dxa"/>
            <w:vAlign w:val="center"/>
          </w:tcPr>
          <w:p w14:paraId="1A5317EC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00C96EE9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4AB0A0A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419A8729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65E3DB6B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7165765A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</w:t>
            </w:r>
          </w:p>
        </w:tc>
        <w:tc>
          <w:tcPr>
            <w:tcW w:w="3120" w:type="dxa"/>
            <w:vAlign w:val="center"/>
          </w:tcPr>
          <w:p w14:paraId="5C7A5CC5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5D45D7FE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5B7C10BA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46AE3EDE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604016B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15B38C99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III</w:t>
            </w:r>
          </w:p>
        </w:tc>
        <w:tc>
          <w:tcPr>
            <w:tcW w:w="3120" w:type="dxa"/>
            <w:vAlign w:val="center"/>
          </w:tcPr>
          <w:p w14:paraId="24258C9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F8E7F5A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28B87005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174CA36A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25AE9654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5C9D987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IV</w:t>
            </w:r>
          </w:p>
        </w:tc>
        <w:tc>
          <w:tcPr>
            <w:tcW w:w="3120" w:type="dxa"/>
            <w:vAlign w:val="center"/>
          </w:tcPr>
          <w:p w14:paraId="1BAACEB0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02C7E3B9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4977E30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6C639C" w:rsidRPr="00B01CC5" w14:paraId="7436A422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  <w:bottom w:val="nil"/>
            </w:tcBorders>
            <w:vAlign w:val="center"/>
          </w:tcPr>
          <w:p w14:paraId="7225E243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2660C7E" w14:textId="6A42758C" w:rsidR="006C639C" w:rsidRPr="00B01CC5" w:rsidRDefault="006C639C" w:rsidP="006C639C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PUNCTAJ FINAL </w:t>
            </w:r>
          </w:p>
        </w:tc>
        <w:tc>
          <w:tcPr>
            <w:tcW w:w="3120" w:type="dxa"/>
            <w:vAlign w:val="center"/>
          </w:tcPr>
          <w:p w14:paraId="0FFA03D6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0571D5DA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7B25CD01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14:paraId="6F43A775" w14:textId="47461217" w:rsidR="00477B5A" w:rsidRPr="00B01CC5" w:rsidRDefault="00477B5A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p w14:paraId="6630E51A" w14:textId="77777777" w:rsidR="002B5F62" w:rsidRPr="00B01CC5" w:rsidRDefault="002B5F62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69"/>
        <w:gridCol w:w="3120"/>
        <w:gridCol w:w="3480"/>
        <w:gridCol w:w="1440"/>
      </w:tblGrid>
      <w:tr w:rsidR="006C639C" w:rsidRPr="00B01CC5" w14:paraId="350E3B58" w14:textId="77777777" w:rsidTr="00E81DD5">
        <w:trPr>
          <w:jc w:val="center"/>
        </w:trPr>
        <w:tc>
          <w:tcPr>
            <w:tcW w:w="426" w:type="dxa"/>
            <w:vAlign w:val="center"/>
          </w:tcPr>
          <w:p w14:paraId="117C1E21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</w:t>
            </w:r>
          </w:p>
        </w:tc>
        <w:tc>
          <w:tcPr>
            <w:tcW w:w="1969" w:type="dxa"/>
            <w:vAlign w:val="center"/>
          </w:tcPr>
          <w:p w14:paraId="619C9DBF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COMISIA DE EVALUARE</w:t>
            </w:r>
          </w:p>
        </w:tc>
        <w:tc>
          <w:tcPr>
            <w:tcW w:w="3120" w:type="dxa"/>
            <w:vAlign w:val="center"/>
          </w:tcPr>
          <w:p w14:paraId="505C8659" w14:textId="2242CEB5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 (CIFRE ŞI LITERE)</w:t>
            </w:r>
          </w:p>
        </w:tc>
        <w:tc>
          <w:tcPr>
            <w:tcW w:w="3480" w:type="dxa"/>
            <w:vAlign w:val="center"/>
          </w:tcPr>
          <w:p w14:paraId="089AD5A2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NUMELE ŞI PRENUMELE</w:t>
            </w:r>
          </w:p>
          <w:p w14:paraId="37025E66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PROFESORULUI</w:t>
            </w:r>
          </w:p>
        </w:tc>
        <w:tc>
          <w:tcPr>
            <w:tcW w:w="1440" w:type="dxa"/>
            <w:vAlign w:val="center"/>
          </w:tcPr>
          <w:p w14:paraId="70EC51E2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SEMNĂTURA</w:t>
            </w:r>
          </w:p>
        </w:tc>
      </w:tr>
      <w:tr w:rsidR="005626E6" w:rsidRPr="00B01CC5" w14:paraId="7036EF59" w14:textId="77777777" w:rsidTr="00E81DD5">
        <w:trPr>
          <w:trHeight w:val="340"/>
          <w:jc w:val="center"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14:paraId="7E077CB3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0047E826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</w:t>
            </w:r>
          </w:p>
        </w:tc>
        <w:tc>
          <w:tcPr>
            <w:tcW w:w="3120" w:type="dxa"/>
            <w:vAlign w:val="center"/>
          </w:tcPr>
          <w:p w14:paraId="61A1BCDD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14D759EF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24A1DA0D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3E063C32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0689263E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568CC435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</w:t>
            </w:r>
          </w:p>
        </w:tc>
        <w:tc>
          <w:tcPr>
            <w:tcW w:w="3120" w:type="dxa"/>
            <w:vAlign w:val="center"/>
          </w:tcPr>
          <w:p w14:paraId="714FFB1E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2461B43F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534CA296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003A7B33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10400CA1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04313464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III</w:t>
            </w:r>
          </w:p>
        </w:tc>
        <w:tc>
          <w:tcPr>
            <w:tcW w:w="3120" w:type="dxa"/>
            <w:vAlign w:val="center"/>
          </w:tcPr>
          <w:p w14:paraId="6EB380C5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775FF85A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37C79F63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4E25D698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5E950C06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16FB1A60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IV</w:t>
            </w:r>
          </w:p>
        </w:tc>
        <w:tc>
          <w:tcPr>
            <w:tcW w:w="3120" w:type="dxa"/>
            <w:vAlign w:val="center"/>
          </w:tcPr>
          <w:p w14:paraId="3A2F8EB8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D830B60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3758363F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6C639C" w:rsidRPr="00B01CC5" w14:paraId="61A23D07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  <w:bottom w:val="nil"/>
            </w:tcBorders>
            <w:vAlign w:val="center"/>
          </w:tcPr>
          <w:p w14:paraId="1CA6588B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49F7F60" w14:textId="7C359B71" w:rsidR="006C639C" w:rsidRPr="00B01CC5" w:rsidRDefault="006C639C" w:rsidP="006C639C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PUNCTAJ FINAL </w:t>
            </w:r>
          </w:p>
        </w:tc>
        <w:tc>
          <w:tcPr>
            <w:tcW w:w="3120" w:type="dxa"/>
            <w:vAlign w:val="center"/>
          </w:tcPr>
          <w:p w14:paraId="65E64629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E1E8D40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051DC1D8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14:paraId="280C3346" w14:textId="77777777" w:rsidR="005868EC" w:rsidRPr="00B01CC5" w:rsidRDefault="005868EC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sz w:val="22"/>
          <w:szCs w:val="22"/>
          <w:lang w:val="uk-UA"/>
        </w:rPr>
      </w:pPr>
    </w:p>
    <w:p w14:paraId="7717D653" w14:textId="77777777" w:rsidR="005868EC" w:rsidRPr="00B01CC5" w:rsidRDefault="005868EC">
      <w:pPr>
        <w:spacing w:line="240" w:lineRule="auto"/>
        <w:jc w:val="left"/>
        <w:rPr>
          <w:rFonts w:ascii="Arial" w:hAnsi="Arial" w:cs="Arial"/>
          <w:sz w:val="22"/>
          <w:szCs w:val="22"/>
          <w:lang w:val="uk-UA"/>
        </w:rPr>
      </w:pPr>
      <w:r w:rsidRPr="00B01CC5">
        <w:rPr>
          <w:rFonts w:ascii="Arial" w:hAnsi="Arial" w:cs="Arial"/>
          <w:sz w:val="22"/>
          <w:szCs w:val="22"/>
          <w:lang w:val="uk-UA"/>
        </w:rPr>
        <w:br w:type="page"/>
      </w:r>
    </w:p>
    <w:p w14:paraId="68861C72" w14:textId="77777777" w:rsidR="00FB5148" w:rsidRPr="00B01CC5" w:rsidRDefault="00E106D1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  <w:lang w:val="uk-UA"/>
        </w:rPr>
      </w:pPr>
      <w:r w:rsidRPr="00B01CC5">
        <w:rPr>
          <w:rFonts w:ascii="Arial" w:hAnsi="Arial" w:cs="Arial"/>
          <w:b/>
          <w:bCs/>
          <w:noProof/>
          <w:sz w:val="22"/>
          <w:szCs w:val="22"/>
          <w:lang w:val="en-US" w:eastAsia="en-US"/>
        </w:rPr>
        <w:lastRenderedPageBreak/>
        <mc:AlternateContent>
          <mc:Choice Requires="wpg">
            <w:drawing>
              <wp:anchor distT="0" distB="0" distL="114300" distR="114300" simplePos="0" relativeHeight="251647488" behindDoc="0" locked="0" layoutInCell="1" allowOverlap="1" wp14:anchorId="6F8808E0" wp14:editId="5C2EA558">
                <wp:simplePos x="0" y="0"/>
                <wp:positionH relativeFrom="column">
                  <wp:posOffset>91440</wp:posOffset>
                </wp:positionH>
                <wp:positionV relativeFrom="paragraph">
                  <wp:posOffset>18608</wp:posOffset>
                </wp:positionV>
                <wp:extent cx="6463700" cy="3048000"/>
                <wp:effectExtent l="0" t="0" r="0" b="19050"/>
                <wp:wrapNone/>
                <wp:docPr id="4" name="Grupar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63700" cy="3048000"/>
                          <a:chOff x="-13060" y="0"/>
                          <a:chExt cx="6463700" cy="3048000"/>
                        </a:xfrm>
                      </wpg:grpSpPr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13060" y="0"/>
                            <a:ext cx="2910840" cy="3048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D77173" w14:textId="77777777" w:rsidR="008E2494" w:rsidRPr="00B544DB" w:rsidRDefault="008E2494" w:rsidP="00477B5A">
                              <w:pPr>
                                <w:spacing w:line="240" w:lineRule="auto"/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Casetă text 3"/>
                        <wps:cNvSpPr txBox="1"/>
                        <wps:spPr>
                          <a:xfrm>
                            <a:off x="3122605" y="1054100"/>
                            <a:ext cx="3328035" cy="1397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7F02A0" w14:textId="30354FA8" w:rsidR="008E2494" w:rsidRPr="003F03BA" w:rsidRDefault="008E2494" w:rsidP="003F03B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70"/>
                                  <w:tab w:val="right" w:pos="10065"/>
                                </w:tabs>
                                <w:spacing w:line="480" w:lineRule="auto"/>
                                <w:ind w:left="270"/>
                                <w:rPr>
                                  <w:rFonts w:ascii="Arial" w:hAnsi="Arial" w:cs="Arial"/>
                                  <w:b/>
                                  <w:sz w:val="24"/>
                                  <w:lang w:val="ro-RO"/>
                                </w:rPr>
                              </w:pPr>
                              <w:r w:rsidRPr="003F03BA">
                                <w:rPr>
                                  <w:rFonts w:ascii="Arial" w:hAnsi="Arial" w:cs="Arial"/>
                                  <w:b/>
                                  <w:sz w:val="24"/>
                                  <w:lang w:val="ro-RO"/>
                                </w:rPr>
                                <w:t>Toate subiectele sunt obligatorii.</w:t>
                              </w:r>
                            </w:p>
                            <w:p w14:paraId="4F7BED95" w14:textId="77777777" w:rsidR="008E2494" w:rsidRPr="003F03BA" w:rsidRDefault="008E2494" w:rsidP="003F03B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autoSpaceDE w:val="0"/>
                                <w:autoSpaceDN w:val="0"/>
                                <w:adjustRightInd w:val="0"/>
                                <w:spacing w:line="480" w:lineRule="auto"/>
                                <w:ind w:left="270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</w:pPr>
                              <w:r w:rsidRPr="003F03B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  <w:t>Se acordă zece puncte din oficiu.</w:t>
                              </w:r>
                            </w:p>
                            <w:p w14:paraId="2748520A" w14:textId="6B7634BF" w:rsidR="008E2494" w:rsidRPr="003F03BA" w:rsidRDefault="008E2494" w:rsidP="003F03B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line="480" w:lineRule="auto"/>
                                <w:ind w:left="270"/>
                                <w:rPr>
                                  <w:rFonts w:ascii="Arial" w:hAnsi="Arial" w:cs="Arial"/>
                                  <w:sz w:val="24"/>
                                  <w:lang w:val="ro-RO"/>
                                </w:rPr>
                              </w:pPr>
                              <w:r w:rsidRPr="003F03B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  <w:t xml:space="preserve">Timpul de lucru efectiv este de </w:t>
                              </w: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  <w:t>3</w:t>
                              </w:r>
                              <w:r w:rsidRPr="003F03B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  <w:t xml:space="preserve"> ore.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8808E0" id="Grupare 4" o:spid="_x0000_s1027" style="position:absolute;margin-left:7.2pt;margin-top:1.45pt;width:508.95pt;height:240pt;z-index:251647488;mso-width-relative:margin;mso-height-relative:margin" coordorigin="-130" coordsize="64637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">
                <v:shape id="_x0000_s1028" type="#_x0000_t202" style="position:absolute;left:-130;width:29107;height:30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" fillcolor="black [3213]">
                  <v:textbox>
                    <w:txbxContent>
                      <w:p w14:paraId="6FD77173" w14:textId="77777777" w:rsidR="008E2494" w:rsidRPr="00B544DB" w:rsidRDefault="008E2494" w:rsidP="00477B5A">
                        <w:pPr>
                          <w:spacing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shape>
                <v:shape id="Casetă text 3" o:spid="_x0000_s1029" type="#_x0000_t202" style="position:absolute;left:31226;top:10541;width:33280;height:13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1E7F02A0" w14:textId="30354FA8" w:rsidR="008E2494" w:rsidRPr="003F03BA" w:rsidRDefault="008E2494" w:rsidP="003F03B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tabs>
                            <w:tab w:val="left" w:pos="270"/>
                            <w:tab w:val="right" w:pos="10065"/>
                          </w:tabs>
                          <w:spacing w:line="480" w:lineRule="auto"/>
                          <w:ind w:left="270"/>
                          <w:rPr>
                            <w:rFonts w:ascii="Arial" w:hAnsi="Arial" w:cs="Arial"/>
                            <w:b/>
                            <w:sz w:val="24"/>
                            <w:lang w:val="ro-RO"/>
                          </w:rPr>
                        </w:pPr>
                        <w:r w:rsidRPr="003F03BA">
                          <w:rPr>
                            <w:rFonts w:ascii="Arial" w:hAnsi="Arial" w:cs="Arial"/>
                            <w:b/>
                            <w:sz w:val="24"/>
                            <w:lang w:val="ro-RO"/>
                          </w:rPr>
                          <w:t>Toate subiectele sunt obligatorii.</w:t>
                        </w:r>
                      </w:p>
                      <w:p w14:paraId="4F7BED95" w14:textId="77777777" w:rsidR="008E2494" w:rsidRPr="003F03BA" w:rsidRDefault="008E2494" w:rsidP="003F03B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autoSpaceDE w:val="0"/>
                          <w:autoSpaceDN w:val="0"/>
                          <w:adjustRightInd w:val="0"/>
                          <w:spacing w:line="480" w:lineRule="auto"/>
                          <w:ind w:left="270"/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</w:pPr>
                        <w:r w:rsidRPr="003F03BA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  <w:t>Se acordă zece puncte din oficiu.</w:t>
                        </w:r>
                      </w:p>
                      <w:p w14:paraId="2748520A" w14:textId="6B7634BF" w:rsidR="008E2494" w:rsidRPr="003F03BA" w:rsidRDefault="008E2494" w:rsidP="003F03B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line="480" w:lineRule="auto"/>
                          <w:ind w:left="270"/>
                          <w:rPr>
                            <w:rFonts w:ascii="Arial" w:hAnsi="Arial" w:cs="Arial"/>
                            <w:sz w:val="24"/>
                            <w:lang w:val="ro-RO"/>
                          </w:rPr>
                        </w:pPr>
                        <w:r w:rsidRPr="003F03BA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  <w:t xml:space="preserve">Timpul de lucru efectiv este de 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  <w:t>3</w:t>
                        </w:r>
                        <w:r w:rsidRPr="003F03BA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  <w:t xml:space="preserve"> ore.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1582D" w:rsidRPr="00B01CC5">
        <w:rPr>
          <w:rFonts w:ascii="Arial" w:hAnsi="Arial" w:cs="Arial"/>
          <w:b/>
          <w:bCs/>
          <w:sz w:val="22"/>
          <w:szCs w:val="22"/>
          <w:lang w:val="uk-UA"/>
        </w:rPr>
        <w:tab/>
      </w:r>
    </w:p>
    <w:p w14:paraId="7BFE29A3" w14:textId="77777777" w:rsidR="005E2995" w:rsidRPr="00B01CC5" w:rsidRDefault="005E299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60904574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19C55B12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4343728B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0D8E1065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1E17BAA0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0F5F4DFE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63FAFC9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644799CB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9E3F08A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88FB846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C9D1C9D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25F7BF1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44229C46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7ED20D75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B5B2E26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4065054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11448F45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0E38FAFF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01E2DBA" w14:textId="77777777" w:rsidR="00CF5525" w:rsidRPr="00B01CC5" w:rsidRDefault="00CF5525" w:rsidP="00BF24C1">
      <w:pPr>
        <w:tabs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30CD206C" w14:textId="74D86446" w:rsidR="00CF5525" w:rsidRPr="00B01CC5" w:rsidRDefault="005E607C" w:rsidP="008158FF">
      <w:pPr>
        <w:tabs>
          <w:tab w:val="right" w:pos="10466"/>
        </w:tabs>
        <w:spacing w:line="240" w:lineRule="auto"/>
        <w:rPr>
          <w:rFonts w:ascii="Arial" w:hAnsi="Arial" w:cs="Arial"/>
          <w:b/>
          <w:bCs/>
          <w:sz w:val="22"/>
          <w:szCs w:val="22"/>
          <w:u w:val="single"/>
          <w:lang w:val="uk-UA"/>
        </w:rPr>
      </w:pPr>
      <w:r w:rsidRPr="00B01CC5">
        <w:rPr>
          <w:rFonts w:ascii="Arial" w:hAnsi="Arial" w:cs="Arial"/>
          <w:b/>
          <w:bCs/>
          <w:sz w:val="22"/>
          <w:szCs w:val="22"/>
          <w:u w:val="single"/>
          <w:lang w:val="uk-UA"/>
        </w:rPr>
        <w:t>І</w:t>
      </w:r>
      <w:r w:rsidRPr="003F03BA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 xml:space="preserve">. </w:t>
      </w:r>
      <w:r w:rsidR="001F248D" w:rsidRPr="003F03BA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>Частина</w:t>
      </w:r>
      <w:r w:rsidR="00CF5525" w:rsidRPr="003F03BA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ab/>
      </w:r>
      <w:r w:rsidR="00300ECC" w:rsidRPr="003F03BA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>(</w:t>
      </w:r>
      <w:r w:rsidR="001C1188"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>3</w:t>
      </w:r>
      <w:r w:rsidR="00C73479"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>0</w:t>
      </w:r>
      <w:r w:rsidR="00CF5525"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 xml:space="preserve"> </w:t>
      </w:r>
      <w:r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>балів</w:t>
      </w:r>
      <w:r w:rsidR="00300ECC"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EE2B72" w:rsidRPr="00B01CC5" w14:paraId="2B45E76D" w14:textId="77777777" w:rsidTr="00980F40">
        <w:tc>
          <w:tcPr>
            <w:tcW w:w="10456" w:type="dxa"/>
            <w:shd w:val="clear" w:color="auto" w:fill="D9D9D9" w:themeFill="background1" w:themeFillShade="D9"/>
          </w:tcPr>
          <w:p w14:paraId="018A440A" w14:textId="77777777" w:rsidR="00B01CC5" w:rsidRPr="00B01CC5" w:rsidRDefault="00B01CC5" w:rsidP="005E607C">
            <w:pPr>
              <w:spacing w:line="240" w:lineRule="auto"/>
              <w:rPr>
                <w:rFonts w:ascii="Arial" w:hAnsi="Arial" w:cs="Arial"/>
                <w:b/>
                <w:sz w:val="4"/>
                <w:szCs w:val="22"/>
                <w:lang w:val="uk-UA"/>
              </w:rPr>
            </w:pPr>
          </w:p>
          <w:p w14:paraId="15E88BDB" w14:textId="77777777" w:rsidR="00EE2B72" w:rsidRDefault="005E607C" w:rsidP="005E607C">
            <w:pPr>
              <w:spacing w:line="240" w:lineRule="auto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B01CC5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Прочитайте уважно наступний текст</w:t>
            </w:r>
            <w:r w:rsidR="00EE2B72" w:rsidRPr="00B01CC5">
              <w:rPr>
                <w:rFonts w:ascii="Arial" w:hAnsi="Arial" w:cs="Arial"/>
                <w:b/>
                <w:sz w:val="22"/>
                <w:szCs w:val="22"/>
                <w:lang w:val="uk-UA"/>
              </w:rPr>
              <w:t>:</w:t>
            </w:r>
          </w:p>
          <w:p w14:paraId="01DA3593" w14:textId="738379E7" w:rsidR="00B01CC5" w:rsidRPr="00B01CC5" w:rsidRDefault="00B01CC5" w:rsidP="005E607C">
            <w:pPr>
              <w:spacing w:line="240" w:lineRule="auto"/>
              <w:rPr>
                <w:rFonts w:ascii="Arial" w:eastAsia="Times New Roman" w:hAnsi="Arial" w:cs="Arial"/>
                <w:sz w:val="2"/>
                <w:szCs w:val="22"/>
                <w:lang w:val="uk-UA" w:eastAsia="ro-RO"/>
              </w:rPr>
            </w:pPr>
          </w:p>
        </w:tc>
      </w:tr>
    </w:tbl>
    <w:p w14:paraId="60195FB6" w14:textId="07299C2D" w:rsidR="001F248D" w:rsidRPr="00F17A77" w:rsidRDefault="000F72FE" w:rsidP="007926B8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10"/>
          <w:lang w:val="uk-UA"/>
        </w:rPr>
      </w:pPr>
      <w:r w:rsidRPr="00B01CC5">
        <w:rPr>
          <w:rFonts w:ascii="Arial" w:eastAsia="Times New Roman" w:hAnsi="Arial" w:cs="Arial"/>
          <w:color w:val="000000"/>
          <w:lang w:val="uk-UA" w:eastAsia="ro-RO"/>
        </w:rPr>
        <w:t xml:space="preserve"> </w:t>
      </w:r>
    </w:p>
    <w:p w14:paraId="36DFC13E" w14:textId="40B3D84C" w:rsidR="00CF7600" w:rsidRDefault="00CF7600" w:rsidP="00CF7600">
      <w:pPr>
        <w:spacing w:line="240" w:lineRule="auto"/>
        <w:ind w:firstLine="454"/>
        <w:rPr>
          <w:rFonts w:ascii="Arial" w:hAnsi="Arial" w:cs="Arial"/>
          <w:color w:val="000000" w:themeColor="text1"/>
          <w:sz w:val="22"/>
          <w:lang w:val="uk-UA"/>
        </w:rPr>
      </w:pPr>
    </w:p>
    <w:p w14:paraId="5525393E" w14:textId="58E0815F" w:rsidR="005B7CA5" w:rsidRPr="00DF71CD" w:rsidRDefault="005B7CA5" w:rsidP="005B7CA5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89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  <w:r w:rsidRPr="00B01CC5">
        <w:rPr>
          <w:rFonts w:ascii="Times New Roman" w:eastAsia="Times New Roman" w:hAnsi="Times New Roman"/>
          <w:color w:val="000000"/>
          <w:sz w:val="22"/>
          <w:szCs w:val="20"/>
          <w:lang w:val="uk-UA" w:eastAsia="ro-RO"/>
        </w:rPr>
        <w:t xml:space="preserve"> </w:t>
      </w:r>
      <w:r w:rsidRPr="00DF71CD">
        <w:rPr>
          <w:rFonts w:ascii="Arial" w:eastAsia="MS Mincho" w:hAnsi="Arial" w:cs="Arial"/>
          <w:b/>
          <w:sz w:val="20"/>
          <w:szCs w:val="22"/>
          <w:lang w:val="uk-UA" w:eastAsia="ja-JP"/>
        </w:rPr>
        <w:t xml:space="preserve"> </w:t>
      </w:r>
    </w:p>
    <w:p w14:paraId="6A483520" w14:textId="77777777" w:rsidR="00B7509B" w:rsidRDefault="005B7CA5" w:rsidP="00265E9F">
      <w:pPr>
        <w:tabs>
          <w:tab w:val="left" w:pos="2430"/>
        </w:tabs>
        <w:autoSpaceDE w:val="0"/>
        <w:autoSpaceDN w:val="0"/>
        <w:adjustRightInd w:val="0"/>
        <w:ind w:left="1890"/>
        <w:rPr>
          <w:rFonts w:ascii="Arial" w:eastAsia="Times New Roman" w:hAnsi="Arial" w:cs="Arial"/>
          <w:color w:val="000000"/>
          <w:sz w:val="22"/>
          <w:szCs w:val="20"/>
          <w:lang w:val="ro-RO" w:eastAsia="ro-RO"/>
        </w:rPr>
      </w:pPr>
      <w:r w:rsidRPr="006F7550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«</w:t>
      </w:r>
      <w:r w:rsidR="00B7509B">
        <w:rPr>
          <w:rFonts w:ascii="Arial" w:eastAsia="Times New Roman" w:hAnsi="Arial" w:cs="Arial"/>
          <w:color w:val="000000"/>
          <w:sz w:val="22"/>
          <w:szCs w:val="20"/>
          <w:lang w:val="ro-RO" w:eastAsia="ro-RO"/>
        </w:rPr>
        <w:t xml:space="preserve"> </w:t>
      </w:r>
      <w:proofErr w:type="spellStart"/>
      <w:r w:rsidR="00B7509B" w:rsidRPr="00B7509B">
        <w:rPr>
          <w:rFonts w:ascii="Arial" w:eastAsia="Times New Roman" w:hAnsi="Arial" w:cs="Arial"/>
          <w:color w:val="000000"/>
          <w:sz w:val="22"/>
          <w:szCs w:val="20"/>
          <w:lang w:val="ro-RO" w:eastAsia="ro-RO"/>
        </w:rPr>
        <w:t>Посіяла</w:t>
      </w:r>
      <w:proofErr w:type="spellEnd"/>
      <w:r w:rsidR="00B7509B" w:rsidRPr="00B7509B">
        <w:rPr>
          <w:rFonts w:ascii="Arial" w:eastAsia="Times New Roman" w:hAnsi="Arial" w:cs="Arial"/>
          <w:color w:val="000000"/>
          <w:sz w:val="22"/>
          <w:szCs w:val="20"/>
          <w:lang w:val="ro-RO" w:eastAsia="ro-RO"/>
        </w:rPr>
        <w:t xml:space="preserve"> </w:t>
      </w:r>
      <w:proofErr w:type="spellStart"/>
      <w:r w:rsidR="00B7509B" w:rsidRPr="00B7509B">
        <w:rPr>
          <w:rFonts w:ascii="Arial" w:eastAsia="Times New Roman" w:hAnsi="Arial" w:cs="Arial"/>
          <w:color w:val="000000"/>
          <w:sz w:val="22"/>
          <w:szCs w:val="20"/>
          <w:lang w:val="ro-RO" w:eastAsia="ro-RO"/>
        </w:rPr>
        <w:t>людям</w:t>
      </w:r>
      <w:proofErr w:type="spellEnd"/>
      <w:r w:rsidR="00B7509B" w:rsidRPr="00B7509B">
        <w:rPr>
          <w:rFonts w:ascii="Arial" w:eastAsia="Times New Roman" w:hAnsi="Arial" w:cs="Arial"/>
          <w:color w:val="000000"/>
          <w:sz w:val="22"/>
          <w:szCs w:val="20"/>
          <w:lang w:val="ro-RO" w:eastAsia="ro-RO"/>
        </w:rPr>
        <w:t xml:space="preserve"> </w:t>
      </w:r>
      <w:proofErr w:type="spellStart"/>
      <w:r w:rsidR="00B7509B" w:rsidRPr="00B7509B">
        <w:rPr>
          <w:rFonts w:ascii="Arial" w:eastAsia="Times New Roman" w:hAnsi="Arial" w:cs="Arial"/>
          <w:color w:val="000000"/>
          <w:sz w:val="22"/>
          <w:szCs w:val="20"/>
          <w:lang w:val="ro-RO" w:eastAsia="ro-RO"/>
        </w:rPr>
        <w:t>літа</w:t>
      </w:r>
      <w:proofErr w:type="spellEnd"/>
      <w:r w:rsidR="00B7509B" w:rsidRPr="00B7509B">
        <w:rPr>
          <w:rFonts w:ascii="Arial" w:eastAsia="Times New Roman" w:hAnsi="Arial" w:cs="Arial"/>
          <w:color w:val="000000"/>
          <w:sz w:val="22"/>
          <w:szCs w:val="20"/>
          <w:lang w:val="ro-RO" w:eastAsia="ro-RO"/>
        </w:rPr>
        <w:t xml:space="preserve"> </w:t>
      </w:r>
      <w:proofErr w:type="spellStart"/>
      <w:r w:rsidR="00B7509B" w:rsidRPr="00B7509B">
        <w:rPr>
          <w:rFonts w:ascii="Arial" w:eastAsia="Times New Roman" w:hAnsi="Arial" w:cs="Arial"/>
          <w:color w:val="000000"/>
          <w:sz w:val="22"/>
          <w:szCs w:val="20"/>
          <w:lang w:val="ro-RO" w:eastAsia="ro-RO"/>
        </w:rPr>
        <w:t>свої</w:t>
      </w:r>
      <w:proofErr w:type="spellEnd"/>
      <w:r w:rsidR="00B7509B" w:rsidRPr="00B7509B">
        <w:rPr>
          <w:rFonts w:ascii="Arial" w:eastAsia="Times New Roman" w:hAnsi="Arial" w:cs="Arial"/>
          <w:color w:val="000000"/>
          <w:sz w:val="22"/>
          <w:szCs w:val="20"/>
          <w:lang w:val="ro-RO" w:eastAsia="ro-RO"/>
        </w:rPr>
        <w:t xml:space="preserve">, </w:t>
      </w:r>
      <w:proofErr w:type="spellStart"/>
      <w:r w:rsidR="00B7509B" w:rsidRPr="00B7509B">
        <w:rPr>
          <w:rFonts w:ascii="Arial" w:eastAsia="Times New Roman" w:hAnsi="Arial" w:cs="Arial"/>
          <w:color w:val="000000"/>
          <w:sz w:val="22"/>
          <w:szCs w:val="20"/>
          <w:lang w:val="ro-RO" w:eastAsia="ro-RO"/>
        </w:rPr>
        <w:t>літечка</w:t>
      </w:r>
      <w:proofErr w:type="spellEnd"/>
      <w:r w:rsidR="00B7509B" w:rsidRPr="00B7509B">
        <w:rPr>
          <w:rFonts w:ascii="Arial" w:eastAsia="Times New Roman" w:hAnsi="Arial" w:cs="Arial"/>
          <w:color w:val="000000"/>
          <w:sz w:val="22"/>
          <w:szCs w:val="20"/>
          <w:lang w:val="ro-RO" w:eastAsia="ro-RO"/>
        </w:rPr>
        <w:t xml:space="preserve"> </w:t>
      </w:r>
      <w:proofErr w:type="spellStart"/>
      <w:r w:rsidR="00B7509B" w:rsidRPr="00B7509B">
        <w:rPr>
          <w:rFonts w:ascii="Arial" w:eastAsia="Times New Roman" w:hAnsi="Arial" w:cs="Arial"/>
          <w:color w:val="000000"/>
          <w:sz w:val="22"/>
          <w:szCs w:val="20"/>
          <w:lang w:val="ro-RO" w:eastAsia="ro-RO"/>
        </w:rPr>
        <w:t>житом</w:t>
      </w:r>
      <w:proofErr w:type="spellEnd"/>
      <w:r w:rsidR="00B7509B" w:rsidRPr="00B7509B">
        <w:rPr>
          <w:rFonts w:ascii="Arial" w:eastAsia="Times New Roman" w:hAnsi="Arial" w:cs="Arial"/>
          <w:color w:val="000000"/>
          <w:sz w:val="22"/>
          <w:szCs w:val="20"/>
          <w:lang w:val="ro-RO" w:eastAsia="ro-RO"/>
        </w:rPr>
        <w:t>,</w:t>
      </w:r>
    </w:p>
    <w:p w14:paraId="7E535D9E" w14:textId="7CD3F418" w:rsidR="00DA4D74" w:rsidRPr="00DA4D74" w:rsidRDefault="00DA4D74" w:rsidP="00265E9F">
      <w:pPr>
        <w:tabs>
          <w:tab w:val="left" w:pos="2430"/>
        </w:tabs>
        <w:autoSpaceDE w:val="0"/>
        <w:autoSpaceDN w:val="0"/>
        <w:adjustRightInd w:val="0"/>
        <w:ind w:left="189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Прибрала планету, послала стежкам споришу,</w:t>
      </w:r>
    </w:p>
    <w:p w14:paraId="5F3B6B83" w14:textId="77777777" w:rsidR="00DA4D74" w:rsidRPr="00DA4D74" w:rsidRDefault="00DA4D74" w:rsidP="00265E9F">
      <w:pPr>
        <w:tabs>
          <w:tab w:val="left" w:pos="2430"/>
        </w:tabs>
        <w:autoSpaceDE w:val="0"/>
        <w:autoSpaceDN w:val="0"/>
        <w:adjustRightInd w:val="0"/>
        <w:ind w:left="189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Навчила дітей, як на світі по совісті жити,</w:t>
      </w:r>
    </w:p>
    <w:p w14:paraId="059856D6" w14:textId="77777777" w:rsidR="00DA4D74" w:rsidRPr="00DA4D74" w:rsidRDefault="00DA4D74" w:rsidP="00265E9F">
      <w:pPr>
        <w:tabs>
          <w:tab w:val="left" w:pos="2430"/>
        </w:tabs>
        <w:autoSpaceDE w:val="0"/>
        <w:autoSpaceDN w:val="0"/>
        <w:adjustRightInd w:val="0"/>
        <w:ind w:left="189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Зітхнула полегко —і тихо пішла за межу.</w:t>
      </w:r>
    </w:p>
    <w:p w14:paraId="404805D7" w14:textId="77777777" w:rsidR="00DA4D74" w:rsidRPr="00DA4D74" w:rsidRDefault="00DA4D74" w:rsidP="00265E9F">
      <w:pPr>
        <w:tabs>
          <w:tab w:val="left" w:pos="2430"/>
        </w:tabs>
        <w:autoSpaceDE w:val="0"/>
        <w:autoSpaceDN w:val="0"/>
        <w:adjustRightInd w:val="0"/>
        <w:ind w:left="189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</w:p>
    <w:p w14:paraId="2614E87E" w14:textId="77777777" w:rsidR="00DA4D74" w:rsidRPr="00DA4D74" w:rsidRDefault="00DA4D74" w:rsidP="00265E9F">
      <w:pPr>
        <w:tabs>
          <w:tab w:val="left" w:pos="2430"/>
        </w:tabs>
        <w:autoSpaceDE w:val="0"/>
        <w:autoSpaceDN w:val="0"/>
        <w:adjustRightInd w:val="0"/>
        <w:ind w:left="270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— Куди ж це ви, мамо?! — сполохано кинулись діти,</w:t>
      </w:r>
    </w:p>
    <w:p w14:paraId="0B27E605" w14:textId="77777777" w:rsidR="00DA4D74" w:rsidRPr="00DA4D74" w:rsidRDefault="00DA4D74" w:rsidP="00265E9F">
      <w:pPr>
        <w:tabs>
          <w:tab w:val="left" w:pos="2430"/>
        </w:tabs>
        <w:autoSpaceDE w:val="0"/>
        <w:autoSpaceDN w:val="0"/>
        <w:adjustRightInd w:val="0"/>
        <w:ind w:left="270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— Куди ви, бабусю? — онуки біжать до воріт.</w:t>
      </w:r>
    </w:p>
    <w:p w14:paraId="14B002CB" w14:textId="62B2FA4B" w:rsidR="00DA4D74" w:rsidRPr="00DA4D74" w:rsidRDefault="00DA4D74" w:rsidP="00265E9F">
      <w:pPr>
        <w:tabs>
          <w:tab w:val="left" w:pos="2430"/>
        </w:tabs>
        <w:autoSpaceDE w:val="0"/>
        <w:autoSpaceDN w:val="0"/>
        <w:adjustRightInd w:val="0"/>
        <w:ind w:left="270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— Та я недалечко...</w:t>
      </w:r>
      <w:r w:rsidR="00DC2FEB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 xml:space="preserve"> </w:t>
      </w: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де сонце лягає спочити.</w:t>
      </w:r>
    </w:p>
    <w:p w14:paraId="3F67E955" w14:textId="0738E7E4" w:rsidR="00DA4D74" w:rsidRPr="00DA4D74" w:rsidRDefault="00DA4D74" w:rsidP="00265E9F">
      <w:pPr>
        <w:tabs>
          <w:tab w:val="left" w:pos="2430"/>
        </w:tabs>
        <w:autoSpaceDE w:val="0"/>
        <w:autoSpaceDN w:val="0"/>
        <w:adjustRightInd w:val="0"/>
        <w:ind w:left="270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Пора мені, діти...</w:t>
      </w:r>
      <w:r w:rsidR="00DC2FEB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 xml:space="preserve"> </w:t>
      </w: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А ви вже без мене ростіть.</w:t>
      </w:r>
    </w:p>
    <w:p w14:paraId="106F3594" w14:textId="77777777" w:rsidR="00DA4D74" w:rsidRPr="00DA4D74" w:rsidRDefault="00DA4D74" w:rsidP="00265E9F">
      <w:pPr>
        <w:tabs>
          <w:tab w:val="left" w:pos="2430"/>
        </w:tabs>
        <w:autoSpaceDE w:val="0"/>
        <w:autoSpaceDN w:val="0"/>
        <w:adjustRightInd w:val="0"/>
        <w:ind w:left="189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</w:p>
    <w:p w14:paraId="15671E20" w14:textId="052F5EBC" w:rsidR="00DA4D74" w:rsidRPr="00DA4D74" w:rsidRDefault="00DA4D74" w:rsidP="00265E9F">
      <w:pPr>
        <w:tabs>
          <w:tab w:val="left" w:pos="2430"/>
        </w:tabs>
        <w:autoSpaceDE w:val="0"/>
        <w:autoSpaceDN w:val="0"/>
        <w:adjustRightInd w:val="0"/>
        <w:ind w:left="189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— Та як же без вас ми?.</w:t>
      </w:r>
      <w:r w:rsidR="00D174B8" w:rsidRPr="00DC2FEB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 xml:space="preserve">. </w:t>
      </w: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Та що ви намислили, мамо?</w:t>
      </w:r>
    </w:p>
    <w:p w14:paraId="2FFB5D4F" w14:textId="39BB5430" w:rsidR="00DA4D74" w:rsidRPr="00DA4D74" w:rsidRDefault="00DA4D74" w:rsidP="00265E9F">
      <w:pPr>
        <w:tabs>
          <w:tab w:val="left" w:pos="2430"/>
        </w:tabs>
        <w:autoSpaceDE w:val="0"/>
        <w:autoSpaceDN w:val="0"/>
        <w:adjustRightInd w:val="0"/>
        <w:ind w:left="189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— А хто нас, бабусю,</w:t>
      </w:r>
      <w:r w:rsidR="00D174B8" w:rsidRPr="00DC2FEB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 xml:space="preserve"> </w:t>
      </w: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у сон поведе по казках?</w:t>
      </w:r>
    </w:p>
    <w:p w14:paraId="59377591" w14:textId="77777777" w:rsidR="00DA4D74" w:rsidRPr="00DA4D74" w:rsidRDefault="00DA4D74" w:rsidP="00265E9F">
      <w:pPr>
        <w:tabs>
          <w:tab w:val="left" w:pos="2430"/>
        </w:tabs>
        <w:autoSpaceDE w:val="0"/>
        <w:autoSpaceDN w:val="0"/>
        <w:adjustRightInd w:val="0"/>
        <w:ind w:left="189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— А я вам лишаю всі райдуги із журавлями,</w:t>
      </w:r>
    </w:p>
    <w:p w14:paraId="3FA61BA9" w14:textId="77777777" w:rsidR="00DA4D74" w:rsidRPr="00DA4D74" w:rsidRDefault="00DA4D74" w:rsidP="00265E9F">
      <w:pPr>
        <w:tabs>
          <w:tab w:val="left" w:pos="2430"/>
        </w:tabs>
        <w:autoSpaceDE w:val="0"/>
        <w:autoSpaceDN w:val="0"/>
        <w:adjustRightInd w:val="0"/>
        <w:ind w:left="189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І срібло на травах, і золото на колосках.</w:t>
      </w:r>
    </w:p>
    <w:p w14:paraId="627FF005" w14:textId="77777777" w:rsidR="00DA4D74" w:rsidRPr="00DA4D74" w:rsidRDefault="00DA4D74" w:rsidP="00265E9F">
      <w:pPr>
        <w:tabs>
          <w:tab w:val="left" w:pos="2430"/>
        </w:tabs>
        <w:autoSpaceDE w:val="0"/>
        <w:autoSpaceDN w:val="0"/>
        <w:adjustRightInd w:val="0"/>
        <w:ind w:left="189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</w:p>
    <w:p w14:paraId="6127D08C" w14:textId="4100C833" w:rsidR="00DA4D74" w:rsidRPr="00DA4D74" w:rsidRDefault="00DA4D74" w:rsidP="00265E9F">
      <w:pPr>
        <w:tabs>
          <w:tab w:val="left" w:pos="2430"/>
        </w:tabs>
        <w:autoSpaceDE w:val="0"/>
        <w:autoSpaceDN w:val="0"/>
        <w:adjustRightInd w:val="0"/>
        <w:ind w:left="270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— Не треба нам райдуг,</w:t>
      </w:r>
      <w:r w:rsidR="00D174B8" w:rsidRPr="00DC2FEB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 xml:space="preserve"> </w:t>
      </w: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не треба нам срібла і злота,</w:t>
      </w:r>
    </w:p>
    <w:p w14:paraId="4F7877CE" w14:textId="77777777" w:rsidR="00DA4D74" w:rsidRPr="00DA4D74" w:rsidRDefault="00DA4D74" w:rsidP="00265E9F">
      <w:pPr>
        <w:tabs>
          <w:tab w:val="left" w:pos="2430"/>
        </w:tabs>
        <w:autoSpaceDE w:val="0"/>
        <w:autoSpaceDN w:val="0"/>
        <w:adjustRightInd w:val="0"/>
        <w:ind w:left="270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Аби тільки ви нас чекали завжди край воріт.</w:t>
      </w:r>
    </w:p>
    <w:p w14:paraId="5B98F7B8" w14:textId="77777777" w:rsidR="00DA4D74" w:rsidRPr="00DA4D74" w:rsidRDefault="00DA4D74" w:rsidP="00265E9F">
      <w:pPr>
        <w:tabs>
          <w:tab w:val="left" w:pos="2430"/>
        </w:tabs>
        <w:autoSpaceDE w:val="0"/>
        <w:autoSpaceDN w:val="0"/>
        <w:adjustRightInd w:val="0"/>
        <w:ind w:left="270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Та ми ж переробим усю вашу вічну роботу,—</w:t>
      </w:r>
    </w:p>
    <w:p w14:paraId="16643E8A" w14:textId="11BF3F68" w:rsidR="00DA4D74" w:rsidRDefault="00DA4D74" w:rsidP="00265E9F">
      <w:pPr>
        <w:tabs>
          <w:tab w:val="left" w:pos="2430"/>
        </w:tabs>
        <w:autoSpaceDE w:val="0"/>
        <w:autoSpaceDN w:val="0"/>
        <w:adjustRightInd w:val="0"/>
        <w:ind w:left="270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Лишайтесь, матусю. Навіки лишайтесь. Не йдіть.</w:t>
      </w:r>
      <w:bookmarkStart w:id="0" w:name="_GoBack"/>
      <w:bookmarkEnd w:id="0"/>
      <w:r w:rsidR="006C6901" w:rsidRPr="006C6901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»</w:t>
      </w:r>
    </w:p>
    <w:p w14:paraId="73364B3E" w14:textId="7AE6FA95" w:rsidR="00265E9F" w:rsidRDefault="00265E9F" w:rsidP="00DA4D74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89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</w:p>
    <w:p w14:paraId="0A282C67" w14:textId="7B845E53" w:rsidR="00265E9F" w:rsidRDefault="00265E9F" w:rsidP="00DA4D74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89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</w:p>
    <w:p w14:paraId="2023874C" w14:textId="36EF1BBB" w:rsidR="00265E9F" w:rsidRDefault="00265E9F" w:rsidP="00265E9F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890"/>
        <w:jc w:val="right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  <w:r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 xml:space="preserve">                                   </w:t>
      </w: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(</w:t>
      </w:r>
      <w:r w:rsidRPr="00D174B8">
        <w:rPr>
          <w:rFonts w:ascii="Arial" w:eastAsia="Times New Roman" w:hAnsi="Arial" w:cs="Arial"/>
          <w:b/>
          <w:i/>
          <w:color w:val="000000"/>
          <w:sz w:val="22"/>
          <w:szCs w:val="20"/>
          <w:lang w:val="uk-UA" w:eastAsia="ro-RO"/>
        </w:rPr>
        <w:t>Пісня про матір</w:t>
      </w: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 xml:space="preserve"> - </w:t>
      </w:r>
      <w:r w:rsidRPr="00D174B8">
        <w:rPr>
          <w:rFonts w:ascii="Arial" w:eastAsia="Times New Roman" w:hAnsi="Arial" w:cs="Arial"/>
          <w:i/>
          <w:color w:val="000000"/>
          <w:sz w:val="22"/>
          <w:szCs w:val="20"/>
          <w:lang w:val="uk-UA" w:eastAsia="ro-RO"/>
        </w:rPr>
        <w:t>Борис Олійник</w:t>
      </w: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>)</w:t>
      </w:r>
    </w:p>
    <w:p w14:paraId="7E01CE5C" w14:textId="1F46C108" w:rsidR="00265E9F" w:rsidRDefault="00265E9F" w:rsidP="00DA4D74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89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</w:p>
    <w:p w14:paraId="78680421" w14:textId="1366DD92" w:rsidR="00265E9F" w:rsidRDefault="00265E9F" w:rsidP="00DA4D74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89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</w:p>
    <w:p w14:paraId="6C4EDF3C" w14:textId="5C82623E" w:rsidR="00265E9F" w:rsidRDefault="00265E9F" w:rsidP="00DA4D74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890"/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</w:pPr>
    </w:p>
    <w:p w14:paraId="4BD5901C" w14:textId="21077A64" w:rsidR="00555B30" w:rsidRPr="00CF7600" w:rsidRDefault="00DA4D74" w:rsidP="00DA4D74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890"/>
        <w:rPr>
          <w:rFonts w:ascii="Arial" w:hAnsi="Arial" w:cs="Arial"/>
          <w:color w:val="000000" w:themeColor="text1"/>
          <w:sz w:val="8"/>
          <w:lang w:val="uk-UA"/>
        </w:rPr>
      </w:pP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ab/>
      </w: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ab/>
      </w: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ab/>
      </w: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ab/>
      </w: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ab/>
      </w:r>
      <w:r w:rsidRPr="00DA4D74">
        <w:rPr>
          <w:rFonts w:ascii="Arial" w:eastAsia="Times New Roman" w:hAnsi="Arial" w:cs="Arial"/>
          <w:color w:val="000000"/>
          <w:sz w:val="22"/>
          <w:szCs w:val="20"/>
          <w:lang w:val="uk-UA" w:eastAsia="ro-RO"/>
        </w:rPr>
        <w:tab/>
      </w:r>
    </w:p>
    <w:tbl>
      <w:tblPr>
        <w:tblStyle w:val="TableGrid"/>
        <w:tblpPr w:leftFromText="180" w:rightFromText="180" w:vertAnchor="text" w:horzAnchor="margin" w:tblpY="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F17A77" w14:paraId="48D57C16" w14:textId="77777777" w:rsidTr="007A212F">
        <w:trPr>
          <w:trHeight w:val="274"/>
        </w:trPr>
        <w:tc>
          <w:tcPr>
            <w:tcW w:w="10456" w:type="dxa"/>
            <w:shd w:val="clear" w:color="auto" w:fill="D9D9D9" w:themeFill="background1" w:themeFillShade="D9"/>
          </w:tcPr>
          <w:p w14:paraId="6250979E" w14:textId="5921FB89" w:rsidR="00F17A77" w:rsidRPr="00F17A77" w:rsidRDefault="00615633" w:rsidP="007A212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22"/>
                <w:lang w:val="uk-UA"/>
              </w:rPr>
            </w:pPr>
            <w:r w:rsidRPr="0061563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lastRenderedPageBreak/>
              <w:t>На основі поданого тексту виконайте такі завдання:</w:t>
            </w:r>
          </w:p>
        </w:tc>
      </w:tr>
    </w:tbl>
    <w:p w14:paraId="388EAD60" w14:textId="5AA68FBE" w:rsidR="001F248D" w:rsidRDefault="001F248D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00BE714F" w14:textId="77777777" w:rsidR="00615633" w:rsidRDefault="00615633" w:rsidP="00863F3C">
      <w:pPr>
        <w:spacing w:line="240" w:lineRule="auto"/>
        <w:rPr>
          <w:rFonts w:ascii="Arial" w:hAnsi="Arial" w:cs="Arial"/>
          <w:color w:val="000000" w:themeColor="text1"/>
          <w:sz w:val="8"/>
          <w:lang w:val="uk-UA"/>
        </w:rPr>
      </w:pPr>
    </w:p>
    <w:p w14:paraId="55653C89" w14:textId="77777777" w:rsidR="00615633" w:rsidRDefault="00615633" w:rsidP="00863F3C">
      <w:pPr>
        <w:spacing w:line="240" w:lineRule="auto"/>
        <w:rPr>
          <w:rFonts w:ascii="Arial" w:hAnsi="Arial" w:cs="Arial"/>
          <w:color w:val="000000" w:themeColor="text1"/>
          <w:sz w:val="8"/>
          <w:lang w:val="uk-UA"/>
        </w:rPr>
      </w:pPr>
    </w:p>
    <w:p w14:paraId="40C6D79E" w14:textId="77777777" w:rsidR="00615633" w:rsidRDefault="00615633" w:rsidP="00863F3C">
      <w:pPr>
        <w:spacing w:line="240" w:lineRule="auto"/>
        <w:rPr>
          <w:rFonts w:ascii="Arial" w:hAnsi="Arial" w:cs="Arial"/>
          <w:color w:val="000000" w:themeColor="text1"/>
          <w:sz w:val="8"/>
          <w:lang w:val="uk-UA"/>
        </w:rPr>
      </w:pPr>
    </w:p>
    <w:p w14:paraId="27D1FE60" w14:textId="1776B9E9" w:rsidR="00F17A77" w:rsidRDefault="00302785" w:rsidP="00863F3C">
      <w:pPr>
        <w:spacing w:line="240" w:lineRule="auto"/>
        <w:rPr>
          <w:rFonts w:ascii="Arial" w:hAnsi="Arial" w:cs="Arial"/>
          <w:color w:val="000000" w:themeColor="text1"/>
          <w:sz w:val="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602E6028" wp14:editId="71A30751">
                <wp:simplePos x="0" y="0"/>
                <wp:positionH relativeFrom="column">
                  <wp:posOffset>5954109</wp:posOffset>
                </wp:positionH>
                <wp:positionV relativeFrom="paragraph">
                  <wp:posOffset>57916</wp:posOffset>
                </wp:positionV>
                <wp:extent cx="681377" cy="266700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377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31E11" w14:textId="7D97E636" w:rsidR="008E2494" w:rsidRPr="005B7CA5" w:rsidRDefault="008E2494" w:rsidP="00E261D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4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E6028" id="Text Box 2" o:spid="_x0000_s1030" type="#_x0000_t202" style="position:absolute;left:0;text-align:left;margin-left:468.85pt;margin-top:4.55pt;width:53.65pt;height:21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" filled="f" stroked="f">
                <v:textbox>
                  <w:txbxContent>
                    <w:p w14:paraId="04C31E11" w14:textId="7D97E636" w:rsidR="008E2494" w:rsidRPr="005B7CA5" w:rsidRDefault="008E2494" w:rsidP="00E261D0">
                      <w:pP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4</w:t>
                      </w:r>
                      <w:r w:rsidRPr="00A43D10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бал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F17A77" w14:paraId="48C37E44" w14:textId="77777777" w:rsidTr="00CF7600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2AA491F5" w14:textId="3CBE43C2" w:rsidR="00E261D0" w:rsidRP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743D5738" w14:textId="5A5CDA70" w:rsidR="009C638E" w:rsidRPr="009C638E" w:rsidRDefault="009C638E" w:rsidP="009C638E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10"/>
                <w:lang w:val="uk-UA"/>
              </w:rPr>
            </w:pPr>
          </w:p>
          <w:p w14:paraId="1DB17684" w14:textId="57B15D50" w:rsidR="00220D09" w:rsidRPr="00220D09" w:rsidRDefault="00DA4D74" w:rsidP="00B7509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right="895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  <w:r w:rsidRPr="00DA4D74">
              <w:rPr>
                <w:rFonts w:ascii="Arial" w:hAnsi="Arial" w:cs="Arial"/>
                <w:b/>
                <w:noProof/>
                <w:lang w:val="uk-UA"/>
              </w:rPr>
              <w:t>Визнач</w:t>
            </w:r>
            <w:r w:rsidR="00B7509B">
              <w:rPr>
                <w:rFonts w:ascii="Arial" w:hAnsi="Arial" w:cs="Arial"/>
                <w:b/>
                <w:noProof/>
                <w:lang w:val="uk-UA"/>
              </w:rPr>
              <w:t>т</w:t>
            </w:r>
            <w:r w:rsidR="00B7509B" w:rsidRPr="00B7509B">
              <w:rPr>
                <w:rFonts w:ascii="Arial" w:hAnsi="Arial" w:cs="Arial"/>
                <w:b/>
                <w:noProof/>
                <w:lang w:val="uk-UA"/>
              </w:rPr>
              <w:t>е</w:t>
            </w:r>
            <w:r w:rsidRPr="00DA4D74">
              <w:rPr>
                <w:rFonts w:ascii="Arial" w:hAnsi="Arial" w:cs="Arial"/>
                <w:b/>
                <w:noProof/>
                <w:lang w:val="uk-UA"/>
              </w:rPr>
              <w:t xml:space="preserve"> тему поданого уривка</w:t>
            </w:r>
            <w:r w:rsidR="005B7CA5" w:rsidRPr="00555B30">
              <w:rPr>
                <w:rFonts w:ascii="Arial" w:hAnsi="Arial" w:cs="Arial"/>
                <w:b/>
                <w:noProof/>
                <w:lang w:val="uk-UA"/>
              </w:rPr>
              <w:t>.</w:t>
            </w:r>
            <w:r w:rsidR="005B7CA5">
              <w:rPr>
                <w:rFonts w:ascii="Arial" w:hAnsi="Arial" w:cs="Arial"/>
                <w:b/>
                <w:noProof/>
                <w:lang w:val="uk-UA"/>
              </w:rPr>
              <w:t xml:space="preserve"> </w:t>
            </w:r>
          </w:p>
          <w:p w14:paraId="23608463" w14:textId="4497ACD2" w:rsidR="00E261D0" w:rsidRP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F17A77" w14:paraId="54440465" w14:textId="77777777" w:rsidTr="00CF7600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0ECFC84E" w14:textId="439FA50B" w:rsidR="00F17A77" w:rsidRPr="00F17A77" w:rsidRDefault="00F17A77" w:rsidP="00B60D29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</w:t>
            </w:r>
            <w:r w:rsidR="00265E9F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______________________________________________________________________________________________________________________________________________________________________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05A942F8" w14:textId="20DAD5DA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1245F206" w14:textId="254A09F9" w:rsidR="00CF7600" w:rsidRDefault="0068104C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  <w:r w:rsidRPr="00C52758">
        <w:rPr>
          <w:rFonts w:ascii="Arial" w:eastAsia="Times New Roman" w:hAnsi="Arial" w:cs="Arial"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97F6718" wp14:editId="72F9EE09">
                <wp:simplePos x="0" y="0"/>
                <wp:positionH relativeFrom="column">
                  <wp:posOffset>5879805</wp:posOffset>
                </wp:positionH>
                <wp:positionV relativeFrom="paragraph">
                  <wp:posOffset>60207</wp:posOffset>
                </wp:positionV>
                <wp:extent cx="753878" cy="266700"/>
                <wp:effectExtent l="0" t="0" r="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878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72E138" w14:textId="259FF5FB" w:rsidR="008E2494" w:rsidRPr="007F43A7" w:rsidRDefault="008E2494" w:rsidP="00E261D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6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ів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7F6718" id="_x0000_s1031" type="#_x0000_t202" style="position:absolute;left:0;text-align:left;margin-left:463pt;margin-top:4.75pt;width:59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" filled="f" stroked="f">
                <v:textbox>
                  <w:txbxContent>
                    <w:p w14:paraId="7472E138" w14:textId="259FF5FB" w:rsidR="008E2494" w:rsidRPr="007F43A7" w:rsidRDefault="008E2494" w:rsidP="00E261D0">
                      <w:pP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6</w:t>
                      </w:r>
                      <w:r w:rsidRPr="00A43D10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бал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ів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E261D0" w14:paraId="6D5C901A" w14:textId="77777777" w:rsidTr="00CC7EE9">
        <w:trPr>
          <w:trHeight w:val="480"/>
        </w:trPr>
        <w:tc>
          <w:tcPr>
            <w:tcW w:w="1043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0BB99743" w14:textId="0DAE1A50" w:rsidR="00E261D0" w:rsidRP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731E0B4E" w14:textId="0EB5E1D5" w:rsidR="00220D09" w:rsidRPr="00220D09" w:rsidRDefault="00220D09" w:rsidP="00220D09">
            <w:pPr>
              <w:pStyle w:val="ListParagraph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  <w:p w14:paraId="358597A7" w14:textId="77777777" w:rsidR="00E261D0" w:rsidRPr="007A65F7" w:rsidRDefault="005B7CA5" w:rsidP="005B7CA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right="1345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5B7CA5">
              <w:rPr>
                <w:rFonts w:ascii="Arial" w:hAnsi="Arial" w:cs="Arial"/>
                <w:b/>
                <w:sz w:val="20"/>
                <w:szCs w:val="20"/>
                <w:lang w:val="uk-UA"/>
              </w:rPr>
              <w:t>До якого літературного жанру належить текст? Подайте дві характерні риси визначеного жанру.</w:t>
            </w:r>
          </w:p>
          <w:p w14:paraId="36EE41BC" w14:textId="65D03A8D" w:rsidR="007A65F7" w:rsidRPr="00E261D0" w:rsidRDefault="007A65F7" w:rsidP="007A65F7">
            <w:pPr>
              <w:pStyle w:val="ListParagraph"/>
              <w:spacing w:after="0" w:line="240" w:lineRule="auto"/>
              <w:ind w:right="1345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E261D0" w14:paraId="14416A21" w14:textId="77777777" w:rsidTr="00CC7EE9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1311283D" w14:textId="6D67F98B" w:rsidR="00E261D0" w:rsidRPr="005B7CA5" w:rsidRDefault="00E261D0" w:rsidP="008E2494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</w:t>
            </w:r>
            <w:r w:rsidR="00265E9F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</w:t>
            </w:r>
          </w:p>
        </w:tc>
      </w:tr>
    </w:tbl>
    <w:p w14:paraId="3C9ABD17" w14:textId="7D4CD1D7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B60D29" w14:paraId="0EA2CD4B" w14:textId="77777777" w:rsidTr="008E2494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5475301F" w14:textId="06457855" w:rsidR="00B60D29" w:rsidRPr="00E261D0" w:rsidRDefault="00797ABE" w:rsidP="008E2494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C52758"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642588EE" wp14:editId="64AF00A6">
                      <wp:simplePos x="0" y="0"/>
                      <wp:positionH relativeFrom="column">
                        <wp:posOffset>5705475</wp:posOffset>
                      </wp:positionH>
                      <wp:positionV relativeFrom="paragraph">
                        <wp:posOffset>-12065</wp:posOffset>
                      </wp:positionV>
                      <wp:extent cx="837565" cy="266700"/>
                      <wp:effectExtent l="0" t="0" r="0" b="0"/>
                      <wp:wrapNone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6D3F8E" w14:textId="1B7CB187" w:rsidR="008E2494" w:rsidRPr="007F43A7" w:rsidRDefault="008E2494" w:rsidP="00797ABE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10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2588EE" id="_x0000_s1032" type="#_x0000_t202" style="position:absolute;left:0;text-align:left;margin-left:449.25pt;margin-top:-.95pt;width:65.95pt;height:21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" filled="f" stroked="f">
                      <v:textbox>
                        <w:txbxContent>
                          <w:p w14:paraId="096D3F8E" w14:textId="1B7CB187" w:rsidR="008E2494" w:rsidRPr="007F43A7" w:rsidRDefault="008E2494" w:rsidP="00797AB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10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EC4037C" w14:textId="4E365DD3" w:rsidR="00B60D29" w:rsidRPr="009C638E" w:rsidRDefault="00B60D29" w:rsidP="008E2494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10"/>
                <w:lang w:val="uk-UA"/>
              </w:rPr>
            </w:pPr>
          </w:p>
          <w:p w14:paraId="178F9FE9" w14:textId="3F47682F" w:rsidR="00DA4D74" w:rsidRPr="00DA4D74" w:rsidRDefault="00265E9F" w:rsidP="00DA4D74">
            <w:pPr>
              <w:pStyle w:val="ListParagraph"/>
              <w:numPr>
                <w:ilvl w:val="0"/>
                <w:numId w:val="21"/>
              </w:numPr>
              <w:spacing w:line="240" w:lineRule="auto"/>
              <w:ind w:right="898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265E9F">
              <w:rPr>
                <w:rFonts w:ascii="Arial" w:hAnsi="Arial" w:cs="Arial"/>
                <w:b/>
                <w:sz w:val="20"/>
                <w:szCs w:val="20"/>
                <w:lang w:val="sk-SK"/>
              </w:rPr>
              <w:t>Опишіть, що переда</w:t>
            </w:r>
            <w:r>
              <w:rPr>
                <w:rFonts w:ascii="Arial" w:hAnsi="Arial" w:cs="Arial"/>
                <w:b/>
                <w:sz w:val="20"/>
                <w:szCs w:val="20"/>
                <w:lang w:val="sk-SK"/>
              </w:rPr>
              <w:t xml:space="preserve">є </w:t>
            </w:r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>наступний</w:t>
            </w:r>
            <w:r>
              <w:rPr>
                <w:rFonts w:ascii="Arial" w:hAnsi="Arial" w:cs="Arial"/>
                <w:b/>
                <w:sz w:val="20"/>
                <w:szCs w:val="20"/>
                <w:lang w:val="sk-SK"/>
              </w:rPr>
              <w:t xml:space="preserve"> вислів із тексту</w:t>
            </w:r>
            <w:r w:rsidR="00DA4D74" w:rsidRPr="00DA4D74">
              <w:rPr>
                <w:rFonts w:ascii="Arial" w:hAnsi="Arial" w:cs="Arial"/>
                <w:b/>
                <w:sz w:val="20"/>
                <w:szCs w:val="20"/>
                <w:lang w:val="uk-UA"/>
              </w:rPr>
              <w:t>:</w:t>
            </w:r>
          </w:p>
          <w:p w14:paraId="7BF6744C" w14:textId="77777777" w:rsidR="00DA4D74" w:rsidRPr="00DA4D74" w:rsidRDefault="00DA4D74" w:rsidP="00265E9F">
            <w:pPr>
              <w:pStyle w:val="ListParagraph"/>
              <w:spacing w:line="240" w:lineRule="auto"/>
              <w:ind w:left="2038" w:right="898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DA4D74">
              <w:rPr>
                <w:rFonts w:ascii="Arial" w:hAnsi="Arial" w:cs="Arial"/>
                <w:b/>
                <w:sz w:val="20"/>
                <w:szCs w:val="20"/>
                <w:lang w:val="uk-UA"/>
              </w:rPr>
              <w:t>« — Не треба нам райдуг,не треба нам срібла і злота,</w:t>
            </w:r>
          </w:p>
          <w:p w14:paraId="30C666F1" w14:textId="130A10FA" w:rsidR="00B60D29" w:rsidRPr="00DA4D74" w:rsidRDefault="00DA4D74" w:rsidP="00265E9F">
            <w:pPr>
              <w:pStyle w:val="ListParagraph"/>
              <w:spacing w:line="240" w:lineRule="auto"/>
              <w:ind w:left="2038" w:right="898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DA4D74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Аби тільки </w:t>
            </w:r>
            <w:r w:rsidR="00265E9F">
              <w:rPr>
                <w:rFonts w:ascii="Arial" w:hAnsi="Arial" w:cs="Arial"/>
                <w:b/>
                <w:sz w:val="20"/>
                <w:szCs w:val="20"/>
                <w:lang w:val="uk-UA"/>
              </w:rPr>
              <w:t>ви нас чекали завжди край воріт</w:t>
            </w:r>
            <w:r w:rsidRPr="00DA4D74">
              <w:rPr>
                <w:rFonts w:ascii="Arial" w:hAnsi="Arial" w:cs="Arial"/>
                <w:b/>
                <w:sz w:val="20"/>
                <w:szCs w:val="20"/>
                <w:lang w:val="uk-UA"/>
              </w:rPr>
              <w:t>»</w:t>
            </w:r>
            <w:r w:rsidR="00265E9F">
              <w:rPr>
                <w:rFonts w:ascii="Arial" w:hAnsi="Arial" w:cs="Arial"/>
                <w:b/>
                <w:sz w:val="20"/>
                <w:szCs w:val="20"/>
                <w:lang w:val="uk-UA"/>
              </w:rPr>
              <w:t>.</w:t>
            </w:r>
          </w:p>
          <w:p w14:paraId="4667FC8C" w14:textId="77777777" w:rsidR="00B60D29" w:rsidRPr="00220D09" w:rsidRDefault="00B60D29" w:rsidP="008E2494">
            <w:pPr>
              <w:pStyle w:val="ListParagraph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  <w:p w14:paraId="1E506E43" w14:textId="77777777" w:rsidR="00B60D29" w:rsidRPr="00E261D0" w:rsidRDefault="00B60D29" w:rsidP="008E2494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B60D29" w14:paraId="25C8ABCD" w14:textId="77777777" w:rsidTr="008E2494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16AA7EA1" w14:textId="29DCBEBF" w:rsidR="00B60D29" w:rsidRPr="005B7CA5" w:rsidRDefault="00B60D29" w:rsidP="004139BB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5B7CA5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37D3B7FE" w14:textId="0406BE99" w:rsidR="00B60D29" w:rsidRDefault="00B60D29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11CA97DA" w14:textId="4ECE505E" w:rsidR="00ED42DA" w:rsidRDefault="00ED42D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5BEDF99E" w14:textId="21DC4669" w:rsidR="00ED42DA" w:rsidRDefault="00ED42D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1A85E3B1" w14:textId="570975EB" w:rsidR="00ED42DA" w:rsidRDefault="00ED42D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0FDA193" w14:textId="3ED4C9D8" w:rsidR="00ED42DA" w:rsidRDefault="00ED42D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045031B3" w14:textId="77777777" w:rsidR="00ED42DA" w:rsidRDefault="00ED42D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777F78" w14:paraId="53307119" w14:textId="77777777" w:rsidTr="008E2494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6B8A99B6" w14:textId="77777777" w:rsidR="00777F78" w:rsidRPr="00E261D0" w:rsidRDefault="00777F78" w:rsidP="008E2494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C52758"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4701C5CA" wp14:editId="2A0DC368">
                      <wp:simplePos x="0" y="0"/>
                      <wp:positionH relativeFrom="column">
                        <wp:posOffset>5794375</wp:posOffset>
                      </wp:positionH>
                      <wp:positionV relativeFrom="paragraph">
                        <wp:posOffset>-5715</wp:posOffset>
                      </wp:positionV>
                      <wp:extent cx="753745" cy="266700"/>
                      <wp:effectExtent l="0" t="0" r="0" b="0"/>
                      <wp:wrapNone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374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90A804" w14:textId="34A9C336" w:rsidR="008E2494" w:rsidRPr="007F43A7" w:rsidRDefault="008E2494" w:rsidP="00777F78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4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01C5CA" id="_x0000_s1033" type="#_x0000_t202" style="position:absolute;left:0;text-align:left;margin-left:456.25pt;margin-top:-.45pt;width:59.35pt;height:21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" filled="f" stroked="f">
                      <v:textbox>
                        <w:txbxContent>
                          <w:p w14:paraId="7F90A804" w14:textId="34A9C336" w:rsidR="008E2494" w:rsidRPr="007F43A7" w:rsidRDefault="008E2494" w:rsidP="00777F78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4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F37C97D" w14:textId="77777777" w:rsidR="00777F78" w:rsidRPr="009C638E" w:rsidRDefault="00777F78" w:rsidP="008E2494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10"/>
                <w:lang w:val="uk-UA"/>
              </w:rPr>
            </w:pPr>
          </w:p>
          <w:p w14:paraId="5A398950" w14:textId="0FC5B4D2" w:rsidR="00777F78" w:rsidRPr="00B60D29" w:rsidRDefault="00DA4D74" w:rsidP="00DA4D74">
            <w:pPr>
              <w:pStyle w:val="ListParagraph"/>
              <w:numPr>
                <w:ilvl w:val="0"/>
                <w:numId w:val="21"/>
              </w:numPr>
              <w:spacing w:line="240" w:lineRule="auto"/>
              <w:ind w:right="898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DA4D74">
              <w:rPr>
                <w:rFonts w:ascii="Arial" w:eastAsia="Times New Roman" w:hAnsi="Arial" w:cs="Arial"/>
                <w:b/>
                <w:bCs/>
                <w:noProof/>
                <w:lang w:val="uk-UA"/>
              </w:rPr>
              <w:t>Випиш</w:t>
            </w:r>
            <w:r w:rsidR="00DC2FEB">
              <w:rPr>
                <w:rFonts w:ascii="Arial" w:eastAsia="Times New Roman" w:hAnsi="Arial" w:cs="Arial"/>
                <w:b/>
                <w:bCs/>
                <w:noProof/>
                <w:lang w:val="uk-UA"/>
              </w:rPr>
              <w:t>іть</w:t>
            </w:r>
            <w:r w:rsidRPr="00DA4D74">
              <w:rPr>
                <w:rFonts w:ascii="Arial" w:eastAsia="Times New Roman" w:hAnsi="Arial" w:cs="Arial"/>
                <w:b/>
                <w:bCs/>
                <w:noProof/>
                <w:lang w:val="uk-UA"/>
              </w:rPr>
              <w:t xml:space="preserve"> з тексту</w:t>
            </w:r>
            <w:r w:rsidR="008552CB">
              <w:rPr>
                <w:rFonts w:ascii="Arial" w:eastAsia="Times New Roman" w:hAnsi="Arial" w:cs="Arial"/>
                <w:b/>
                <w:bCs/>
                <w:noProof/>
                <w:lang w:val="uk-UA"/>
              </w:rPr>
              <w:t xml:space="preserve"> два </w:t>
            </w:r>
            <w:r w:rsidRPr="00DA4D74">
              <w:rPr>
                <w:rFonts w:ascii="Arial" w:eastAsia="Times New Roman" w:hAnsi="Arial" w:cs="Arial"/>
                <w:b/>
                <w:bCs/>
                <w:noProof/>
                <w:lang w:val="uk-UA"/>
              </w:rPr>
              <w:t>розділові знаки</w:t>
            </w:r>
            <w:r w:rsidR="008552CB">
              <w:rPr>
                <w:rFonts w:ascii="Arial" w:eastAsia="Times New Roman" w:hAnsi="Arial" w:cs="Arial"/>
                <w:b/>
                <w:bCs/>
                <w:noProof/>
                <w:lang w:val="uk-UA"/>
              </w:rPr>
              <w:t xml:space="preserve">, </w:t>
            </w:r>
            <w:r w:rsidR="008552CB" w:rsidRPr="00DA4D74">
              <w:rPr>
                <w:rFonts w:ascii="Arial" w:eastAsia="Times New Roman" w:hAnsi="Arial" w:cs="Arial"/>
                <w:b/>
                <w:bCs/>
                <w:noProof/>
                <w:lang w:val="uk-UA"/>
              </w:rPr>
              <w:t>на вибі</w:t>
            </w:r>
            <w:r w:rsidR="008552CB">
              <w:rPr>
                <w:rFonts w:ascii="Arial" w:eastAsia="Times New Roman" w:hAnsi="Arial" w:cs="Arial"/>
                <w:b/>
                <w:bCs/>
                <w:noProof/>
                <w:lang w:val="uk-UA"/>
              </w:rPr>
              <w:t xml:space="preserve">р, </w:t>
            </w:r>
            <w:r w:rsidRPr="00DA4D74">
              <w:rPr>
                <w:rFonts w:ascii="Arial" w:eastAsia="Times New Roman" w:hAnsi="Arial" w:cs="Arial"/>
                <w:b/>
                <w:bCs/>
                <w:noProof/>
                <w:lang w:val="uk-UA"/>
              </w:rPr>
              <w:t>та поясн</w:t>
            </w:r>
            <w:r w:rsidR="008552CB">
              <w:rPr>
                <w:rFonts w:ascii="Arial" w:eastAsia="Times New Roman" w:hAnsi="Arial" w:cs="Arial"/>
                <w:b/>
                <w:bCs/>
                <w:noProof/>
                <w:lang w:val="uk-UA"/>
              </w:rPr>
              <w:t>іть</w:t>
            </w:r>
            <w:r w:rsidRPr="00DA4D74">
              <w:rPr>
                <w:rFonts w:ascii="Arial" w:eastAsia="Times New Roman" w:hAnsi="Arial" w:cs="Arial"/>
                <w:b/>
                <w:bCs/>
                <w:noProof/>
                <w:lang w:val="uk-UA"/>
              </w:rPr>
              <w:t xml:space="preserve"> їхню роль.</w:t>
            </w:r>
          </w:p>
          <w:p w14:paraId="6C55B826" w14:textId="77777777" w:rsidR="00777F78" w:rsidRPr="00220D09" w:rsidRDefault="00777F78" w:rsidP="008E2494">
            <w:pPr>
              <w:pStyle w:val="ListParagraph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  <w:p w14:paraId="2F866DD6" w14:textId="77777777" w:rsidR="00777F78" w:rsidRPr="00E261D0" w:rsidRDefault="00777F78" w:rsidP="008E2494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777F78" w14:paraId="4D761B4A" w14:textId="77777777" w:rsidTr="008E2494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046FBB6E" w14:textId="266B377E" w:rsidR="00777F78" w:rsidRPr="00F17A77" w:rsidRDefault="00777F78" w:rsidP="005B7CA5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</w:t>
            </w:r>
            <w:r w:rsidR="00265E9F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</w:t>
            </w:r>
            <w:r w:rsidR="004139BB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______________________________________________________________________________________________________________________________________________________________</w:t>
            </w:r>
            <w:r w:rsidR="00ED42DA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en-US"/>
              </w:rPr>
              <w:t>___________________________________________________________________________________</w:t>
            </w:r>
            <w:r w:rsidR="004139BB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</w:t>
            </w:r>
          </w:p>
        </w:tc>
      </w:tr>
    </w:tbl>
    <w:p w14:paraId="71FF15F4" w14:textId="202066AF" w:rsidR="00B60D29" w:rsidRDefault="00B60D29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7CA18BBE" w14:textId="750416DB" w:rsidR="00C90F47" w:rsidRDefault="00C90F4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38EDCCB1" w14:textId="2E7DDCCC" w:rsidR="00ED42DA" w:rsidRDefault="00ED42D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D8C38B4" w14:textId="77777777" w:rsidR="00ED42DA" w:rsidRDefault="00ED42D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7ECC263" w14:textId="1902EC35" w:rsidR="00CF7600" w:rsidRDefault="0068104C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  <w:r w:rsidRPr="00C52758">
        <w:rPr>
          <w:rFonts w:ascii="Arial" w:eastAsia="Times New Roman" w:hAnsi="Arial" w:cs="Arial"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70D4879" wp14:editId="227D44DA">
                <wp:simplePos x="0" y="0"/>
                <wp:positionH relativeFrom="column">
                  <wp:posOffset>5870028</wp:posOffset>
                </wp:positionH>
                <wp:positionV relativeFrom="paragraph">
                  <wp:posOffset>69062</wp:posOffset>
                </wp:positionV>
                <wp:extent cx="763532" cy="266700"/>
                <wp:effectExtent l="0" t="0" r="0" b="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3532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CC61D" w14:textId="6F9C2A7E" w:rsidR="008E2494" w:rsidRPr="004139BB" w:rsidRDefault="008E2494" w:rsidP="00E261D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="004139BB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3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4139BB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0D4879" id="_x0000_s1034" type="#_x0000_t202" style="position:absolute;left:0;text-align:left;margin-left:462.2pt;margin-top:5.45pt;width:60.1pt;height:2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" filled="f" stroked="f">
                <v:textbox>
                  <w:txbxContent>
                    <w:p w14:paraId="51ACC61D" w14:textId="6F9C2A7E" w:rsidR="008E2494" w:rsidRPr="004139BB" w:rsidRDefault="008E2494" w:rsidP="00E261D0">
                      <w:pP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</w:t>
                      </w:r>
                      <w:r w:rsidR="004139BB"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3</w:t>
                      </w:r>
                      <w:r w:rsidRPr="00A43D10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бал</w:t>
                      </w:r>
                      <w:r w:rsidR="004139BB"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E261D0" w14:paraId="37919D59" w14:textId="77777777" w:rsidTr="00CC7EE9">
        <w:trPr>
          <w:trHeight w:val="345"/>
        </w:trPr>
        <w:tc>
          <w:tcPr>
            <w:tcW w:w="1043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3AA4B9AE" w14:textId="42258ED1" w:rsidR="00220D09" w:rsidRDefault="00220D09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5A76C5CF" w14:textId="2301D988" w:rsidR="00E261D0" w:rsidRP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198F858C" w14:textId="302ECABB" w:rsidR="00E261D0" w:rsidRPr="008F2144" w:rsidRDefault="004139BB" w:rsidP="004139BB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4139BB">
              <w:rPr>
                <w:rFonts w:ascii="Arial" w:hAnsi="Arial" w:cs="Arial"/>
                <w:b/>
                <w:noProof/>
                <w:lang w:val="uk-UA"/>
              </w:rPr>
              <w:t>Доберіть</w:t>
            </w:r>
            <w:r w:rsidR="00B60D29" w:rsidRPr="00B60D29">
              <w:rPr>
                <w:rFonts w:ascii="Arial" w:hAnsi="Arial" w:cs="Arial"/>
                <w:b/>
                <w:noProof/>
                <w:lang w:val="uk-UA"/>
              </w:rPr>
              <w:t xml:space="preserve"> антоніми до</w:t>
            </w:r>
            <w:r>
              <w:rPr>
                <w:rFonts w:ascii="Arial" w:hAnsi="Arial" w:cs="Arial"/>
                <w:b/>
                <w:noProof/>
                <w:lang w:val="uk-UA"/>
              </w:rPr>
              <w:t xml:space="preserve"> наступних</w:t>
            </w:r>
            <w:r w:rsidR="00B60D29" w:rsidRPr="00B60D29">
              <w:rPr>
                <w:rFonts w:ascii="Arial" w:hAnsi="Arial" w:cs="Arial"/>
                <w:b/>
                <w:noProof/>
                <w:lang w:val="uk-UA"/>
              </w:rPr>
              <w:t xml:space="preserve"> слів:</w:t>
            </w:r>
            <w:r w:rsidR="00E261D0" w:rsidRPr="00DC2FEB">
              <w:rPr>
                <w:rFonts w:ascii="Arial" w:eastAsia="Times New Roman" w:hAnsi="Arial" w:cs="Arial"/>
                <w:b/>
                <w:noProof/>
                <w:lang w:val="uk-UA"/>
              </w:rPr>
              <w:t xml:space="preserve"> </w:t>
            </w:r>
          </w:p>
          <w:p w14:paraId="28503C26" w14:textId="77777777" w:rsid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3202FC30" w14:textId="06954A4E" w:rsidR="00220D09" w:rsidRPr="00E261D0" w:rsidRDefault="00220D09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E261D0" w14:paraId="19143FC4" w14:textId="77777777" w:rsidTr="00CC7EE9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082BF569" w14:textId="096867F4" w:rsidR="006C43B8" w:rsidRPr="00777F78" w:rsidRDefault="00DA4D74" w:rsidP="00265E9F">
            <w:pPr>
              <w:pStyle w:val="ListParagraph"/>
              <w:numPr>
                <w:ilvl w:val="0"/>
                <w:numId w:val="30"/>
              </w:numPr>
              <w:spacing w:before="240" w:after="240" w:line="480" w:lineRule="auto"/>
              <w:ind w:left="238" w:hanging="238"/>
              <w:rPr>
                <w:rFonts w:ascii="Arial" w:hAnsi="Arial" w:cs="Arial"/>
                <w:color w:val="000000" w:themeColor="text1"/>
                <w:lang w:val="ro-RO"/>
              </w:rPr>
            </w:pPr>
            <w:r w:rsidRPr="00DA4D74">
              <w:rPr>
                <w:rFonts w:ascii="Arial" w:eastAsia="Times New Roman" w:hAnsi="Arial" w:cs="Arial"/>
                <w:b/>
                <w:bCs/>
                <w:iCs/>
                <w:noProof/>
                <w:lang w:val="uk-UA"/>
              </w:rPr>
              <w:t>матус</w:t>
            </w:r>
            <w:r w:rsidR="008552CB">
              <w:rPr>
                <w:rFonts w:ascii="Arial" w:eastAsia="Times New Roman" w:hAnsi="Arial" w:cs="Arial"/>
                <w:b/>
                <w:bCs/>
                <w:iCs/>
                <w:noProof/>
                <w:lang w:val="uk-UA"/>
              </w:rPr>
              <w:t>я</w:t>
            </w:r>
            <w:r w:rsidR="006C43B8" w:rsidRPr="00777F78">
              <w:rPr>
                <w:rFonts w:ascii="Arial" w:hAnsi="Arial" w:cs="Arial"/>
                <w:b/>
                <w:lang w:val="ro-RO"/>
              </w:rPr>
              <w:t>:</w:t>
            </w:r>
            <w:r w:rsidR="00E261D0" w:rsidRPr="00777F78">
              <w:rPr>
                <w:rFonts w:ascii="Arial" w:hAnsi="Arial" w:cs="Arial"/>
                <w:color w:val="D9D9D9" w:themeColor="background1" w:themeShade="D9"/>
                <w:lang w:val="ro-RO"/>
              </w:rPr>
              <w:t>____________________________________________________________</w:t>
            </w:r>
            <w:r w:rsidR="00265E9F">
              <w:rPr>
                <w:rFonts w:ascii="Arial" w:hAnsi="Arial" w:cs="Arial"/>
                <w:color w:val="D9D9D9" w:themeColor="background1" w:themeShade="D9"/>
                <w:lang w:val="uk-UA"/>
              </w:rPr>
              <w:t>_</w:t>
            </w:r>
            <w:r w:rsidR="00E261D0" w:rsidRPr="00777F78">
              <w:rPr>
                <w:rFonts w:ascii="Arial" w:hAnsi="Arial" w:cs="Arial"/>
                <w:color w:val="D9D9D9" w:themeColor="background1" w:themeShade="D9"/>
                <w:lang w:val="ro-RO"/>
              </w:rPr>
              <w:t>____________</w:t>
            </w:r>
          </w:p>
          <w:p w14:paraId="4F1FB4F4" w14:textId="0EF00F8C" w:rsidR="006C43B8" w:rsidRPr="00777F78" w:rsidRDefault="00DA4D74" w:rsidP="00265E9F">
            <w:pPr>
              <w:pStyle w:val="ListParagraph"/>
              <w:numPr>
                <w:ilvl w:val="0"/>
                <w:numId w:val="30"/>
              </w:numPr>
              <w:spacing w:before="240" w:after="240" w:line="480" w:lineRule="auto"/>
              <w:ind w:left="238" w:hanging="238"/>
              <w:rPr>
                <w:rFonts w:ascii="Arial" w:hAnsi="Arial" w:cs="Arial"/>
                <w:color w:val="000000" w:themeColor="text1"/>
                <w:lang w:val="ro-RO"/>
              </w:rPr>
            </w:pPr>
            <w:r w:rsidRPr="00DA4D74">
              <w:rPr>
                <w:rFonts w:ascii="Arial" w:eastAsia="Times New Roman" w:hAnsi="Arial" w:cs="Arial"/>
                <w:b/>
                <w:bCs/>
                <w:iCs/>
                <w:noProof/>
                <w:lang w:val="uk-UA"/>
              </w:rPr>
              <w:t>літ</w:t>
            </w:r>
            <w:r w:rsidR="008552CB">
              <w:rPr>
                <w:rFonts w:ascii="Arial" w:eastAsia="Times New Roman" w:hAnsi="Arial" w:cs="Arial"/>
                <w:b/>
                <w:bCs/>
                <w:iCs/>
                <w:noProof/>
                <w:lang w:val="uk-UA"/>
              </w:rPr>
              <w:t>о</w:t>
            </w:r>
            <w:r w:rsidR="006C43B8" w:rsidRPr="007A65F7">
              <w:rPr>
                <w:rFonts w:ascii="Arial" w:hAnsi="Arial" w:cs="Arial"/>
                <w:b/>
                <w:bCs/>
                <w:iCs/>
                <w:noProof/>
                <w:lang w:val="ro-RO"/>
              </w:rPr>
              <w:t>:</w:t>
            </w:r>
            <w:r w:rsidR="00E261D0" w:rsidRPr="00777F78">
              <w:rPr>
                <w:rFonts w:ascii="Arial" w:hAnsi="Arial" w:cs="Arial"/>
                <w:color w:val="D9D9D9" w:themeColor="background1" w:themeShade="D9"/>
                <w:lang w:val="ro-RO"/>
              </w:rPr>
              <w:t>________________________________________________________________</w:t>
            </w:r>
            <w:r w:rsidR="00265E9F">
              <w:rPr>
                <w:rFonts w:ascii="Arial" w:hAnsi="Arial" w:cs="Arial"/>
                <w:color w:val="D9D9D9" w:themeColor="background1" w:themeShade="D9"/>
                <w:lang w:val="uk-UA"/>
              </w:rPr>
              <w:t>__</w:t>
            </w:r>
            <w:r w:rsidR="00E261D0" w:rsidRPr="00777F78">
              <w:rPr>
                <w:rFonts w:ascii="Arial" w:hAnsi="Arial" w:cs="Arial"/>
                <w:color w:val="D9D9D9" w:themeColor="background1" w:themeShade="D9"/>
                <w:lang w:val="ro-RO"/>
              </w:rPr>
              <w:t>______</w:t>
            </w:r>
            <w:r w:rsidR="00265E9F">
              <w:rPr>
                <w:rFonts w:ascii="Arial" w:hAnsi="Arial" w:cs="Arial"/>
                <w:color w:val="D9D9D9" w:themeColor="background1" w:themeShade="D9"/>
                <w:lang w:val="uk-UA"/>
              </w:rPr>
              <w:t>___</w:t>
            </w:r>
            <w:r w:rsidR="00E261D0" w:rsidRPr="00777F78">
              <w:rPr>
                <w:rFonts w:ascii="Arial" w:hAnsi="Arial" w:cs="Arial"/>
                <w:color w:val="D9D9D9" w:themeColor="background1" w:themeShade="D9"/>
                <w:lang w:val="ro-RO"/>
              </w:rPr>
              <w:t>_</w:t>
            </w:r>
          </w:p>
          <w:p w14:paraId="684E25FD" w14:textId="1DA46750" w:rsidR="00777F78" w:rsidRPr="005B7CA5" w:rsidRDefault="00DA4D74" w:rsidP="00265E9F">
            <w:pPr>
              <w:pStyle w:val="ListParagraph"/>
              <w:numPr>
                <w:ilvl w:val="0"/>
                <w:numId w:val="30"/>
              </w:numPr>
              <w:spacing w:before="240" w:after="240" w:line="480" w:lineRule="auto"/>
              <w:ind w:left="238" w:hanging="238"/>
              <w:rPr>
                <w:rFonts w:ascii="Arial" w:hAnsi="Arial" w:cs="Arial"/>
                <w:color w:val="000000" w:themeColor="text1"/>
                <w:lang w:val="ro-RO"/>
              </w:rPr>
            </w:pPr>
            <w:r w:rsidRPr="00DA4D74">
              <w:rPr>
                <w:rFonts w:ascii="Arial" w:eastAsia="Times New Roman" w:hAnsi="Arial" w:cs="Arial"/>
                <w:b/>
                <w:bCs/>
                <w:iCs/>
                <w:noProof/>
                <w:lang w:val="uk-UA"/>
              </w:rPr>
              <w:t>робот</w:t>
            </w:r>
            <w:r w:rsidR="008552CB">
              <w:rPr>
                <w:rFonts w:ascii="Arial" w:eastAsia="Times New Roman" w:hAnsi="Arial" w:cs="Arial"/>
                <w:b/>
                <w:bCs/>
                <w:iCs/>
                <w:noProof/>
                <w:lang w:val="uk-UA"/>
              </w:rPr>
              <w:t>а</w:t>
            </w:r>
            <w:r w:rsidR="006C43B8" w:rsidRPr="007A65F7">
              <w:rPr>
                <w:rFonts w:ascii="Arial" w:hAnsi="Arial" w:cs="Arial"/>
                <w:b/>
                <w:bCs/>
                <w:iCs/>
                <w:noProof/>
                <w:lang w:val="ro-RO"/>
              </w:rPr>
              <w:t>:</w:t>
            </w:r>
            <w:r w:rsidR="00E261D0" w:rsidRPr="00777F78">
              <w:rPr>
                <w:rFonts w:ascii="Arial" w:hAnsi="Arial" w:cs="Arial"/>
                <w:color w:val="D9D9D9" w:themeColor="background1" w:themeShade="D9"/>
                <w:lang w:val="ro-RO"/>
              </w:rPr>
              <w:t>__________________________________________________________________________</w:t>
            </w:r>
          </w:p>
        </w:tc>
      </w:tr>
    </w:tbl>
    <w:p w14:paraId="1061C6A2" w14:textId="1503C686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4CE3BFD2" w14:textId="0957D65E" w:rsidR="00265E9F" w:rsidRDefault="00265E9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09C796FD" w14:textId="37A8C111" w:rsidR="00ED42DA" w:rsidRDefault="00ED42D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6003730E" w14:textId="77777777" w:rsidR="00ED42DA" w:rsidRDefault="00ED42D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6A7CCECA" w14:textId="4C626E1F" w:rsidR="00265E9F" w:rsidRDefault="004139BB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  <w:r w:rsidRPr="00C52758">
        <w:rPr>
          <w:rFonts w:ascii="Arial" w:eastAsia="Times New Roman" w:hAnsi="Arial" w:cs="Arial"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D291F87" wp14:editId="41FE8DBE">
                <wp:simplePos x="0" y="0"/>
                <wp:positionH relativeFrom="column">
                  <wp:posOffset>5873151</wp:posOffset>
                </wp:positionH>
                <wp:positionV relativeFrom="paragraph">
                  <wp:posOffset>78033</wp:posOffset>
                </wp:positionV>
                <wp:extent cx="763532" cy="26670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3532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1054DF" w14:textId="77777777" w:rsidR="004139BB" w:rsidRPr="004139BB" w:rsidRDefault="004139BB" w:rsidP="004139BB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3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91F87" id="_x0000_s1035" type="#_x0000_t202" style="position:absolute;left:0;text-align:left;margin-left:462.45pt;margin-top:6.15pt;width:60.1pt;height:21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" filled="f" stroked="f">
                <v:textbox>
                  <w:txbxContent>
                    <w:p w14:paraId="0F1054DF" w14:textId="77777777" w:rsidR="004139BB" w:rsidRPr="004139BB" w:rsidRDefault="004139BB" w:rsidP="004139BB">
                      <w:pP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3</w:t>
                      </w:r>
                      <w:r w:rsidRPr="00A43D10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бал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265E9F" w14:paraId="7697A5FC" w14:textId="77777777" w:rsidTr="008E2494">
        <w:trPr>
          <w:trHeight w:val="345"/>
        </w:trPr>
        <w:tc>
          <w:tcPr>
            <w:tcW w:w="1043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79EF2204" w14:textId="77D4FEE7" w:rsidR="00265E9F" w:rsidRDefault="00265E9F" w:rsidP="008E2494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65F8F06E" w14:textId="239CD2C6" w:rsidR="00265E9F" w:rsidRPr="00E261D0" w:rsidRDefault="00265E9F" w:rsidP="008E2494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1A2CAB44" w14:textId="5237214D" w:rsidR="00265E9F" w:rsidRPr="00265E9F" w:rsidRDefault="004139BB" w:rsidP="004139BB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4139BB">
              <w:rPr>
                <w:rFonts w:ascii="Arial" w:hAnsi="Arial" w:cs="Arial"/>
                <w:b/>
                <w:noProof/>
                <w:lang w:val="uk-UA"/>
              </w:rPr>
              <w:t>Доберіть синоніми до</w:t>
            </w:r>
            <w:r>
              <w:rPr>
                <w:rFonts w:ascii="Arial" w:hAnsi="Arial" w:cs="Arial"/>
                <w:b/>
                <w:noProof/>
                <w:lang w:val="uk-UA"/>
              </w:rPr>
              <w:t xml:space="preserve"> </w:t>
            </w:r>
            <w:r w:rsidRPr="004139BB">
              <w:rPr>
                <w:rFonts w:ascii="Arial" w:hAnsi="Arial" w:cs="Arial"/>
                <w:b/>
                <w:noProof/>
                <w:lang w:val="uk-UA"/>
              </w:rPr>
              <w:t xml:space="preserve">наступних слів: </w:t>
            </w:r>
          </w:p>
          <w:p w14:paraId="3EB31A7B" w14:textId="77777777" w:rsidR="00265E9F" w:rsidRDefault="00265E9F" w:rsidP="008E2494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780BC529" w14:textId="77777777" w:rsidR="00265E9F" w:rsidRPr="00E261D0" w:rsidRDefault="00265E9F" w:rsidP="008E2494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265E9F" w14:paraId="014591AB" w14:textId="77777777" w:rsidTr="008E2494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32C7AA8F" w14:textId="2363FE0D" w:rsidR="00265E9F" w:rsidRPr="00777F78" w:rsidRDefault="00265E9F" w:rsidP="00265E9F">
            <w:pPr>
              <w:pStyle w:val="ListParagraph"/>
              <w:numPr>
                <w:ilvl w:val="0"/>
                <w:numId w:val="30"/>
              </w:numPr>
              <w:spacing w:before="240" w:after="240" w:line="480" w:lineRule="auto"/>
              <w:ind w:left="238" w:hanging="180"/>
              <w:rPr>
                <w:rFonts w:ascii="Arial" w:hAnsi="Arial" w:cs="Arial"/>
                <w:color w:val="000000" w:themeColor="text1"/>
                <w:lang w:val="ro-RO"/>
              </w:rPr>
            </w:pPr>
            <w:r w:rsidRPr="00265E9F">
              <w:rPr>
                <w:rFonts w:ascii="Arial" w:eastAsia="Times New Roman" w:hAnsi="Arial" w:cs="Arial"/>
                <w:b/>
                <w:bCs/>
                <w:iCs/>
                <w:noProof/>
                <w:lang w:val="uk-UA"/>
              </w:rPr>
              <w:t>пішла</w:t>
            </w:r>
            <w:r w:rsidRPr="00777F78">
              <w:rPr>
                <w:rFonts w:ascii="Arial" w:hAnsi="Arial" w:cs="Arial"/>
                <w:b/>
                <w:lang w:val="ro-RO"/>
              </w:rPr>
              <w:t>:</w:t>
            </w:r>
            <w:r w:rsidRPr="00777F78">
              <w:rPr>
                <w:rFonts w:ascii="Arial" w:hAnsi="Arial" w:cs="Arial"/>
                <w:color w:val="D9D9D9" w:themeColor="background1" w:themeShade="D9"/>
                <w:lang w:val="ro-RO"/>
              </w:rPr>
              <w:t>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lang w:val="uk-UA"/>
              </w:rPr>
              <w:t>__</w:t>
            </w:r>
            <w:r w:rsidRPr="00777F78">
              <w:rPr>
                <w:rFonts w:ascii="Arial" w:hAnsi="Arial" w:cs="Arial"/>
                <w:color w:val="D9D9D9" w:themeColor="background1" w:themeShade="D9"/>
                <w:lang w:val="ro-RO"/>
              </w:rPr>
              <w:t>______</w:t>
            </w:r>
          </w:p>
          <w:p w14:paraId="30E70D16" w14:textId="22F592EE" w:rsidR="00265E9F" w:rsidRPr="00777F78" w:rsidRDefault="00265E9F" w:rsidP="00265E9F">
            <w:pPr>
              <w:pStyle w:val="ListParagraph"/>
              <w:numPr>
                <w:ilvl w:val="0"/>
                <w:numId w:val="30"/>
              </w:numPr>
              <w:spacing w:before="240" w:after="240" w:line="480" w:lineRule="auto"/>
              <w:ind w:left="238" w:hanging="180"/>
              <w:rPr>
                <w:rFonts w:ascii="Arial" w:hAnsi="Arial" w:cs="Arial"/>
                <w:color w:val="000000" w:themeColor="text1"/>
                <w:lang w:val="ro-RO"/>
              </w:rPr>
            </w:pPr>
            <w:r w:rsidRPr="00265E9F">
              <w:rPr>
                <w:rFonts w:ascii="Arial" w:eastAsia="Times New Roman" w:hAnsi="Arial" w:cs="Arial"/>
                <w:b/>
                <w:bCs/>
                <w:iCs/>
                <w:noProof/>
                <w:lang w:val="uk-UA"/>
              </w:rPr>
              <w:t>тихо</w:t>
            </w:r>
            <w:r w:rsidRPr="007A65F7">
              <w:rPr>
                <w:rFonts w:ascii="Arial" w:hAnsi="Arial" w:cs="Arial"/>
                <w:b/>
                <w:bCs/>
                <w:iCs/>
                <w:noProof/>
                <w:lang w:val="ro-RO"/>
              </w:rPr>
              <w:t>:</w:t>
            </w:r>
            <w:r w:rsidRPr="00777F78">
              <w:rPr>
                <w:rFonts w:ascii="Arial" w:hAnsi="Arial" w:cs="Arial"/>
                <w:color w:val="D9D9D9" w:themeColor="background1" w:themeShade="D9"/>
                <w:lang w:val="ro-RO"/>
              </w:rPr>
              <w:t>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lang w:val="uk-UA"/>
              </w:rPr>
              <w:t>_</w:t>
            </w:r>
            <w:r w:rsidRPr="00777F78">
              <w:rPr>
                <w:rFonts w:ascii="Arial" w:hAnsi="Arial" w:cs="Arial"/>
                <w:color w:val="D9D9D9" w:themeColor="background1" w:themeShade="D9"/>
                <w:lang w:val="ro-RO"/>
              </w:rPr>
              <w:t>_____</w:t>
            </w:r>
            <w:r>
              <w:rPr>
                <w:rFonts w:ascii="Arial" w:hAnsi="Arial" w:cs="Arial"/>
                <w:color w:val="D9D9D9" w:themeColor="background1" w:themeShade="D9"/>
                <w:lang w:val="uk-UA"/>
              </w:rPr>
              <w:t>___</w:t>
            </w:r>
            <w:r w:rsidRPr="00777F78">
              <w:rPr>
                <w:rFonts w:ascii="Arial" w:hAnsi="Arial" w:cs="Arial"/>
                <w:color w:val="D9D9D9" w:themeColor="background1" w:themeShade="D9"/>
                <w:lang w:val="ro-RO"/>
              </w:rPr>
              <w:t>_</w:t>
            </w:r>
          </w:p>
          <w:p w14:paraId="2AEDD65E" w14:textId="3F5B912F" w:rsidR="00265E9F" w:rsidRPr="005B7CA5" w:rsidRDefault="00781395" w:rsidP="00265E9F">
            <w:pPr>
              <w:pStyle w:val="ListParagraph"/>
              <w:numPr>
                <w:ilvl w:val="0"/>
                <w:numId w:val="30"/>
              </w:numPr>
              <w:spacing w:before="240" w:after="240" w:line="480" w:lineRule="auto"/>
              <w:ind w:left="238" w:hanging="180"/>
              <w:rPr>
                <w:rFonts w:ascii="Arial" w:hAnsi="Arial" w:cs="Arial"/>
                <w:color w:val="000000" w:themeColor="text1"/>
                <w:lang w:val="ro-RO"/>
              </w:rPr>
            </w:pPr>
            <w:r w:rsidRPr="00781395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uk-UA" w:eastAsia="ro-RO"/>
              </w:rPr>
              <w:t>спочити</w:t>
            </w:r>
            <w:r w:rsidR="00265E9F" w:rsidRPr="007A65F7">
              <w:rPr>
                <w:rFonts w:ascii="Arial" w:hAnsi="Arial" w:cs="Arial"/>
                <w:b/>
                <w:bCs/>
                <w:iCs/>
                <w:noProof/>
                <w:lang w:val="ro-RO"/>
              </w:rPr>
              <w:t>:</w:t>
            </w:r>
            <w:r w:rsidR="00265E9F" w:rsidRPr="00777F78">
              <w:rPr>
                <w:rFonts w:ascii="Arial" w:hAnsi="Arial" w:cs="Arial"/>
                <w:color w:val="D9D9D9" w:themeColor="background1" w:themeShade="D9"/>
                <w:lang w:val="ro-RO"/>
              </w:rPr>
              <w:t>_______________________________________________________________________</w:t>
            </w:r>
          </w:p>
        </w:tc>
      </w:tr>
    </w:tbl>
    <w:p w14:paraId="204730B6" w14:textId="3C12EAB0" w:rsidR="00265E9F" w:rsidRDefault="00265E9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3CC23BDA" w14:textId="51F2D6E4" w:rsidR="00265E9F" w:rsidRDefault="00265E9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6C2ADCF7" w14:textId="37A46BC5" w:rsidR="00265E9F" w:rsidRDefault="00265E9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39C73E42" w14:textId="1725B102" w:rsidR="00265E9F" w:rsidRDefault="00265E9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1C045466" w14:textId="6DE44BFD" w:rsidR="00265E9F" w:rsidRDefault="00265E9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6A44084B" w14:textId="77777777" w:rsidR="00265E9F" w:rsidRDefault="00265E9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863F3C" w14:paraId="1649D1E5" w14:textId="77777777" w:rsidTr="006764C7">
        <w:tc>
          <w:tcPr>
            <w:tcW w:w="10456" w:type="dxa"/>
            <w:shd w:val="clear" w:color="auto" w:fill="BFBFBF" w:themeFill="background1" w:themeFillShade="BF"/>
          </w:tcPr>
          <w:p w14:paraId="112A13E4" w14:textId="1B92FAD1" w:rsidR="00863F3C" w:rsidRPr="00863F3C" w:rsidRDefault="00863F3C" w:rsidP="008D4EFC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lastRenderedPageBreak/>
              <w:t>І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I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.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Частина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                                                                                                                  </w:t>
            </w:r>
            <w:r w:rsidR="008D4EFC"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(</w:t>
            </w:r>
            <w:r w:rsidRPr="008D4EFC">
              <w:rPr>
                <w:rFonts w:ascii="Arial" w:hAnsi="Arial" w:cs="Arial"/>
                <w:b/>
                <w:sz w:val="22"/>
                <w:szCs w:val="22"/>
                <w:lang w:val="uk-UA"/>
              </w:rPr>
              <w:t>30 балів)</w:t>
            </w:r>
          </w:p>
        </w:tc>
      </w:tr>
    </w:tbl>
    <w:p w14:paraId="3B79B813" w14:textId="004C4309" w:rsidR="00CF7600" w:rsidRDefault="00CF760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B6C5619" w14:textId="77777777" w:rsidR="00302785" w:rsidRDefault="008F2144" w:rsidP="006C43B8">
      <w:pPr>
        <w:spacing w:line="240" w:lineRule="auto"/>
        <w:ind w:right="566"/>
        <w:rPr>
          <w:rFonts w:ascii="Arial" w:hAnsi="Arial" w:cs="Arial"/>
          <w:color w:val="000000" w:themeColor="text1"/>
          <w:sz w:val="22"/>
          <w:szCs w:val="22"/>
          <w:lang w:val="uk-UA"/>
        </w:rPr>
      </w:pPr>
      <w:r w:rsidRPr="008F2144">
        <w:rPr>
          <w:rFonts w:ascii="Arial" w:hAnsi="Arial" w:cs="Arial"/>
          <w:color w:val="000000" w:themeColor="text1"/>
          <w:sz w:val="22"/>
          <w:szCs w:val="22"/>
          <w:lang w:val="uk-UA"/>
        </w:rPr>
        <w:t xml:space="preserve">       </w:t>
      </w:r>
    </w:p>
    <w:p w14:paraId="6AC9127B" w14:textId="396C90D4" w:rsidR="008F2144" w:rsidRPr="00E2347E" w:rsidRDefault="00ED42DA" w:rsidP="0048119E">
      <w:pPr>
        <w:pStyle w:val="ListParagraph"/>
        <w:spacing w:line="240" w:lineRule="auto"/>
        <w:ind w:left="1294" w:right="1961"/>
        <w:rPr>
          <w:rFonts w:ascii="Arial" w:hAnsi="Arial" w:cs="Arial"/>
          <w:b/>
          <w:color w:val="000000" w:themeColor="text1"/>
          <w:lang w:val="uk-UA"/>
        </w:rPr>
      </w:pPr>
      <w:r w:rsidRPr="00ED42DA">
        <w:rPr>
          <w:rFonts w:ascii="Arial" w:hAnsi="Arial" w:cs="Arial"/>
          <w:b/>
          <w:bCs/>
          <w:color w:val="000000" w:themeColor="text1"/>
          <w:lang w:val="sk-SK"/>
        </w:rPr>
        <w:t xml:space="preserve">Уявіть, що вас звати Алла / Андрій Антусяк. Ви — учень / учениця Українського ліцею ім. Тараса Шевченка м. Чернівці. </w:t>
      </w:r>
      <w:r w:rsidR="00615633" w:rsidRPr="00615633">
        <w:rPr>
          <w:rFonts w:ascii="Arial" w:hAnsi="Arial" w:cs="Arial"/>
          <w:b/>
          <w:bCs/>
          <w:color w:val="000000" w:themeColor="text1"/>
          <w:lang w:val="sk-SK"/>
        </w:rPr>
        <w:t>Напишіть супровідний лист до університету, у якому висловіть свою зацікавленість у навчанні за обраною університетською програмою.</w:t>
      </w:r>
    </w:p>
    <w:p w14:paraId="1BE455D1" w14:textId="7F37320F" w:rsidR="008F2144" w:rsidRDefault="008F2144" w:rsidP="008F2144">
      <w:pPr>
        <w:spacing w:line="240" w:lineRule="auto"/>
        <w:rPr>
          <w:rFonts w:ascii="Arial" w:hAnsi="Arial" w:cs="Arial"/>
          <w:color w:val="000000" w:themeColor="text1"/>
          <w:sz w:val="22"/>
          <w:szCs w:val="22"/>
          <w:lang w:val="uk-UA"/>
        </w:rPr>
      </w:pPr>
      <w:r w:rsidRPr="008F2144">
        <w:rPr>
          <w:rFonts w:ascii="Arial" w:hAnsi="Arial" w:cs="Arial"/>
          <w:color w:val="000000" w:themeColor="text1"/>
          <w:sz w:val="22"/>
          <w:szCs w:val="22"/>
          <w:lang w:val="uk-UA"/>
        </w:rPr>
        <w:t xml:space="preserve">                                                                                       </w:t>
      </w:r>
    </w:p>
    <w:p w14:paraId="13F87563" w14:textId="77777777" w:rsidR="006C43B8" w:rsidRPr="007A212F" w:rsidRDefault="006C43B8" w:rsidP="007A212F">
      <w:pPr>
        <w:spacing w:line="240" w:lineRule="auto"/>
        <w:ind w:left="90" w:right="206" w:firstLine="360"/>
        <w:rPr>
          <w:rFonts w:ascii="Arial" w:eastAsia="MS Mincho" w:hAnsi="Arial" w:cs="Arial"/>
          <w:b/>
          <w:sz w:val="22"/>
          <w:szCs w:val="20"/>
          <w:lang w:val="uk-UA" w:eastAsia="ja-JP"/>
        </w:rPr>
      </w:pPr>
      <w:r w:rsidRPr="007A212F">
        <w:rPr>
          <w:rFonts w:ascii="Arial" w:eastAsia="MS Mincho" w:hAnsi="Arial" w:cs="Arial"/>
          <w:b/>
          <w:sz w:val="22"/>
          <w:szCs w:val="20"/>
          <w:lang w:val="uk-UA" w:eastAsia="ja-JP"/>
        </w:rPr>
        <w:t>Вимоги:</w:t>
      </w:r>
    </w:p>
    <w:p w14:paraId="37796386" w14:textId="7F9210C1" w:rsidR="0016042F" w:rsidRPr="009A6660" w:rsidRDefault="0016042F" w:rsidP="0016042F">
      <w:pPr>
        <w:pStyle w:val="ListParagraph"/>
        <w:numPr>
          <w:ilvl w:val="0"/>
          <w:numId w:val="34"/>
        </w:numPr>
        <w:spacing w:line="240" w:lineRule="auto"/>
        <w:ind w:right="206"/>
        <w:rPr>
          <w:rFonts w:ascii="Arial" w:hAnsi="Arial" w:cs="Arial"/>
          <w:lang w:val="uk-UA"/>
        </w:rPr>
      </w:pPr>
      <w:r w:rsidRPr="009A6660">
        <w:rPr>
          <w:rFonts w:ascii="Arial" w:hAnsi="Arial" w:cs="Arial"/>
          <w:lang w:val="uk-UA"/>
        </w:rPr>
        <w:t>Використання даних, вказаних у сюжеті (4 бали);</w:t>
      </w:r>
      <w:r w:rsidRPr="009A6660">
        <w:rPr>
          <w:rFonts w:ascii="Arial" w:hAnsi="Arial" w:cs="Arial"/>
          <w:lang w:val="uk-UA"/>
        </w:rPr>
        <w:tab/>
      </w:r>
      <w:r w:rsidRPr="009A6660">
        <w:rPr>
          <w:rFonts w:ascii="Arial" w:hAnsi="Arial" w:cs="Arial"/>
          <w:lang w:val="uk-UA"/>
        </w:rPr>
        <w:tab/>
      </w:r>
      <w:r w:rsidRPr="009A6660">
        <w:rPr>
          <w:rFonts w:ascii="Arial" w:hAnsi="Arial" w:cs="Arial"/>
          <w:lang w:val="uk-UA"/>
        </w:rPr>
        <w:tab/>
      </w:r>
      <w:r w:rsidRPr="009A6660">
        <w:rPr>
          <w:rFonts w:ascii="Arial" w:hAnsi="Arial" w:cs="Arial"/>
          <w:lang w:val="uk-UA"/>
        </w:rPr>
        <w:tab/>
      </w:r>
      <w:r w:rsidRPr="009A6660">
        <w:rPr>
          <w:rFonts w:ascii="Arial" w:hAnsi="Arial" w:cs="Arial"/>
          <w:lang w:val="uk-UA"/>
        </w:rPr>
        <w:tab/>
      </w:r>
      <w:r w:rsidRPr="009A6660">
        <w:rPr>
          <w:rFonts w:ascii="Arial" w:hAnsi="Arial" w:cs="Arial"/>
          <w:lang w:val="uk-UA"/>
        </w:rPr>
        <w:tab/>
      </w:r>
      <w:r w:rsidRPr="009A6660">
        <w:rPr>
          <w:rFonts w:ascii="Arial" w:hAnsi="Arial" w:cs="Arial"/>
          <w:lang w:val="uk-UA"/>
        </w:rPr>
        <w:tab/>
        <w:t xml:space="preserve">        </w:t>
      </w:r>
    </w:p>
    <w:p w14:paraId="46EBCAC5" w14:textId="725F30EF" w:rsidR="0016042F" w:rsidRPr="009A6660" w:rsidRDefault="0016042F" w:rsidP="0016042F">
      <w:pPr>
        <w:pStyle w:val="ListParagraph"/>
        <w:numPr>
          <w:ilvl w:val="0"/>
          <w:numId w:val="34"/>
        </w:numPr>
        <w:spacing w:line="240" w:lineRule="auto"/>
        <w:ind w:right="206"/>
        <w:rPr>
          <w:rFonts w:ascii="Arial" w:hAnsi="Arial" w:cs="Arial"/>
          <w:lang w:val="uk-UA"/>
        </w:rPr>
      </w:pPr>
      <w:r w:rsidRPr="009A6660">
        <w:rPr>
          <w:rFonts w:ascii="Arial" w:hAnsi="Arial" w:cs="Arial"/>
          <w:lang w:val="uk-UA"/>
        </w:rPr>
        <w:t>Дотримання норм побудови такого виду тексту (6 балів);</w:t>
      </w:r>
      <w:r w:rsidRPr="009A6660">
        <w:rPr>
          <w:rFonts w:ascii="Arial" w:hAnsi="Arial" w:cs="Arial"/>
          <w:lang w:val="uk-UA"/>
        </w:rPr>
        <w:tab/>
      </w:r>
      <w:r w:rsidRPr="009A6660">
        <w:rPr>
          <w:rFonts w:ascii="Arial" w:hAnsi="Arial" w:cs="Arial"/>
          <w:lang w:val="uk-UA"/>
        </w:rPr>
        <w:tab/>
      </w:r>
      <w:r w:rsidRPr="009A6660">
        <w:rPr>
          <w:rFonts w:ascii="Arial" w:hAnsi="Arial" w:cs="Arial"/>
          <w:lang w:val="uk-UA"/>
        </w:rPr>
        <w:tab/>
      </w:r>
      <w:r w:rsidRPr="009A6660">
        <w:rPr>
          <w:rFonts w:ascii="Arial" w:hAnsi="Arial" w:cs="Arial"/>
          <w:lang w:val="uk-UA"/>
        </w:rPr>
        <w:tab/>
      </w:r>
      <w:r w:rsidRPr="009A6660">
        <w:rPr>
          <w:rFonts w:ascii="Arial" w:hAnsi="Arial" w:cs="Arial"/>
          <w:lang w:val="uk-UA"/>
        </w:rPr>
        <w:tab/>
      </w:r>
      <w:r w:rsidRPr="009A6660">
        <w:rPr>
          <w:rFonts w:ascii="Arial" w:hAnsi="Arial" w:cs="Arial"/>
          <w:lang w:val="uk-UA"/>
        </w:rPr>
        <w:tab/>
        <w:t xml:space="preserve">        </w:t>
      </w:r>
    </w:p>
    <w:p w14:paraId="5ECEBF28" w14:textId="395C60CD" w:rsidR="0016042F" w:rsidRPr="009A6660" w:rsidRDefault="0016042F" w:rsidP="0016042F">
      <w:pPr>
        <w:pStyle w:val="ListParagraph"/>
        <w:numPr>
          <w:ilvl w:val="0"/>
          <w:numId w:val="34"/>
        </w:numPr>
        <w:spacing w:line="240" w:lineRule="auto"/>
        <w:ind w:right="206"/>
        <w:rPr>
          <w:rFonts w:ascii="Arial" w:hAnsi="Arial" w:cs="Arial"/>
          <w:lang w:val="uk-UA"/>
        </w:rPr>
      </w:pPr>
      <w:r w:rsidRPr="009A6660">
        <w:rPr>
          <w:rFonts w:ascii="Arial" w:hAnsi="Arial" w:cs="Arial"/>
          <w:lang w:val="uk-UA"/>
        </w:rPr>
        <w:t xml:space="preserve">Використання термінології ділової літератури, властивій </w:t>
      </w:r>
      <w:r w:rsidR="00781395">
        <w:rPr>
          <w:rFonts w:ascii="Arial" w:hAnsi="Arial" w:cs="Arial"/>
          <w:lang w:val="uk-UA"/>
        </w:rPr>
        <w:t>дано</w:t>
      </w:r>
      <w:r w:rsidRPr="009A6660">
        <w:rPr>
          <w:rFonts w:ascii="Arial" w:hAnsi="Arial" w:cs="Arial"/>
          <w:lang w:val="uk-UA"/>
        </w:rPr>
        <w:t>му виду тексту (10 балів);</w:t>
      </w:r>
      <w:r w:rsidRPr="009A6660">
        <w:rPr>
          <w:rFonts w:ascii="Arial" w:hAnsi="Arial" w:cs="Arial"/>
          <w:lang w:val="uk-UA"/>
        </w:rPr>
        <w:tab/>
      </w:r>
      <w:r w:rsidRPr="009A6660">
        <w:rPr>
          <w:rFonts w:ascii="Arial" w:hAnsi="Arial" w:cs="Arial"/>
          <w:lang w:val="uk-UA"/>
        </w:rPr>
        <w:tab/>
      </w:r>
    </w:p>
    <w:p w14:paraId="3C884855" w14:textId="7851A39F" w:rsidR="0016042F" w:rsidRPr="009A6660" w:rsidRDefault="0016042F" w:rsidP="0016042F">
      <w:pPr>
        <w:pStyle w:val="ListParagraph"/>
        <w:numPr>
          <w:ilvl w:val="0"/>
          <w:numId w:val="34"/>
        </w:numPr>
        <w:spacing w:line="240" w:lineRule="auto"/>
        <w:ind w:right="206"/>
        <w:rPr>
          <w:rFonts w:ascii="Arial" w:hAnsi="Arial" w:cs="Arial"/>
          <w:lang w:val="uk-UA"/>
        </w:rPr>
      </w:pPr>
      <w:r w:rsidRPr="009A6660">
        <w:rPr>
          <w:rFonts w:ascii="Arial" w:hAnsi="Arial" w:cs="Arial"/>
          <w:lang w:val="uk-UA"/>
        </w:rPr>
        <w:t>Правопис і логічна послідовність тексту (6 балів);</w:t>
      </w:r>
      <w:r w:rsidRPr="009A6660">
        <w:rPr>
          <w:rFonts w:ascii="Arial" w:hAnsi="Arial" w:cs="Arial"/>
          <w:lang w:val="uk-UA"/>
        </w:rPr>
        <w:tab/>
      </w:r>
      <w:r w:rsidRPr="009A6660">
        <w:rPr>
          <w:rFonts w:ascii="Arial" w:hAnsi="Arial" w:cs="Arial"/>
          <w:lang w:val="uk-UA"/>
        </w:rPr>
        <w:tab/>
      </w:r>
      <w:r w:rsidRPr="009A6660">
        <w:rPr>
          <w:rFonts w:ascii="Arial" w:hAnsi="Arial" w:cs="Arial"/>
          <w:lang w:val="uk-UA"/>
        </w:rPr>
        <w:tab/>
      </w:r>
      <w:r w:rsidRPr="009A6660">
        <w:rPr>
          <w:rFonts w:ascii="Arial" w:hAnsi="Arial" w:cs="Arial"/>
          <w:lang w:val="uk-UA"/>
        </w:rPr>
        <w:tab/>
      </w:r>
      <w:r w:rsidRPr="009A6660">
        <w:rPr>
          <w:rFonts w:ascii="Arial" w:hAnsi="Arial" w:cs="Arial"/>
          <w:lang w:val="uk-UA"/>
        </w:rPr>
        <w:tab/>
      </w:r>
      <w:r w:rsidRPr="009A6660">
        <w:rPr>
          <w:rFonts w:ascii="Arial" w:hAnsi="Arial" w:cs="Arial"/>
          <w:lang w:val="uk-UA"/>
        </w:rPr>
        <w:tab/>
      </w:r>
      <w:r w:rsidRPr="009A6660">
        <w:rPr>
          <w:rFonts w:ascii="Arial" w:hAnsi="Arial" w:cs="Arial"/>
          <w:lang w:val="uk-UA"/>
        </w:rPr>
        <w:tab/>
        <w:t xml:space="preserve">        </w:t>
      </w:r>
    </w:p>
    <w:p w14:paraId="05986666" w14:textId="09AA2A77" w:rsidR="008F2144" w:rsidRDefault="0016042F" w:rsidP="0016042F">
      <w:pPr>
        <w:pStyle w:val="ListParagraph"/>
        <w:numPr>
          <w:ilvl w:val="0"/>
          <w:numId w:val="34"/>
        </w:numPr>
        <w:spacing w:after="0" w:line="240" w:lineRule="auto"/>
        <w:ind w:right="206"/>
        <w:rPr>
          <w:rFonts w:ascii="Arial" w:hAnsi="Arial" w:cs="Arial"/>
          <w:color w:val="000000" w:themeColor="text1"/>
          <w:sz w:val="8"/>
          <w:lang w:val="uk-UA"/>
        </w:rPr>
      </w:pPr>
      <w:r w:rsidRPr="009A6660">
        <w:rPr>
          <w:rFonts w:ascii="Arial" w:hAnsi="Arial" w:cs="Arial"/>
          <w:lang w:val="uk-UA"/>
        </w:rPr>
        <w:t>Оформлення тексту (4 бали).</w:t>
      </w:r>
      <w:r w:rsidRPr="0016042F">
        <w:rPr>
          <w:rFonts w:ascii="Arial" w:hAnsi="Arial" w:cs="Arial"/>
          <w:lang w:val="uk-UA"/>
        </w:rPr>
        <w:tab/>
      </w:r>
      <w:r w:rsidRPr="0016042F">
        <w:rPr>
          <w:rFonts w:ascii="Arial" w:hAnsi="Arial" w:cs="Arial"/>
          <w:lang w:val="uk-UA"/>
        </w:rPr>
        <w:tab/>
      </w:r>
      <w:r w:rsidRPr="0016042F">
        <w:rPr>
          <w:rFonts w:ascii="Arial" w:hAnsi="Arial" w:cs="Arial"/>
          <w:lang w:val="uk-UA"/>
        </w:rPr>
        <w:tab/>
      </w:r>
      <w:r w:rsidRPr="0016042F">
        <w:rPr>
          <w:rFonts w:ascii="Arial" w:hAnsi="Arial" w:cs="Arial"/>
          <w:lang w:val="uk-UA"/>
        </w:rPr>
        <w:tab/>
      </w:r>
      <w:r w:rsidRPr="0016042F">
        <w:rPr>
          <w:rFonts w:ascii="Arial" w:hAnsi="Arial" w:cs="Arial"/>
          <w:lang w:val="uk-UA"/>
        </w:rPr>
        <w:tab/>
      </w:r>
      <w:r w:rsidRPr="0016042F">
        <w:rPr>
          <w:rFonts w:ascii="Arial" w:hAnsi="Arial" w:cs="Arial"/>
          <w:lang w:val="uk-UA"/>
        </w:rPr>
        <w:tab/>
      </w:r>
      <w:r w:rsidRPr="0016042F">
        <w:rPr>
          <w:rFonts w:ascii="Arial" w:hAnsi="Arial" w:cs="Arial"/>
          <w:lang w:val="uk-UA"/>
        </w:rPr>
        <w:tab/>
      </w:r>
      <w:r w:rsidRPr="0016042F">
        <w:rPr>
          <w:rFonts w:ascii="Arial" w:hAnsi="Arial" w:cs="Arial"/>
          <w:lang w:val="uk-UA"/>
        </w:rPr>
        <w:tab/>
        <w:t xml:space="preserve">        </w:t>
      </w:r>
    </w:p>
    <w:p w14:paraId="66CE38F3" w14:textId="47003E90" w:rsidR="00BD0C01" w:rsidRDefault="00BD0C01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AC26B0" w14:paraId="3EEFE2E3" w14:textId="77777777" w:rsidTr="00F61818">
        <w:trPr>
          <w:trHeight w:val="3115"/>
        </w:trPr>
        <w:tc>
          <w:tcPr>
            <w:tcW w:w="10436" w:type="dxa"/>
            <w:tcBorders>
              <w:top w:val="double" w:sz="4" w:space="0" w:color="D9D9D9" w:themeColor="background1" w:themeShade="D9"/>
              <w:bottom w:val="double" w:sz="4" w:space="0" w:color="D9D9D9" w:themeColor="background1" w:themeShade="D9"/>
            </w:tcBorders>
            <w:shd w:val="clear" w:color="auto" w:fill="FFFFFF" w:themeFill="background1"/>
          </w:tcPr>
          <w:p w14:paraId="38AC240D" w14:textId="12055767" w:rsidR="00AC26B0" w:rsidRPr="00F61818" w:rsidRDefault="00AC26B0" w:rsidP="00F61818">
            <w:pPr>
              <w:spacing w:before="240" w:after="240" w:line="480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bookmarkStart w:id="1" w:name="_Hlk223578871"/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</w:t>
            </w:r>
            <w:r w:rsidR="00F61818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</w:t>
            </w:r>
            <w:r w:rsidR="00F61818"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 xml:space="preserve"> 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  <w:r w:rsidR="00F61818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</w:t>
            </w:r>
            <w:r w:rsidR="00F61818"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 xml:space="preserve"> 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</w:t>
            </w:r>
            <w:r w:rsidR="00F61818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bookmarkEnd w:id="1"/>
    </w:tbl>
    <w:p w14:paraId="6F6CF8A5" w14:textId="0BE18CB8" w:rsidR="00BD0C01" w:rsidRDefault="00BD0C01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76AFEBB0" w14:textId="77777777" w:rsidR="005E093C" w:rsidRDefault="005E093C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05FAF86C" w14:textId="2E6386EA" w:rsidR="00AC26B0" w:rsidRDefault="00AC26B0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443998" w14:paraId="071E5D90" w14:textId="77777777" w:rsidTr="00CE03D7">
        <w:trPr>
          <w:trHeight w:val="3115"/>
        </w:trPr>
        <w:tc>
          <w:tcPr>
            <w:tcW w:w="10436" w:type="dxa"/>
            <w:tcBorders>
              <w:top w:val="double" w:sz="4" w:space="0" w:color="D9D9D9" w:themeColor="background1" w:themeShade="D9"/>
              <w:bottom w:val="double" w:sz="4" w:space="0" w:color="D9D9D9" w:themeColor="background1" w:themeShade="D9"/>
            </w:tcBorders>
            <w:shd w:val="clear" w:color="auto" w:fill="FFFFFF" w:themeFill="background1"/>
          </w:tcPr>
          <w:p w14:paraId="388CA839" w14:textId="09C628EF" w:rsidR="00443998" w:rsidRPr="00F61818" w:rsidRDefault="00443998" w:rsidP="00CE03D7">
            <w:pPr>
              <w:spacing w:before="240" w:after="240" w:line="480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lastRenderedPageBreak/>
              <w:t>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 xml:space="preserve"> 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 xml:space="preserve"> 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3B3B9D58" w14:textId="05B6C240" w:rsidR="007F16D8" w:rsidRDefault="007F16D8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4F46BF1B" w14:textId="77777777" w:rsidR="007F16D8" w:rsidRDefault="007F16D8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AC26B0" w14:paraId="451DB81A" w14:textId="77777777" w:rsidTr="006764C7">
        <w:tc>
          <w:tcPr>
            <w:tcW w:w="10456" w:type="dxa"/>
            <w:shd w:val="clear" w:color="auto" w:fill="BFBFBF" w:themeFill="background1" w:themeFillShade="BF"/>
          </w:tcPr>
          <w:p w14:paraId="4ED7BA95" w14:textId="0B99310A" w:rsidR="00AC26B0" w:rsidRPr="00863F3C" w:rsidRDefault="00AC26B0" w:rsidP="00AC26B0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I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І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I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.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Частина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                                                                                                                         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(</w:t>
            </w:r>
            <w:r w:rsidRPr="008D4EFC">
              <w:rPr>
                <w:rFonts w:ascii="Arial" w:hAnsi="Arial" w:cs="Arial"/>
                <w:b/>
                <w:sz w:val="22"/>
                <w:szCs w:val="22"/>
                <w:lang w:val="uk-UA"/>
              </w:rPr>
              <w:t>30 балів)</w:t>
            </w:r>
          </w:p>
        </w:tc>
      </w:tr>
    </w:tbl>
    <w:p w14:paraId="0A215B67" w14:textId="5261BE7A" w:rsidR="00800D29" w:rsidRDefault="00800D29" w:rsidP="00800D29">
      <w:pPr>
        <w:pStyle w:val="ListParagraph"/>
        <w:spacing w:line="240" w:lineRule="auto"/>
        <w:rPr>
          <w:rFonts w:ascii="Arial" w:hAnsi="Arial" w:cs="Arial"/>
          <w:b/>
          <w:color w:val="000000" w:themeColor="text1"/>
          <w:sz w:val="8"/>
          <w:lang w:val="uk-UA"/>
        </w:rPr>
      </w:pPr>
    </w:p>
    <w:p w14:paraId="0AD5410A" w14:textId="5C6A7274" w:rsidR="00800D29" w:rsidRDefault="00800D29" w:rsidP="00800D29">
      <w:pPr>
        <w:pStyle w:val="ListParagraph"/>
        <w:spacing w:line="240" w:lineRule="auto"/>
        <w:rPr>
          <w:rFonts w:ascii="Arial" w:hAnsi="Arial" w:cs="Arial"/>
          <w:b/>
          <w:color w:val="000000" w:themeColor="text1"/>
          <w:sz w:val="8"/>
          <w:lang w:val="uk-UA"/>
        </w:rPr>
      </w:pPr>
    </w:p>
    <w:p w14:paraId="7AB5BFC0" w14:textId="77777777" w:rsidR="00800D29" w:rsidRPr="00800D29" w:rsidRDefault="00800D29" w:rsidP="00800D29">
      <w:pPr>
        <w:pStyle w:val="ListParagraph"/>
        <w:spacing w:line="240" w:lineRule="auto"/>
        <w:rPr>
          <w:rFonts w:ascii="Arial" w:hAnsi="Arial" w:cs="Arial"/>
          <w:b/>
          <w:color w:val="000000" w:themeColor="text1"/>
          <w:sz w:val="8"/>
          <w:lang w:val="uk-UA"/>
        </w:rPr>
      </w:pPr>
    </w:p>
    <w:p w14:paraId="5D36D4C8" w14:textId="1133E01E" w:rsidR="002C0746" w:rsidRDefault="001C6BA0" w:rsidP="002C0746">
      <w:pPr>
        <w:pStyle w:val="ListParagraph"/>
        <w:spacing w:line="276" w:lineRule="auto"/>
        <w:ind w:right="566"/>
        <w:rPr>
          <w:rFonts w:ascii="Arial" w:eastAsia="Batang" w:hAnsi="Arial" w:cs="Arial"/>
          <w:b/>
          <w:color w:val="000000" w:themeColor="text1"/>
          <w:lang w:val="sk-SK" w:eastAsia="ko-KR"/>
        </w:rPr>
      </w:pPr>
      <w:r w:rsidRPr="001C6BA0">
        <w:rPr>
          <w:rFonts w:ascii="Arial" w:eastAsia="Batang" w:hAnsi="Arial" w:cs="Arial"/>
          <w:b/>
          <w:color w:val="000000" w:themeColor="text1"/>
          <w:lang w:val="sk-SK" w:eastAsia="ko-KR"/>
        </w:rPr>
        <w:t>Напишіть есе під заголовком «Що таке щастя?», використовуючи матеріал твору «Украдене щастя» Івана Франка.</w:t>
      </w:r>
    </w:p>
    <w:p w14:paraId="0E2989C3" w14:textId="3C5E7A4E" w:rsidR="001C6BA0" w:rsidRDefault="001C6BA0" w:rsidP="002C0746">
      <w:pPr>
        <w:pStyle w:val="ListParagraph"/>
        <w:spacing w:line="276" w:lineRule="auto"/>
        <w:ind w:right="566"/>
        <w:rPr>
          <w:rFonts w:ascii="Arial" w:eastAsia="Batang" w:hAnsi="Arial" w:cs="Arial"/>
          <w:b/>
          <w:color w:val="000000" w:themeColor="text1"/>
          <w:lang w:val="sk-SK" w:eastAsia="ko-KR"/>
        </w:rPr>
      </w:pPr>
    </w:p>
    <w:p w14:paraId="0F86C4CD" w14:textId="77777777" w:rsidR="001C6BA0" w:rsidRPr="002C0746" w:rsidRDefault="001C6BA0" w:rsidP="002C0746">
      <w:pPr>
        <w:pStyle w:val="ListParagraph"/>
        <w:spacing w:line="276" w:lineRule="auto"/>
        <w:ind w:right="566"/>
        <w:rPr>
          <w:rFonts w:ascii="Arial" w:hAnsi="Arial" w:cs="Arial"/>
          <w:b/>
          <w:color w:val="000000" w:themeColor="text1"/>
          <w:lang w:val="uk-UA"/>
        </w:rPr>
      </w:pPr>
    </w:p>
    <w:p w14:paraId="6C49440B" w14:textId="71CAB982" w:rsidR="002C0746" w:rsidRDefault="002C0746" w:rsidP="002C0746">
      <w:pPr>
        <w:pStyle w:val="ListParagraph"/>
        <w:spacing w:line="276" w:lineRule="auto"/>
        <w:ind w:right="566"/>
        <w:rPr>
          <w:rFonts w:ascii="Arial" w:hAnsi="Arial" w:cs="Arial"/>
          <w:b/>
          <w:color w:val="000000" w:themeColor="text1"/>
          <w:lang w:val="uk-UA"/>
        </w:rPr>
      </w:pPr>
      <w:r w:rsidRPr="002C0746">
        <w:rPr>
          <w:rFonts w:ascii="Arial" w:hAnsi="Arial" w:cs="Arial"/>
          <w:b/>
          <w:color w:val="000000" w:themeColor="text1"/>
          <w:lang w:val="uk-UA"/>
        </w:rPr>
        <w:t xml:space="preserve">      Вимоги: </w:t>
      </w:r>
    </w:p>
    <w:tbl>
      <w:tblPr>
        <w:tblStyle w:val="PlainTable4"/>
        <w:tblW w:w="9741" w:type="dxa"/>
        <w:tblInd w:w="18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40"/>
        <w:gridCol w:w="6300"/>
        <w:gridCol w:w="2901"/>
      </w:tblGrid>
      <w:tr w:rsidR="00ED42DA" w14:paraId="74A5C7C8" w14:textId="77777777" w:rsidTr="00153D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shd w:val="clear" w:color="auto" w:fill="FFFFFF" w:themeFill="background1"/>
          </w:tcPr>
          <w:p w14:paraId="559D4981" w14:textId="77777777" w:rsidR="00ED42DA" w:rsidRPr="00C61BF4" w:rsidRDefault="00ED42DA" w:rsidP="00ED42DA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ind w:left="431" w:right="566"/>
              <w:rPr>
                <w:rFonts w:ascii="Arial" w:hAnsi="Arial" w:cs="Arial"/>
                <w:color w:val="000000" w:themeColor="text1"/>
                <w:lang w:val="uk-UA"/>
              </w:rPr>
            </w:pPr>
          </w:p>
        </w:tc>
        <w:tc>
          <w:tcPr>
            <w:tcW w:w="6300" w:type="dxa"/>
            <w:shd w:val="clear" w:color="auto" w:fill="FFFFFF" w:themeFill="background1"/>
          </w:tcPr>
          <w:p w14:paraId="094ED7BC" w14:textId="13A5AAFC" w:rsidR="00ED42DA" w:rsidRPr="00ED42DA" w:rsidRDefault="00ED42DA" w:rsidP="00ED42DA">
            <w:pPr>
              <w:pStyle w:val="ListParagraph"/>
              <w:spacing w:after="0" w:line="276" w:lineRule="auto"/>
              <w:ind w:left="0" w:right="56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0000" w:themeColor="text1"/>
                <w:lang w:val="uk-UA"/>
              </w:rPr>
            </w:pPr>
            <w:r w:rsidRPr="00ED42DA">
              <w:rPr>
                <w:rFonts w:ascii="Arial" w:hAnsi="Arial" w:cs="Arial"/>
                <w:b w:val="0"/>
                <w:color w:val="000000" w:themeColor="text1"/>
                <w:lang w:val="uk-UA"/>
              </w:rPr>
              <w:t xml:space="preserve">Наявність у тексті вказаної теми </w:t>
            </w:r>
          </w:p>
        </w:tc>
        <w:tc>
          <w:tcPr>
            <w:tcW w:w="2901" w:type="dxa"/>
            <w:shd w:val="clear" w:color="auto" w:fill="FFFFFF" w:themeFill="background1"/>
          </w:tcPr>
          <w:p w14:paraId="30B6ECC3" w14:textId="6237D49B" w:rsidR="00ED42DA" w:rsidRDefault="00ED42DA" w:rsidP="00ED42DA">
            <w:pPr>
              <w:pStyle w:val="ListParagraph"/>
              <w:spacing w:after="0" w:line="276" w:lineRule="auto"/>
              <w:ind w:left="0" w:right="56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0000" w:themeColor="text1"/>
                <w:lang w:val="uk-UA"/>
              </w:rPr>
            </w:pPr>
            <w:r w:rsidRPr="00C61BF4">
              <w:rPr>
                <w:rFonts w:ascii="Arial" w:hAnsi="Arial" w:cs="Arial"/>
                <w:color w:val="000000" w:themeColor="text1"/>
                <w:lang w:val="uk-UA"/>
              </w:rPr>
              <w:t>(4 бали)</w:t>
            </w:r>
          </w:p>
        </w:tc>
      </w:tr>
      <w:tr w:rsidR="00ED42DA" w14:paraId="78E52215" w14:textId="77777777" w:rsidTr="00153D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shd w:val="clear" w:color="auto" w:fill="FFFFFF" w:themeFill="background1"/>
          </w:tcPr>
          <w:p w14:paraId="0F5CC089" w14:textId="77777777" w:rsidR="00ED42DA" w:rsidRPr="00C61BF4" w:rsidRDefault="00ED42DA" w:rsidP="00ED42DA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ind w:left="431" w:right="566"/>
              <w:rPr>
                <w:rFonts w:ascii="Arial" w:hAnsi="Arial" w:cs="Arial"/>
                <w:color w:val="000000" w:themeColor="text1"/>
                <w:lang w:val="uk-UA"/>
              </w:rPr>
            </w:pPr>
          </w:p>
        </w:tc>
        <w:tc>
          <w:tcPr>
            <w:tcW w:w="6300" w:type="dxa"/>
            <w:shd w:val="clear" w:color="auto" w:fill="FFFFFF" w:themeFill="background1"/>
          </w:tcPr>
          <w:p w14:paraId="16EE46C9" w14:textId="0E19D067" w:rsidR="00ED42DA" w:rsidRDefault="00ED42DA" w:rsidP="00ED42DA">
            <w:pPr>
              <w:pStyle w:val="ListParagraph"/>
              <w:spacing w:after="0" w:line="276" w:lineRule="auto"/>
              <w:ind w:left="0" w:right="-11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C61BF4">
              <w:rPr>
                <w:rFonts w:ascii="Arial" w:hAnsi="Arial" w:cs="Arial"/>
                <w:color w:val="000000" w:themeColor="text1"/>
                <w:lang w:val="uk-UA"/>
              </w:rPr>
              <w:t xml:space="preserve">Висвітлення вказаної теми в рамках вашого твору, висловити власну думку щодо запитання ”Що таке щастя?”     </w:t>
            </w:r>
          </w:p>
        </w:tc>
        <w:tc>
          <w:tcPr>
            <w:tcW w:w="2901" w:type="dxa"/>
            <w:shd w:val="clear" w:color="auto" w:fill="FFFFFF" w:themeFill="background1"/>
          </w:tcPr>
          <w:p w14:paraId="4E1E3BB3" w14:textId="0A0D1BE8" w:rsidR="00ED42DA" w:rsidRPr="00ED42DA" w:rsidRDefault="00ED42DA" w:rsidP="00ED42DA">
            <w:pPr>
              <w:pStyle w:val="ListParagraph"/>
              <w:spacing w:after="0" w:line="276" w:lineRule="auto"/>
              <w:ind w:left="0" w:right="5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ED42DA">
              <w:rPr>
                <w:rFonts w:ascii="Arial" w:hAnsi="Arial" w:cs="Arial"/>
                <w:b/>
                <w:color w:val="000000" w:themeColor="text1"/>
                <w:lang w:val="uk-UA"/>
              </w:rPr>
              <w:t>(6 балів)</w:t>
            </w:r>
          </w:p>
        </w:tc>
      </w:tr>
      <w:tr w:rsidR="00ED42DA" w14:paraId="222717A3" w14:textId="77777777" w:rsidTr="00153D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shd w:val="clear" w:color="auto" w:fill="FFFFFF" w:themeFill="background1"/>
          </w:tcPr>
          <w:p w14:paraId="2D9A5BC7" w14:textId="77777777" w:rsidR="00ED42DA" w:rsidRPr="00C61BF4" w:rsidRDefault="00ED42DA" w:rsidP="00ED42DA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ind w:left="431" w:right="566"/>
              <w:rPr>
                <w:rFonts w:ascii="Arial" w:hAnsi="Arial" w:cs="Arial"/>
                <w:color w:val="000000" w:themeColor="text1"/>
                <w:lang w:val="uk-UA"/>
              </w:rPr>
            </w:pPr>
          </w:p>
        </w:tc>
        <w:tc>
          <w:tcPr>
            <w:tcW w:w="6300" w:type="dxa"/>
            <w:shd w:val="clear" w:color="auto" w:fill="FFFFFF" w:themeFill="background1"/>
          </w:tcPr>
          <w:p w14:paraId="09597A97" w14:textId="00CE0DCB" w:rsidR="00ED42DA" w:rsidRDefault="00ED42DA" w:rsidP="00ED42DA">
            <w:pPr>
              <w:pStyle w:val="ListParagraph"/>
              <w:spacing w:after="0" w:line="276" w:lineRule="auto"/>
              <w:ind w:left="0" w:right="56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C61BF4">
              <w:rPr>
                <w:rFonts w:ascii="Arial" w:hAnsi="Arial" w:cs="Arial"/>
                <w:color w:val="000000" w:themeColor="text1"/>
                <w:lang w:val="uk-UA"/>
              </w:rPr>
              <w:t>Здійснити порівнял</w:t>
            </w:r>
            <w:r w:rsidR="00153D25">
              <w:rPr>
                <w:rFonts w:ascii="Arial" w:hAnsi="Arial" w:cs="Arial"/>
                <w:color w:val="000000" w:themeColor="text1"/>
                <w:lang w:val="uk-UA"/>
              </w:rPr>
              <w:t>ь</w:t>
            </w:r>
            <w:r w:rsidRPr="00C61BF4">
              <w:rPr>
                <w:rFonts w:ascii="Arial" w:hAnsi="Arial" w:cs="Arial"/>
                <w:color w:val="000000" w:themeColor="text1"/>
                <w:lang w:val="uk-UA"/>
              </w:rPr>
              <w:t>ну характеристику  персонажів; мотив</w:t>
            </w:r>
            <w:r w:rsidR="00FF1FB3">
              <w:rPr>
                <w:rFonts w:ascii="Arial" w:hAnsi="Arial" w:cs="Arial"/>
                <w:color w:val="000000" w:themeColor="text1"/>
                <w:lang w:val="uk-UA"/>
              </w:rPr>
              <w:t>у</w:t>
            </w:r>
            <w:r w:rsidRPr="00C61BF4">
              <w:rPr>
                <w:rFonts w:ascii="Arial" w:hAnsi="Arial" w:cs="Arial"/>
                <w:color w:val="000000" w:themeColor="text1"/>
                <w:lang w:val="uk-UA"/>
              </w:rPr>
              <w:t>ючи чому твір називається „Украд</w:t>
            </w:r>
            <w:r w:rsidR="00FF1FB3">
              <w:rPr>
                <w:rFonts w:ascii="Arial" w:hAnsi="Arial" w:cs="Arial"/>
                <w:color w:val="000000" w:themeColor="text1"/>
                <w:lang w:val="uk-UA"/>
              </w:rPr>
              <w:t>е</w:t>
            </w:r>
            <w:r w:rsidRPr="00C61BF4">
              <w:rPr>
                <w:rFonts w:ascii="Arial" w:hAnsi="Arial" w:cs="Arial"/>
                <w:color w:val="000000" w:themeColor="text1"/>
                <w:lang w:val="uk-UA"/>
              </w:rPr>
              <w:t xml:space="preserve">не щастя” </w:t>
            </w:r>
          </w:p>
        </w:tc>
        <w:tc>
          <w:tcPr>
            <w:tcW w:w="2901" w:type="dxa"/>
            <w:shd w:val="clear" w:color="auto" w:fill="FFFFFF" w:themeFill="background1"/>
          </w:tcPr>
          <w:p w14:paraId="48C0A92E" w14:textId="7AA9F58B" w:rsidR="00ED42DA" w:rsidRPr="00ED42DA" w:rsidRDefault="00ED42DA" w:rsidP="00ED42DA">
            <w:pPr>
              <w:pStyle w:val="ListParagraph"/>
              <w:spacing w:after="0" w:line="276" w:lineRule="auto"/>
              <w:ind w:left="0" w:right="56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ED42DA">
              <w:rPr>
                <w:rFonts w:ascii="Arial" w:hAnsi="Arial" w:cs="Arial"/>
                <w:b/>
                <w:color w:val="000000" w:themeColor="text1"/>
                <w:lang w:val="uk-UA"/>
              </w:rPr>
              <w:t>(10 балів)</w:t>
            </w:r>
          </w:p>
        </w:tc>
      </w:tr>
      <w:tr w:rsidR="00ED42DA" w14:paraId="7188451D" w14:textId="77777777" w:rsidTr="00153D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shd w:val="clear" w:color="auto" w:fill="FFFFFF" w:themeFill="background1"/>
          </w:tcPr>
          <w:p w14:paraId="74787BAE" w14:textId="77777777" w:rsidR="00ED42DA" w:rsidRPr="00C61BF4" w:rsidRDefault="00ED42DA" w:rsidP="00ED42DA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ind w:left="431" w:right="566"/>
              <w:rPr>
                <w:rFonts w:ascii="Arial" w:hAnsi="Arial" w:cs="Arial"/>
                <w:color w:val="000000" w:themeColor="text1"/>
                <w:lang w:val="uk-UA"/>
              </w:rPr>
            </w:pPr>
          </w:p>
        </w:tc>
        <w:tc>
          <w:tcPr>
            <w:tcW w:w="6300" w:type="dxa"/>
            <w:shd w:val="clear" w:color="auto" w:fill="FFFFFF" w:themeFill="background1"/>
          </w:tcPr>
          <w:p w14:paraId="50C29E75" w14:textId="535FA203" w:rsidR="00ED42DA" w:rsidRPr="00247A7E" w:rsidRDefault="00247A7E" w:rsidP="00ED42DA">
            <w:pPr>
              <w:pStyle w:val="ListParagraph"/>
              <w:spacing w:after="0" w:line="276" w:lineRule="auto"/>
              <w:ind w:left="0" w:right="5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lang w:val="uk-UA"/>
              </w:rPr>
            </w:pPr>
            <w:proofErr w:type="spellStart"/>
            <w:r w:rsidRPr="00247A7E">
              <w:rPr>
                <w:rFonts w:ascii="Arial" w:hAnsi="Arial" w:cs="Arial"/>
                <w:bCs/>
              </w:rPr>
              <w:t>Оформлення</w:t>
            </w:r>
            <w:proofErr w:type="spellEnd"/>
            <w:r w:rsidRPr="00247A7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47A7E">
              <w:rPr>
                <w:rFonts w:ascii="Arial" w:hAnsi="Arial" w:cs="Arial"/>
                <w:bCs/>
              </w:rPr>
              <w:t>тексту</w:t>
            </w:r>
            <w:proofErr w:type="spellEnd"/>
            <w:r w:rsidRPr="00247A7E">
              <w:rPr>
                <w:rFonts w:ascii="Arial" w:hAnsi="Arial" w:cs="Arial"/>
                <w:bCs/>
              </w:rPr>
              <w:t>.</w:t>
            </w:r>
            <w:r w:rsidR="00ED42DA" w:rsidRPr="00247A7E">
              <w:rPr>
                <w:rFonts w:ascii="Arial" w:hAnsi="Arial" w:cs="Arial"/>
                <w:bCs/>
                <w:color w:val="000000" w:themeColor="text1"/>
                <w:lang w:val="uk-UA"/>
              </w:rPr>
              <w:t xml:space="preserve"> </w:t>
            </w:r>
          </w:p>
        </w:tc>
        <w:tc>
          <w:tcPr>
            <w:tcW w:w="2901" w:type="dxa"/>
            <w:shd w:val="clear" w:color="auto" w:fill="FFFFFF" w:themeFill="background1"/>
          </w:tcPr>
          <w:p w14:paraId="5545CAF7" w14:textId="315A8CD0" w:rsidR="00ED42DA" w:rsidRPr="00ED42DA" w:rsidRDefault="00ED42DA" w:rsidP="00ED42DA">
            <w:pPr>
              <w:pStyle w:val="ListParagraph"/>
              <w:spacing w:after="0" w:line="276" w:lineRule="auto"/>
              <w:ind w:left="0" w:right="5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ED42DA">
              <w:rPr>
                <w:rFonts w:ascii="Arial" w:hAnsi="Arial" w:cs="Arial"/>
                <w:b/>
                <w:color w:val="000000" w:themeColor="text1"/>
                <w:lang w:val="uk-UA"/>
              </w:rPr>
              <w:t>(</w:t>
            </w:r>
            <w:r w:rsidR="00247A7E">
              <w:rPr>
                <w:rFonts w:ascii="Arial" w:hAnsi="Arial" w:cs="Arial"/>
                <w:b/>
                <w:color w:val="000000" w:themeColor="text1"/>
                <w:lang w:val="ro-RO"/>
              </w:rPr>
              <w:t>4</w:t>
            </w:r>
            <w:r w:rsidRPr="00ED42DA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 </w:t>
            </w:r>
            <w:r w:rsidR="00247A7E" w:rsidRPr="00ED42DA">
              <w:rPr>
                <w:rFonts w:ascii="Arial" w:hAnsi="Arial" w:cs="Arial"/>
                <w:b/>
                <w:color w:val="000000" w:themeColor="text1"/>
                <w:lang w:val="uk-UA"/>
              </w:rPr>
              <w:t>бали</w:t>
            </w:r>
            <w:r w:rsidRPr="00ED42DA">
              <w:rPr>
                <w:rFonts w:ascii="Arial" w:hAnsi="Arial" w:cs="Arial"/>
                <w:b/>
                <w:color w:val="000000" w:themeColor="text1"/>
                <w:lang w:val="uk-UA"/>
              </w:rPr>
              <w:t>)</w:t>
            </w:r>
          </w:p>
        </w:tc>
      </w:tr>
      <w:tr w:rsidR="00ED42DA" w14:paraId="30E5B875" w14:textId="77777777" w:rsidTr="00153D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shd w:val="clear" w:color="auto" w:fill="FFFFFF" w:themeFill="background1"/>
          </w:tcPr>
          <w:p w14:paraId="6E407CFF" w14:textId="77777777" w:rsidR="00ED42DA" w:rsidRPr="00C61BF4" w:rsidRDefault="00ED42DA" w:rsidP="00ED42DA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ind w:left="431" w:right="566"/>
              <w:rPr>
                <w:rFonts w:ascii="Arial" w:hAnsi="Arial" w:cs="Arial"/>
                <w:color w:val="000000" w:themeColor="text1"/>
                <w:lang w:val="uk-UA"/>
              </w:rPr>
            </w:pPr>
          </w:p>
        </w:tc>
        <w:tc>
          <w:tcPr>
            <w:tcW w:w="6300" w:type="dxa"/>
            <w:shd w:val="clear" w:color="auto" w:fill="FFFFFF" w:themeFill="background1"/>
          </w:tcPr>
          <w:p w14:paraId="13D04C25" w14:textId="4D2DB9DF" w:rsidR="00ED42DA" w:rsidRDefault="00ED42DA" w:rsidP="00ED42DA">
            <w:pPr>
              <w:pStyle w:val="ListParagraph"/>
              <w:spacing w:after="0" w:line="276" w:lineRule="auto"/>
              <w:ind w:left="0" w:right="56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C61BF4">
              <w:rPr>
                <w:rFonts w:ascii="Arial" w:hAnsi="Arial" w:cs="Arial"/>
                <w:color w:val="000000" w:themeColor="text1"/>
                <w:lang w:val="uk-UA"/>
              </w:rPr>
              <w:t xml:space="preserve">Логічна послідовність тексту і правопис </w:t>
            </w:r>
          </w:p>
        </w:tc>
        <w:tc>
          <w:tcPr>
            <w:tcW w:w="2901" w:type="dxa"/>
            <w:shd w:val="clear" w:color="auto" w:fill="FFFFFF" w:themeFill="background1"/>
          </w:tcPr>
          <w:p w14:paraId="3905DC6B" w14:textId="57334F19" w:rsidR="00ED42DA" w:rsidRPr="00ED42DA" w:rsidRDefault="00ED42DA" w:rsidP="00ED42DA">
            <w:pPr>
              <w:pStyle w:val="ListParagraph"/>
              <w:spacing w:after="0" w:line="276" w:lineRule="auto"/>
              <w:ind w:left="0" w:right="56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ED42DA">
              <w:rPr>
                <w:rFonts w:ascii="Arial" w:hAnsi="Arial" w:cs="Arial"/>
                <w:b/>
                <w:color w:val="000000" w:themeColor="text1"/>
                <w:lang w:val="uk-UA"/>
              </w:rPr>
              <w:t>(</w:t>
            </w:r>
            <w:r w:rsidR="00247A7E">
              <w:rPr>
                <w:rFonts w:ascii="Arial" w:hAnsi="Arial" w:cs="Arial"/>
                <w:b/>
                <w:color w:val="000000" w:themeColor="text1"/>
                <w:lang w:val="ro-RO"/>
              </w:rPr>
              <w:t>6</w:t>
            </w:r>
            <w:r w:rsidRPr="00ED42DA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 бал</w:t>
            </w:r>
            <w:r w:rsidR="00247A7E" w:rsidRPr="00ED42DA">
              <w:rPr>
                <w:rFonts w:ascii="Arial" w:hAnsi="Arial" w:cs="Arial"/>
                <w:b/>
                <w:color w:val="000000" w:themeColor="text1"/>
                <w:lang w:val="uk-UA"/>
              </w:rPr>
              <w:t>ів</w:t>
            </w:r>
            <w:r w:rsidRPr="00ED42DA">
              <w:rPr>
                <w:rFonts w:ascii="Arial" w:hAnsi="Arial" w:cs="Arial"/>
                <w:b/>
                <w:color w:val="000000" w:themeColor="text1"/>
                <w:lang w:val="uk-UA"/>
              </w:rPr>
              <w:t>)</w:t>
            </w:r>
          </w:p>
        </w:tc>
      </w:tr>
    </w:tbl>
    <w:p w14:paraId="1CBD0C7C" w14:textId="1C358E08" w:rsidR="00B544DB" w:rsidRPr="007876E5" w:rsidRDefault="00B544DB" w:rsidP="00ED42DA">
      <w:pPr>
        <w:spacing w:line="276" w:lineRule="auto"/>
        <w:ind w:right="56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tbl>
      <w:tblPr>
        <w:tblStyle w:val="TableGrid"/>
        <w:tblW w:w="5000" w:type="pct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510B8B" w14:paraId="69B18A36" w14:textId="77777777" w:rsidTr="007A212F">
        <w:trPr>
          <w:trHeight w:val="1431"/>
        </w:trPr>
        <w:tc>
          <w:tcPr>
            <w:tcW w:w="5000" w:type="pct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31B78D39" w14:textId="621B081B" w:rsidR="00510B8B" w:rsidRPr="007D46B2" w:rsidRDefault="00510B8B" w:rsidP="00ED42DA">
            <w:pPr>
              <w:spacing w:before="240" w:after="240" w:line="480" w:lineRule="auto"/>
              <w:jc w:val="left"/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B544DB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</w:t>
            </w:r>
          </w:p>
        </w:tc>
      </w:tr>
    </w:tbl>
    <w:p w14:paraId="38DF9C34" w14:textId="441875CB" w:rsidR="00D30ED2" w:rsidRPr="005057A7" w:rsidRDefault="00D30ED2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10"/>
          <w:szCs w:val="22"/>
          <w:lang w:val="uk-UA"/>
        </w:rPr>
      </w:pPr>
    </w:p>
    <w:p w14:paraId="5106F3F8" w14:textId="379367F3" w:rsidR="005057A7" w:rsidRDefault="005057A7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p w14:paraId="61ED61A4" w14:textId="38CC5F8B" w:rsidR="005057A7" w:rsidRDefault="005057A7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p w14:paraId="1984B7D2" w14:textId="77777777" w:rsidR="007F16D8" w:rsidRDefault="007F16D8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p w14:paraId="6E781263" w14:textId="77777777" w:rsidR="007A212F" w:rsidRDefault="007A212F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p w14:paraId="6B7CD785" w14:textId="15A641F6" w:rsidR="005057A7" w:rsidRDefault="005057A7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ro-RO"/>
        </w:rPr>
      </w:pPr>
    </w:p>
    <w:p w14:paraId="062B6FEA" w14:textId="77777777" w:rsidR="0048119E" w:rsidRPr="0048119E" w:rsidRDefault="0048119E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ro-RO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7D46B2" w14:paraId="4CE7B4A1" w14:textId="77777777" w:rsidTr="006C43B8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71C27AA3" w14:textId="327E378E" w:rsidR="007D46B2" w:rsidRPr="007A212F" w:rsidRDefault="007D46B2" w:rsidP="007A212F">
            <w:pPr>
              <w:spacing w:before="240" w:after="240" w:line="480" w:lineRule="auto"/>
              <w:jc w:val="left"/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094D7DB7" w14:textId="4DD6B1B6" w:rsidR="007A212F" w:rsidRDefault="007A212F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406C8383" w14:textId="650DCB68" w:rsidR="00B544DB" w:rsidRDefault="00B544DB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29CCA283" w14:textId="5CBA715F" w:rsidR="00B544DB" w:rsidRDefault="00B544DB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288891CD" w14:textId="77777777" w:rsidR="00B544DB" w:rsidRDefault="00B544DB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ro-RO"/>
        </w:rPr>
      </w:pPr>
    </w:p>
    <w:p w14:paraId="4CF7DDB6" w14:textId="77777777" w:rsidR="0048119E" w:rsidRDefault="0048119E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ro-RO"/>
        </w:rPr>
      </w:pPr>
    </w:p>
    <w:p w14:paraId="78F7DCE6" w14:textId="77777777" w:rsidR="0048119E" w:rsidRPr="0048119E" w:rsidRDefault="0048119E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ro-RO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7A212F" w14:paraId="05856620" w14:textId="77777777" w:rsidTr="0048119E">
        <w:trPr>
          <w:trHeight w:val="14717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22111CAA" w14:textId="77777777" w:rsidR="007A212F" w:rsidRPr="007A212F" w:rsidRDefault="007A212F" w:rsidP="008E2494">
            <w:pPr>
              <w:spacing w:before="240" w:after="240" w:line="480" w:lineRule="auto"/>
              <w:jc w:val="left"/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373437AB" w14:textId="00A2BD57" w:rsidR="007A212F" w:rsidRDefault="007A212F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56D7328A" w14:textId="46E93FE1" w:rsidR="00B544DB" w:rsidRDefault="00B544DB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7D44794B" w14:textId="2684F4DD" w:rsidR="00B544DB" w:rsidRDefault="00B544DB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55B29B86" w14:textId="65AE67FA" w:rsidR="00B544DB" w:rsidRDefault="00B544DB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6ED7CF4A" w14:textId="77777777" w:rsidR="00B544DB" w:rsidRDefault="00B544DB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ro-RO"/>
        </w:rPr>
      </w:pPr>
    </w:p>
    <w:p w14:paraId="352924FB" w14:textId="77777777" w:rsidR="0048119E" w:rsidRPr="0048119E" w:rsidRDefault="0048119E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ro-RO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7A212F" w14:paraId="5E1C81D8" w14:textId="77777777" w:rsidTr="0048119E">
        <w:trPr>
          <w:trHeight w:val="14717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77ED1A72" w14:textId="77777777" w:rsidR="007A212F" w:rsidRPr="007A212F" w:rsidRDefault="007A212F" w:rsidP="008E2494">
            <w:pPr>
              <w:spacing w:before="240" w:after="240" w:line="480" w:lineRule="auto"/>
              <w:jc w:val="left"/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6D3B59A4" w14:textId="1427793F" w:rsidR="007A212F" w:rsidRDefault="007A212F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2C1FFF3D" w14:textId="77777777" w:rsidR="00B544DB" w:rsidRPr="00B544DB" w:rsidRDefault="00B544DB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sectPr w:rsidR="00B544DB" w:rsidRPr="00B544DB" w:rsidSect="00741B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84" w:right="720" w:bottom="720" w:left="720" w:header="27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8B034" w14:textId="77777777" w:rsidR="002A34D1" w:rsidRDefault="002A34D1">
      <w:r>
        <w:separator/>
      </w:r>
    </w:p>
  </w:endnote>
  <w:endnote w:type="continuationSeparator" w:id="0">
    <w:p w14:paraId="3034FAD9" w14:textId="77777777" w:rsidR="002A34D1" w:rsidRDefault="002A34D1">
      <w:r>
        <w:continuationSeparator/>
      </w:r>
    </w:p>
  </w:endnote>
  <w:endnote w:type="continuationNotice" w:id="1">
    <w:p w14:paraId="2FFA081A" w14:textId="77777777" w:rsidR="002A34D1" w:rsidRDefault="002A34D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  <w:font w:name="BULNQR+IBMPlex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2646E" w14:textId="77777777" w:rsidR="00F27F32" w:rsidRDefault="00F27F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814CC" w14:textId="01FF229A" w:rsidR="008E2494" w:rsidRPr="004F0FA8" w:rsidRDefault="008E2494" w:rsidP="008158FF">
    <w:pPr>
      <w:pStyle w:val="Footer"/>
      <w:pBdr>
        <w:top w:val="single" w:sz="4" w:space="1" w:color="auto"/>
      </w:pBdr>
      <w:tabs>
        <w:tab w:val="clear" w:pos="9072"/>
        <w:tab w:val="right" w:pos="10466"/>
      </w:tabs>
      <w:spacing w:line="240" w:lineRule="auto"/>
      <w:rPr>
        <w:rFonts w:ascii="Arial" w:hAnsi="Arial" w:cs="Arial"/>
        <w:sz w:val="20"/>
        <w:szCs w:val="20"/>
        <w:lang w:val="ro-RO"/>
      </w:rPr>
    </w:pPr>
    <w:r w:rsidRPr="004F0FA8">
      <w:rPr>
        <w:rFonts w:ascii="Arial" w:hAnsi="Arial" w:cs="Arial"/>
        <w:spacing w:val="-4"/>
        <w:sz w:val="20"/>
        <w:szCs w:val="20"/>
        <w:lang w:val="ro-RO"/>
      </w:rPr>
      <w:t xml:space="preserve">Etapa </w:t>
    </w:r>
    <w:r w:rsidR="00F27F32">
      <w:rPr>
        <w:rFonts w:ascii="Arial" w:hAnsi="Arial" w:cs="Arial"/>
        <w:spacing w:val="-4"/>
        <w:sz w:val="20"/>
        <w:szCs w:val="20"/>
        <w:lang w:val="ro-RO"/>
      </w:rPr>
      <w:t>județeană</w:t>
    </w:r>
    <w:r w:rsidRPr="004F0FA8">
      <w:rPr>
        <w:rFonts w:ascii="Arial" w:hAnsi="Arial" w:cs="Arial"/>
        <w:spacing w:val="-4"/>
        <w:sz w:val="20"/>
        <w:szCs w:val="20"/>
        <w:lang w:val="ro-RO"/>
      </w:rPr>
      <w:t xml:space="preserve"> a Olimpiadei naționale </w:t>
    </w:r>
    <w:r>
      <w:rPr>
        <w:rFonts w:ascii="Arial" w:hAnsi="Arial" w:cs="Arial"/>
        <w:spacing w:val="-4"/>
        <w:sz w:val="20"/>
        <w:szCs w:val="20"/>
        <w:lang w:val="ro-RO"/>
      </w:rPr>
      <w:t>de</w:t>
    </w:r>
    <w:r w:rsidRPr="004F0FA8">
      <w:rPr>
        <w:rFonts w:ascii="Arial" w:hAnsi="Arial" w:cs="Arial"/>
        <w:spacing w:val="-4"/>
        <w:sz w:val="20"/>
        <w:szCs w:val="20"/>
        <w:lang w:val="ro-RO"/>
      </w:rPr>
      <w:t xml:space="preserve"> Limba și literatura </w:t>
    </w:r>
    <w:r>
      <w:rPr>
        <w:rFonts w:ascii="Arial" w:hAnsi="Arial" w:cs="Arial"/>
        <w:spacing w:val="-4"/>
        <w:sz w:val="20"/>
        <w:szCs w:val="20"/>
        <w:lang w:val="ro-RO"/>
      </w:rPr>
      <w:t>ucrainean</w:t>
    </w:r>
    <w:r w:rsidRPr="004F0FA8">
      <w:rPr>
        <w:rFonts w:ascii="Arial" w:hAnsi="Arial" w:cs="Arial"/>
        <w:spacing w:val="-4"/>
        <w:sz w:val="20"/>
        <w:szCs w:val="20"/>
        <w:lang w:val="ro-RO"/>
      </w:rPr>
      <w:t>ă maternă</w:t>
    </w:r>
    <w:r w:rsidRPr="004F0FA8">
      <w:rPr>
        <w:rFonts w:ascii="Arial" w:hAnsi="Arial" w:cs="Arial"/>
        <w:sz w:val="20"/>
        <w:szCs w:val="20"/>
        <w:lang w:val="ro-RO"/>
      </w:rPr>
      <w:tab/>
    </w:r>
    <w:r>
      <w:rPr>
        <w:rFonts w:ascii="Arial" w:hAnsi="Arial" w:cs="Arial"/>
        <w:sz w:val="20"/>
        <w:szCs w:val="20"/>
        <w:lang w:val="ro-RO"/>
      </w:rPr>
      <w:t>clasa a XI-a</w:t>
    </w:r>
  </w:p>
  <w:p w14:paraId="4E62C155" w14:textId="7387313F" w:rsidR="008E2494" w:rsidRPr="004F0FA8" w:rsidRDefault="008E2494" w:rsidP="00B96F2D">
    <w:pPr>
      <w:pStyle w:val="Footer"/>
      <w:pBdr>
        <w:top w:val="single" w:sz="4" w:space="1" w:color="auto"/>
      </w:pBdr>
      <w:tabs>
        <w:tab w:val="clear" w:pos="9072"/>
        <w:tab w:val="right" w:pos="10077"/>
      </w:tabs>
      <w:spacing w:line="240" w:lineRule="auto"/>
      <w:jc w:val="center"/>
      <w:rPr>
        <w:rFonts w:ascii="Arial" w:hAnsi="Arial" w:cs="Arial"/>
        <w:sz w:val="20"/>
        <w:szCs w:val="20"/>
        <w:lang w:val="ro-RO"/>
      </w:rPr>
    </w:pPr>
    <w:r w:rsidRPr="004F0FA8">
      <w:rPr>
        <w:rFonts w:ascii="Arial" w:hAnsi="Arial" w:cs="Arial"/>
        <w:sz w:val="20"/>
        <w:szCs w:val="20"/>
        <w:lang w:val="ro-RO"/>
      </w:rPr>
      <w:fldChar w:fldCharType="begin"/>
    </w:r>
    <w:r w:rsidRPr="004F0FA8">
      <w:rPr>
        <w:rFonts w:ascii="Arial" w:hAnsi="Arial" w:cs="Arial"/>
        <w:sz w:val="20"/>
        <w:szCs w:val="20"/>
        <w:lang w:val="ro-RO"/>
      </w:rPr>
      <w:instrText xml:space="preserve"> PAGE   \* MERGEFORMAT </w:instrText>
    </w:r>
    <w:r w:rsidRPr="004F0FA8">
      <w:rPr>
        <w:rFonts w:ascii="Arial" w:hAnsi="Arial" w:cs="Arial"/>
        <w:sz w:val="20"/>
        <w:szCs w:val="20"/>
        <w:lang w:val="ro-RO"/>
      </w:rPr>
      <w:fldChar w:fldCharType="separate"/>
    </w:r>
    <w:r w:rsidR="006C6901">
      <w:rPr>
        <w:rFonts w:ascii="Arial" w:hAnsi="Arial" w:cs="Arial"/>
        <w:noProof/>
        <w:sz w:val="20"/>
        <w:szCs w:val="20"/>
        <w:lang w:val="ro-RO"/>
      </w:rPr>
      <w:t>10</w:t>
    </w:r>
    <w:r w:rsidRPr="004F0FA8">
      <w:rPr>
        <w:rFonts w:ascii="Arial" w:hAnsi="Arial" w:cs="Arial"/>
        <w:noProof/>
        <w:sz w:val="20"/>
        <w:szCs w:val="20"/>
        <w:lang w:val="ro-R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877FE" w14:textId="77777777" w:rsidR="00F27F32" w:rsidRDefault="00F27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4CBCF" w14:textId="77777777" w:rsidR="002A34D1" w:rsidRDefault="002A34D1">
      <w:r>
        <w:separator/>
      </w:r>
    </w:p>
  </w:footnote>
  <w:footnote w:type="continuationSeparator" w:id="0">
    <w:p w14:paraId="59B9827B" w14:textId="77777777" w:rsidR="002A34D1" w:rsidRDefault="002A34D1">
      <w:r>
        <w:continuationSeparator/>
      </w:r>
    </w:p>
  </w:footnote>
  <w:footnote w:type="continuationNotice" w:id="1">
    <w:p w14:paraId="03CB9272" w14:textId="77777777" w:rsidR="002A34D1" w:rsidRDefault="002A34D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05A62" w14:textId="77777777" w:rsidR="00F27F32" w:rsidRDefault="00F27F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02F54" w14:textId="20F85252" w:rsidR="008E2494" w:rsidRPr="004F0FA8" w:rsidRDefault="008E2494" w:rsidP="00E9716F">
    <w:pPr>
      <w:pStyle w:val="Header"/>
      <w:tabs>
        <w:tab w:val="left" w:pos="336"/>
        <w:tab w:val="center" w:pos="4819"/>
      </w:tabs>
      <w:spacing w:line="240" w:lineRule="auto"/>
      <w:jc w:val="center"/>
      <w:rPr>
        <w:rFonts w:ascii="Arial" w:hAnsi="Arial" w:cs="Arial"/>
        <w:sz w:val="18"/>
        <w:szCs w:val="18"/>
        <w:lang w:val="ro-RO"/>
      </w:rPr>
    </w:pPr>
    <w:r w:rsidRPr="004F0FA8">
      <w:rPr>
        <w:rFonts w:ascii="Arial" w:hAnsi="Arial" w:cs="Arial"/>
        <w:sz w:val="18"/>
        <w:szCs w:val="18"/>
        <w:lang w:val="ro-RO"/>
      </w:rPr>
      <w:t>Ministerul Educației</w:t>
    </w:r>
    <w:r>
      <w:rPr>
        <w:rFonts w:ascii="Arial" w:hAnsi="Arial" w:cs="Arial"/>
        <w:sz w:val="18"/>
        <w:szCs w:val="18"/>
        <w:lang w:val="ro-RO"/>
      </w:rPr>
      <w:t xml:space="preserve"> și Cercetării</w:t>
    </w:r>
  </w:p>
  <w:p w14:paraId="07C485C2" w14:textId="68CF4B37" w:rsidR="008E2494" w:rsidRPr="004F0FA8" w:rsidRDefault="008E2494" w:rsidP="008911AA">
    <w:pPr>
      <w:pStyle w:val="Header"/>
      <w:pBdr>
        <w:bottom w:val="single" w:sz="4" w:space="1" w:color="auto"/>
      </w:pBdr>
      <w:tabs>
        <w:tab w:val="left" w:pos="336"/>
        <w:tab w:val="center" w:pos="4819"/>
      </w:tabs>
      <w:spacing w:line="240" w:lineRule="auto"/>
      <w:jc w:val="center"/>
      <w:rPr>
        <w:rFonts w:ascii="Arial" w:hAnsi="Arial" w:cs="Arial"/>
        <w:sz w:val="18"/>
        <w:szCs w:val="18"/>
        <w:lang w:val="ro-RO"/>
      </w:rPr>
    </w:pPr>
    <w:r>
      <w:rPr>
        <w:rFonts w:ascii="Arial" w:hAnsi="Arial" w:cs="Arial"/>
        <w:sz w:val="18"/>
        <w:szCs w:val="18"/>
        <w:lang w:val="ro-RO"/>
      </w:rPr>
      <w:t>Direcția Generală Minorități și Desegregare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6F02C" w14:textId="77777777" w:rsidR="008E2494" w:rsidRPr="00B96F2D" w:rsidRDefault="008E2494">
    <w:pPr>
      <w:pStyle w:val="Header"/>
      <w:rPr>
        <w:rFonts w:ascii="Cambria" w:hAnsi="Cambria"/>
      </w:rPr>
    </w:pPr>
    <w:r>
      <w:rPr>
        <w:noProof/>
      </w:rPr>
      <w:t>De adăugat antet cu Ministerul Educa</w:t>
    </w:r>
    <w:r>
      <w:rPr>
        <w:rFonts w:ascii="Cambria" w:hAnsi="Cambria"/>
        <w:noProof/>
      </w:rPr>
      <w:t>ției și CNPEE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928D1"/>
    <w:multiLevelType w:val="hybridMultilevel"/>
    <w:tmpl w:val="0B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16D8A"/>
    <w:multiLevelType w:val="hybridMultilevel"/>
    <w:tmpl w:val="332A2B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1704C"/>
    <w:multiLevelType w:val="hybridMultilevel"/>
    <w:tmpl w:val="C0C03E24"/>
    <w:lvl w:ilvl="0" w:tplc="2F984EBA">
      <w:start w:val="1"/>
      <w:numFmt w:val="decimal"/>
      <w:lvlText w:val="%1."/>
      <w:lvlJc w:val="left"/>
      <w:pPr>
        <w:ind w:left="12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4" w:hanging="360"/>
      </w:pPr>
    </w:lvl>
    <w:lvl w:ilvl="2" w:tplc="0409001B" w:tentative="1">
      <w:start w:val="1"/>
      <w:numFmt w:val="lowerRoman"/>
      <w:lvlText w:val="%3."/>
      <w:lvlJc w:val="right"/>
      <w:pPr>
        <w:ind w:left="2734" w:hanging="180"/>
      </w:pPr>
    </w:lvl>
    <w:lvl w:ilvl="3" w:tplc="0409000F" w:tentative="1">
      <w:start w:val="1"/>
      <w:numFmt w:val="decimal"/>
      <w:lvlText w:val="%4."/>
      <w:lvlJc w:val="left"/>
      <w:pPr>
        <w:ind w:left="3454" w:hanging="360"/>
      </w:pPr>
    </w:lvl>
    <w:lvl w:ilvl="4" w:tplc="04090019" w:tentative="1">
      <w:start w:val="1"/>
      <w:numFmt w:val="lowerLetter"/>
      <w:lvlText w:val="%5."/>
      <w:lvlJc w:val="left"/>
      <w:pPr>
        <w:ind w:left="4174" w:hanging="360"/>
      </w:pPr>
    </w:lvl>
    <w:lvl w:ilvl="5" w:tplc="0409001B" w:tentative="1">
      <w:start w:val="1"/>
      <w:numFmt w:val="lowerRoman"/>
      <w:lvlText w:val="%6."/>
      <w:lvlJc w:val="right"/>
      <w:pPr>
        <w:ind w:left="4894" w:hanging="180"/>
      </w:pPr>
    </w:lvl>
    <w:lvl w:ilvl="6" w:tplc="0409000F" w:tentative="1">
      <w:start w:val="1"/>
      <w:numFmt w:val="decimal"/>
      <w:lvlText w:val="%7."/>
      <w:lvlJc w:val="left"/>
      <w:pPr>
        <w:ind w:left="5614" w:hanging="360"/>
      </w:pPr>
    </w:lvl>
    <w:lvl w:ilvl="7" w:tplc="04090019" w:tentative="1">
      <w:start w:val="1"/>
      <w:numFmt w:val="lowerLetter"/>
      <w:lvlText w:val="%8."/>
      <w:lvlJc w:val="left"/>
      <w:pPr>
        <w:ind w:left="6334" w:hanging="360"/>
      </w:pPr>
    </w:lvl>
    <w:lvl w:ilvl="8" w:tplc="0409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3" w15:restartNumberingAfterBreak="0">
    <w:nsid w:val="055700B7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4" w15:restartNumberingAfterBreak="0">
    <w:nsid w:val="0795040C"/>
    <w:multiLevelType w:val="hybridMultilevel"/>
    <w:tmpl w:val="29BA21A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5" w15:restartNumberingAfterBreak="0">
    <w:nsid w:val="08461C2E"/>
    <w:multiLevelType w:val="hybridMultilevel"/>
    <w:tmpl w:val="39D2822C"/>
    <w:lvl w:ilvl="0" w:tplc="E3167D1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0154F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7" w15:restartNumberingAfterBreak="0">
    <w:nsid w:val="0CB4143F"/>
    <w:multiLevelType w:val="hybridMultilevel"/>
    <w:tmpl w:val="F72A8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C32EB7"/>
    <w:multiLevelType w:val="hybridMultilevel"/>
    <w:tmpl w:val="29BA21A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9" w15:restartNumberingAfterBreak="0">
    <w:nsid w:val="12BB3196"/>
    <w:multiLevelType w:val="hybridMultilevel"/>
    <w:tmpl w:val="B96C0DD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0" w15:restartNumberingAfterBreak="0">
    <w:nsid w:val="14B87FF3"/>
    <w:multiLevelType w:val="hybridMultilevel"/>
    <w:tmpl w:val="4ED22518"/>
    <w:lvl w:ilvl="0" w:tplc="71D45460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5C7C11"/>
    <w:multiLevelType w:val="hybridMultilevel"/>
    <w:tmpl w:val="CDB063C4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2" w15:restartNumberingAfterBreak="0">
    <w:nsid w:val="17D73A8C"/>
    <w:multiLevelType w:val="hybridMultilevel"/>
    <w:tmpl w:val="ABC89F3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9A16B49"/>
    <w:multiLevelType w:val="hybridMultilevel"/>
    <w:tmpl w:val="62248F6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C9058E2"/>
    <w:multiLevelType w:val="hybridMultilevel"/>
    <w:tmpl w:val="09D23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9454E"/>
    <w:multiLevelType w:val="hybridMultilevel"/>
    <w:tmpl w:val="E1F64B3E"/>
    <w:lvl w:ilvl="0" w:tplc="22987D58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80C3D"/>
    <w:multiLevelType w:val="hybridMultilevel"/>
    <w:tmpl w:val="0298C956"/>
    <w:lvl w:ilvl="0" w:tplc="662869BE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7" w15:restartNumberingAfterBreak="0">
    <w:nsid w:val="35525125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8" w15:restartNumberingAfterBreak="0">
    <w:nsid w:val="37015FA1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9" w15:restartNumberingAfterBreak="0">
    <w:nsid w:val="38DE5F51"/>
    <w:multiLevelType w:val="hybridMultilevel"/>
    <w:tmpl w:val="09D23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65DAA"/>
    <w:multiLevelType w:val="hybridMultilevel"/>
    <w:tmpl w:val="8450528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BE10C0"/>
    <w:multiLevelType w:val="hybridMultilevel"/>
    <w:tmpl w:val="6E4E1A98"/>
    <w:lvl w:ilvl="0" w:tplc="33DAC3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3DC97ADD"/>
    <w:multiLevelType w:val="hybridMultilevel"/>
    <w:tmpl w:val="4D621D4A"/>
    <w:lvl w:ilvl="0" w:tplc="D4C0559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00" w:hanging="360"/>
      </w:pPr>
    </w:lvl>
    <w:lvl w:ilvl="2" w:tplc="041B001B" w:tentative="1">
      <w:start w:val="1"/>
      <w:numFmt w:val="lowerRoman"/>
      <w:lvlText w:val="%3."/>
      <w:lvlJc w:val="right"/>
      <w:pPr>
        <w:ind w:left="1920" w:hanging="180"/>
      </w:pPr>
    </w:lvl>
    <w:lvl w:ilvl="3" w:tplc="041B000F" w:tentative="1">
      <w:start w:val="1"/>
      <w:numFmt w:val="decimal"/>
      <w:lvlText w:val="%4."/>
      <w:lvlJc w:val="left"/>
      <w:pPr>
        <w:ind w:left="2640" w:hanging="360"/>
      </w:pPr>
    </w:lvl>
    <w:lvl w:ilvl="4" w:tplc="041B0019" w:tentative="1">
      <w:start w:val="1"/>
      <w:numFmt w:val="lowerLetter"/>
      <w:lvlText w:val="%5."/>
      <w:lvlJc w:val="left"/>
      <w:pPr>
        <w:ind w:left="3360" w:hanging="360"/>
      </w:pPr>
    </w:lvl>
    <w:lvl w:ilvl="5" w:tplc="041B001B" w:tentative="1">
      <w:start w:val="1"/>
      <w:numFmt w:val="lowerRoman"/>
      <w:lvlText w:val="%6."/>
      <w:lvlJc w:val="right"/>
      <w:pPr>
        <w:ind w:left="4080" w:hanging="180"/>
      </w:pPr>
    </w:lvl>
    <w:lvl w:ilvl="6" w:tplc="041B000F" w:tentative="1">
      <w:start w:val="1"/>
      <w:numFmt w:val="decimal"/>
      <w:lvlText w:val="%7."/>
      <w:lvlJc w:val="left"/>
      <w:pPr>
        <w:ind w:left="4800" w:hanging="360"/>
      </w:pPr>
    </w:lvl>
    <w:lvl w:ilvl="7" w:tplc="041B0019" w:tentative="1">
      <w:start w:val="1"/>
      <w:numFmt w:val="lowerLetter"/>
      <w:lvlText w:val="%8."/>
      <w:lvlJc w:val="left"/>
      <w:pPr>
        <w:ind w:left="5520" w:hanging="360"/>
      </w:pPr>
    </w:lvl>
    <w:lvl w:ilvl="8" w:tplc="041B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3" w15:restartNumberingAfterBreak="0">
    <w:nsid w:val="40357B9D"/>
    <w:multiLevelType w:val="hybridMultilevel"/>
    <w:tmpl w:val="418887B0"/>
    <w:lvl w:ilvl="0" w:tplc="F7088A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520B35"/>
    <w:multiLevelType w:val="hybridMultilevel"/>
    <w:tmpl w:val="6C1E27C0"/>
    <w:lvl w:ilvl="0" w:tplc="9D58C078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326A9B"/>
    <w:multiLevelType w:val="hybridMultilevel"/>
    <w:tmpl w:val="28AE1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949E4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7" w15:restartNumberingAfterBreak="0">
    <w:nsid w:val="4ED575F1"/>
    <w:multiLevelType w:val="hybridMultilevel"/>
    <w:tmpl w:val="604848D4"/>
    <w:lvl w:ilvl="0" w:tplc="1C08AB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47315D0"/>
    <w:multiLevelType w:val="hybridMultilevel"/>
    <w:tmpl w:val="1CAC695C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83AF4"/>
    <w:multiLevelType w:val="hybridMultilevel"/>
    <w:tmpl w:val="E1F64B3E"/>
    <w:lvl w:ilvl="0" w:tplc="22987D58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C0682D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31" w15:restartNumberingAfterBreak="0">
    <w:nsid w:val="5E5A6CD9"/>
    <w:multiLevelType w:val="hybridMultilevel"/>
    <w:tmpl w:val="1CAC695C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8E30D2"/>
    <w:multiLevelType w:val="hybridMultilevel"/>
    <w:tmpl w:val="09D23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954E78"/>
    <w:multiLevelType w:val="hybridMultilevel"/>
    <w:tmpl w:val="6742EE7A"/>
    <w:lvl w:ilvl="0" w:tplc="5A2EED18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4" w15:restartNumberingAfterBreak="0">
    <w:nsid w:val="613A39A1"/>
    <w:multiLevelType w:val="hybridMultilevel"/>
    <w:tmpl w:val="E0F6DBB2"/>
    <w:lvl w:ilvl="0" w:tplc="9384C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3FF6A14"/>
    <w:multiLevelType w:val="hybridMultilevel"/>
    <w:tmpl w:val="91F29EE6"/>
    <w:lvl w:ilvl="0" w:tplc="0409000F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36" w15:restartNumberingAfterBreak="0">
    <w:nsid w:val="68F84110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37" w15:restartNumberingAfterBreak="0">
    <w:nsid w:val="6A8675E9"/>
    <w:multiLevelType w:val="hybridMultilevel"/>
    <w:tmpl w:val="D23E42B4"/>
    <w:lvl w:ilvl="0" w:tplc="04180001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</w:rPr>
    </w:lvl>
    <w:lvl w:ilvl="1" w:tplc="0418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cs="Wingdings" w:hint="default"/>
      </w:rPr>
    </w:lvl>
    <w:lvl w:ilvl="3" w:tplc="0418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cs="Symbol" w:hint="default"/>
      </w:rPr>
    </w:lvl>
    <w:lvl w:ilvl="4" w:tplc="0418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cs="Wingdings" w:hint="default"/>
      </w:rPr>
    </w:lvl>
    <w:lvl w:ilvl="6" w:tplc="0418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cs="Symbol" w:hint="default"/>
      </w:rPr>
    </w:lvl>
    <w:lvl w:ilvl="7" w:tplc="0418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D9B2879"/>
    <w:multiLevelType w:val="hybridMultilevel"/>
    <w:tmpl w:val="DFBE0D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AE092B"/>
    <w:multiLevelType w:val="hybridMultilevel"/>
    <w:tmpl w:val="F0C2C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DA3C31"/>
    <w:multiLevelType w:val="hybridMultilevel"/>
    <w:tmpl w:val="0376274A"/>
    <w:lvl w:ilvl="0" w:tplc="7EEE0876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num w:numId="1">
    <w:abstractNumId w:val="37"/>
  </w:num>
  <w:num w:numId="2">
    <w:abstractNumId w:val="22"/>
  </w:num>
  <w:num w:numId="3">
    <w:abstractNumId w:val="21"/>
  </w:num>
  <w:num w:numId="4">
    <w:abstractNumId w:val="10"/>
  </w:num>
  <w:num w:numId="5">
    <w:abstractNumId w:val="23"/>
  </w:num>
  <w:num w:numId="6">
    <w:abstractNumId w:val="11"/>
  </w:num>
  <w:num w:numId="7">
    <w:abstractNumId w:val="35"/>
  </w:num>
  <w:num w:numId="8">
    <w:abstractNumId w:val="40"/>
  </w:num>
  <w:num w:numId="9">
    <w:abstractNumId w:val="30"/>
  </w:num>
  <w:num w:numId="10">
    <w:abstractNumId w:val="6"/>
  </w:num>
  <w:num w:numId="11">
    <w:abstractNumId w:val="3"/>
  </w:num>
  <w:num w:numId="12">
    <w:abstractNumId w:val="8"/>
  </w:num>
  <w:num w:numId="13">
    <w:abstractNumId w:val="9"/>
  </w:num>
  <w:num w:numId="14">
    <w:abstractNumId w:val="26"/>
  </w:num>
  <w:num w:numId="15">
    <w:abstractNumId w:val="17"/>
  </w:num>
  <w:num w:numId="16">
    <w:abstractNumId w:val="4"/>
  </w:num>
  <w:num w:numId="17">
    <w:abstractNumId w:val="18"/>
  </w:num>
  <w:num w:numId="18">
    <w:abstractNumId w:val="36"/>
  </w:num>
  <w:num w:numId="19">
    <w:abstractNumId w:val="5"/>
  </w:num>
  <w:num w:numId="20">
    <w:abstractNumId w:val="0"/>
  </w:num>
  <w:num w:numId="21">
    <w:abstractNumId w:val="15"/>
  </w:num>
  <w:num w:numId="22">
    <w:abstractNumId w:val="32"/>
  </w:num>
  <w:num w:numId="23">
    <w:abstractNumId w:val="14"/>
  </w:num>
  <w:num w:numId="24">
    <w:abstractNumId w:val="19"/>
  </w:num>
  <w:num w:numId="25">
    <w:abstractNumId w:val="28"/>
  </w:num>
  <w:num w:numId="26">
    <w:abstractNumId w:val="31"/>
  </w:num>
  <w:num w:numId="27">
    <w:abstractNumId w:val="24"/>
  </w:num>
  <w:num w:numId="28">
    <w:abstractNumId w:val="38"/>
  </w:num>
  <w:num w:numId="29">
    <w:abstractNumId w:val="7"/>
  </w:num>
  <w:num w:numId="30">
    <w:abstractNumId w:val="39"/>
  </w:num>
  <w:num w:numId="31">
    <w:abstractNumId w:val="16"/>
  </w:num>
  <w:num w:numId="32">
    <w:abstractNumId w:val="12"/>
  </w:num>
  <w:num w:numId="33">
    <w:abstractNumId w:val="13"/>
  </w:num>
  <w:num w:numId="34">
    <w:abstractNumId w:val="33"/>
  </w:num>
  <w:num w:numId="35">
    <w:abstractNumId w:val="34"/>
  </w:num>
  <w:num w:numId="36">
    <w:abstractNumId w:val="29"/>
  </w:num>
  <w:num w:numId="37">
    <w:abstractNumId w:val="2"/>
  </w:num>
  <w:num w:numId="38">
    <w:abstractNumId w:val="27"/>
  </w:num>
  <w:num w:numId="39">
    <w:abstractNumId w:val="25"/>
  </w:num>
  <w:num w:numId="40">
    <w:abstractNumId w:val="20"/>
  </w:num>
  <w:num w:numId="4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518"/>
    <w:rsid w:val="00004F7D"/>
    <w:rsid w:val="00010A18"/>
    <w:rsid w:val="00010D8B"/>
    <w:rsid w:val="000115C9"/>
    <w:rsid w:val="00011787"/>
    <w:rsid w:val="00011A31"/>
    <w:rsid w:val="0001274C"/>
    <w:rsid w:val="000132B3"/>
    <w:rsid w:val="000138F9"/>
    <w:rsid w:val="000151F0"/>
    <w:rsid w:val="000152FE"/>
    <w:rsid w:val="000156FF"/>
    <w:rsid w:val="00016E1D"/>
    <w:rsid w:val="000171A2"/>
    <w:rsid w:val="000171F6"/>
    <w:rsid w:val="00020841"/>
    <w:rsid w:val="00022DA1"/>
    <w:rsid w:val="00023CD8"/>
    <w:rsid w:val="00023D78"/>
    <w:rsid w:val="00024518"/>
    <w:rsid w:val="000248AE"/>
    <w:rsid w:val="00024AA0"/>
    <w:rsid w:val="000262F4"/>
    <w:rsid w:val="000306A3"/>
    <w:rsid w:val="000311FB"/>
    <w:rsid w:val="00031A4E"/>
    <w:rsid w:val="00032FF5"/>
    <w:rsid w:val="000330CA"/>
    <w:rsid w:val="00035E1E"/>
    <w:rsid w:val="00035EF2"/>
    <w:rsid w:val="0003783D"/>
    <w:rsid w:val="000422C0"/>
    <w:rsid w:val="00042B20"/>
    <w:rsid w:val="00043FFE"/>
    <w:rsid w:val="00044A1D"/>
    <w:rsid w:val="000452FC"/>
    <w:rsid w:val="0004536F"/>
    <w:rsid w:val="00045ABC"/>
    <w:rsid w:val="00045D12"/>
    <w:rsid w:val="00046288"/>
    <w:rsid w:val="00046335"/>
    <w:rsid w:val="000463A0"/>
    <w:rsid w:val="00047087"/>
    <w:rsid w:val="00047978"/>
    <w:rsid w:val="00051C41"/>
    <w:rsid w:val="000529C3"/>
    <w:rsid w:val="000530F9"/>
    <w:rsid w:val="00053389"/>
    <w:rsid w:val="0005378D"/>
    <w:rsid w:val="00053CA4"/>
    <w:rsid w:val="00054C7E"/>
    <w:rsid w:val="00055448"/>
    <w:rsid w:val="00055B72"/>
    <w:rsid w:val="00056166"/>
    <w:rsid w:val="00056351"/>
    <w:rsid w:val="00060D4A"/>
    <w:rsid w:val="00060D4F"/>
    <w:rsid w:val="0006103C"/>
    <w:rsid w:val="0006215F"/>
    <w:rsid w:val="00062BC5"/>
    <w:rsid w:val="00063457"/>
    <w:rsid w:val="00064B97"/>
    <w:rsid w:val="00065436"/>
    <w:rsid w:val="00066472"/>
    <w:rsid w:val="00067355"/>
    <w:rsid w:val="00070D26"/>
    <w:rsid w:val="00071F9B"/>
    <w:rsid w:val="00072B24"/>
    <w:rsid w:val="00072CE6"/>
    <w:rsid w:val="00076B4E"/>
    <w:rsid w:val="00077E2D"/>
    <w:rsid w:val="00077EED"/>
    <w:rsid w:val="0008113F"/>
    <w:rsid w:val="00083499"/>
    <w:rsid w:val="00083AC2"/>
    <w:rsid w:val="00083E01"/>
    <w:rsid w:val="00084A78"/>
    <w:rsid w:val="00087096"/>
    <w:rsid w:val="0008744A"/>
    <w:rsid w:val="00087A5B"/>
    <w:rsid w:val="00090DD8"/>
    <w:rsid w:val="00091A5B"/>
    <w:rsid w:val="00091F51"/>
    <w:rsid w:val="000925D6"/>
    <w:rsid w:val="00093627"/>
    <w:rsid w:val="00094EB3"/>
    <w:rsid w:val="000958C3"/>
    <w:rsid w:val="00095EB6"/>
    <w:rsid w:val="00095FC6"/>
    <w:rsid w:val="0009708E"/>
    <w:rsid w:val="00097339"/>
    <w:rsid w:val="00097694"/>
    <w:rsid w:val="000A03A3"/>
    <w:rsid w:val="000A19EB"/>
    <w:rsid w:val="000A2230"/>
    <w:rsid w:val="000A22E9"/>
    <w:rsid w:val="000A22ED"/>
    <w:rsid w:val="000A2943"/>
    <w:rsid w:val="000A2954"/>
    <w:rsid w:val="000A29D4"/>
    <w:rsid w:val="000A2AE0"/>
    <w:rsid w:val="000A3A56"/>
    <w:rsid w:val="000A478B"/>
    <w:rsid w:val="000A487F"/>
    <w:rsid w:val="000A592E"/>
    <w:rsid w:val="000A5F5E"/>
    <w:rsid w:val="000B0417"/>
    <w:rsid w:val="000B0AF2"/>
    <w:rsid w:val="000B1D1B"/>
    <w:rsid w:val="000B2ECE"/>
    <w:rsid w:val="000B43C3"/>
    <w:rsid w:val="000B4413"/>
    <w:rsid w:val="000B54DA"/>
    <w:rsid w:val="000B5C4F"/>
    <w:rsid w:val="000B60E0"/>
    <w:rsid w:val="000B7025"/>
    <w:rsid w:val="000B7172"/>
    <w:rsid w:val="000C013F"/>
    <w:rsid w:val="000C0625"/>
    <w:rsid w:val="000C0F84"/>
    <w:rsid w:val="000C10BA"/>
    <w:rsid w:val="000C4135"/>
    <w:rsid w:val="000C41CE"/>
    <w:rsid w:val="000C4E78"/>
    <w:rsid w:val="000C69C9"/>
    <w:rsid w:val="000D1B8B"/>
    <w:rsid w:val="000D20ED"/>
    <w:rsid w:val="000D34ED"/>
    <w:rsid w:val="000D430C"/>
    <w:rsid w:val="000D518F"/>
    <w:rsid w:val="000D53F3"/>
    <w:rsid w:val="000D55F6"/>
    <w:rsid w:val="000D6160"/>
    <w:rsid w:val="000D667D"/>
    <w:rsid w:val="000D680D"/>
    <w:rsid w:val="000E2614"/>
    <w:rsid w:val="000E2985"/>
    <w:rsid w:val="000E2BD1"/>
    <w:rsid w:val="000E36AD"/>
    <w:rsid w:val="000E3920"/>
    <w:rsid w:val="000E440B"/>
    <w:rsid w:val="000E492D"/>
    <w:rsid w:val="000E786E"/>
    <w:rsid w:val="000E7A0A"/>
    <w:rsid w:val="000F10FD"/>
    <w:rsid w:val="000F1697"/>
    <w:rsid w:val="000F32D8"/>
    <w:rsid w:val="000F3E0E"/>
    <w:rsid w:val="000F47B4"/>
    <w:rsid w:val="000F4A2E"/>
    <w:rsid w:val="000F57C6"/>
    <w:rsid w:val="000F5B31"/>
    <w:rsid w:val="000F6625"/>
    <w:rsid w:val="000F72FE"/>
    <w:rsid w:val="000F7336"/>
    <w:rsid w:val="000F7C4A"/>
    <w:rsid w:val="001001E9"/>
    <w:rsid w:val="00100837"/>
    <w:rsid w:val="001017BD"/>
    <w:rsid w:val="00101952"/>
    <w:rsid w:val="00101C9C"/>
    <w:rsid w:val="00102C71"/>
    <w:rsid w:val="00103245"/>
    <w:rsid w:val="001032B3"/>
    <w:rsid w:val="00103B22"/>
    <w:rsid w:val="00104679"/>
    <w:rsid w:val="0010488C"/>
    <w:rsid w:val="001049D8"/>
    <w:rsid w:val="00105DD9"/>
    <w:rsid w:val="001061E9"/>
    <w:rsid w:val="00106FBE"/>
    <w:rsid w:val="00107A3D"/>
    <w:rsid w:val="0011382A"/>
    <w:rsid w:val="00114925"/>
    <w:rsid w:val="00116099"/>
    <w:rsid w:val="00116B75"/>
    <w:rsid w:val="0011751B"/>
    <w:rsid w:val="00120F81"/>
    <w:rsid w:val="001234BE"/>
    <w:rsid w:val="00123FB4"/>
    <w:rsid w:val="001243FC"/>
    <w:rsid w:val="0012522B"/>
    <w:rsid w:val="00125BFC"/>
    <w:rsid w:val="001266AB"/>
    <w:rsid w:val="00130120"/>
    <w:rsid w:val="00130DB0"/>
    <w:rsid w:val="00130E77"/>
    <w:rsid w:val="0013206C"/>
    <w:rsid w:val="00132569"/>
    <w:rsid w:val="00133155"/>
    <w:rsid w:val="00133F96"/>
    <w:rsid w:val="00134B96"/>
    <w:rsid w:val="00135295"/>
    <w:rsid w:val="001362F5"/>
    <w:rsid w:val="00141505"/>
    <w:rsid w:val="00142B00"/>
    <w:rsid w:val="0014458F"/>
    <w:rsid w:val="001448EF"/>
    <w:rsid w:val="00146515"/>
    <w:rsid w:val="00146E75"/>
    <w:rsid w:val="001471C1"/>
    <w:rsid w:val="00147397"/>
    <w:rsid w:val="001479AB"/>
    <w:rsid w:val="00147A2C"/>
    <w:rsid w:val="00147D46"/>
    <w:rsid w:val="00150C1E"/>
    <w:rsid w:val="001518AF"/>
    <w:rsid w:val="001527D4"/>
    <w:rsid w:val="00152A12"/>
    <w:rsid w:val="00152DAB"/>
    <w:rsid w:val="00153C54"/>
    <w:rsid w:val="00153D25"/>
    <w:rsid w:val="00153EE8"/>
    <w:rsid w:val="001541A9"/>
    <w:rsid w:val="00154A1F"/>
    <w:rsid w:val="00154A55"/>
    <w:rsid w:val="00154C4B"/>
    <w:rsid w:val="00156769"/>
    <w:rsid w:val="00157468"/>
    <w:rsid w:val="0016042F"/>
    <w:rsid w:val="00160BD7"/>
    <w:rsid w:val="00161325"/>
    <w:rsid w:val="00161665"/>
    <w:rsid w:val="00161812"/>
    <w:rsid w:val="0016266B"/>
    <w:rsid w:val="00163A2D"/>
    <w:rsid w:val="00163B78"/>
    <w:rsid w:val="0016507D"/>
    <w:rsid w:val="00166B24"/>
    <w:rsid w:val="00167EE8"/>
    <w:rsid w:val="00170ACD"/>
    <w:rsid w:val="00170D39"/>
    <w:rsid w:val="00171D16"/>
    <w:rsid w:val="00172154"/>
    <w:rsid w:val="00172285"/>
    <w:rsid w:val="001732DD"/>
    <w:rsid w:val="00173588"/>
    <w:rsid w:val="00174639"/>
    <w:rsid w:val="00177086"/>
    <w:rsid w:val="00182D47"/>
    <w:rsid w:val="00183F9F"/>
    <w:rsid w:val="00186059"/>
    <w:rsid w:val="0018643F"/>
    <w:rsid w:val="0018768B"/>
    <w:rsid w:val="001903E6"/>
    <w:rsid w:val="0019075A"/>
    <w:rsid w:val="00190B9B"/>
    <w:rsid w:val="001920A3"/>
    <w:rsid w:val="0019226C"/>
    <w:rsid w:val="00193220"/>
    <w:rsid w:val="00193550"/>
    <w:rsid w:val="00194309"/>
    <w:rsid w:val="00194FD2"/>
    <w:rsid w:val="00195216"/>
    <w:rsid w:val="00195335"/>
    <w:rsid w:val="0019596B"/>
    <w:rsid w:val="0019775D"/>
    <w:rsid w:val="00197A1A"/>
    <w:rsid w:val="001A14DB"/>
    <w:rsid w:val="001A1E1F"/>
    <w:rsid w:val="001A21C8"/>
    <w:rsid w:val="001A22A4"/>
    <w:rsid w:val="001A363C"/>
    <w:rsid w:val="001A3AD7"/>
    <w:rsid w:val="001A3D6F"/>
    <w:rsid w:val="001A4D6A"/>
    <w:rsid w:val="001A4FBC"/>
    <w:rsid w:val="001A599C"/>
    <w:rsid w:val="001A5BFA"/>
    <w:rsid w:val="001A6FC6"/>
    <w:rsid w:val="001A7CF1"/>
    <w:rsid w:val="001B00CC"/>
    <w:rsid w:val="001B2849"/>
    <w:rsid w:val="001B2A07"/>
    <w:rsid w:val="001B4506"/>
    <w:rsid w:val="001B466F"/>
    <w:rsid w:val="001B477A"/>
    <w:rsid w:val="001B4CA8"/>
    <w:rsid w:val="001B5213"/>
    <w:rsid w:val="001B5580"/>
    <w:rsid w:val="001B5695"/>
    <w:rsid w:val="001B6098"/>
    <w:rsid w:val="001B77AB"/>
    <w:rsid w:val="001C0251"/>
    <w:rsid w:val="001C0D4A"/>
    <w:rsid w:val="001C1188"/>
    <w:rsid w:val="001C264D"/>
    <w:rsid w:val="001C4170"/>
    <w:rsid w:val="001C4DC0"/>
    <w:rsid w:val="001C53DD"/>
    <w:rsid w:val="001C5990"/>
    <w:rsid w:val="001C5F40"/>
    <w:rsid w:val="001C6BA0"/>
    <w:rsid w:val="001D08DA"/>
    <w:rsid w:val="001D19E2"/>
    <w:rsid w:val="001D21DD"/>
    <w:rsid w:val="001D2281"/>
    <w:rsid w:val="001D27F4"/>
    <w:rsid w:val="001D28E9"/>
    <w:rsid w:val="001D3968"/>
    <w:rsid w:val="001D3D41"/>
    <w:rsid w:val="001D5DB3"/>
    <w:rsid w:val="001D661E"/>
    <w:rsid w:val="001E17CD"/>
    <w:rsid w:val="001E2AD1"/>
    <w:rsid w:val="001E2B3F"/>
    <w:rsid w:val="001E30C3"/>
    <w:rsid w:val="001E430D"/>
    <w:rsid w:val="001E560C"/>
    <w:rsid w:val="001E5FF3"/>
    <w:rsid w:val="001E6871"/>
    <w:rsid w:val="001E6D64"/>
    <w:rsid w:val="001E6E7A"/>
    <w:rsid w:val="001E70B5"/>
    <w:rsid w:val="001E753A"/>
    <w:rsid w:val="001F1565"/>
    <w:rsid w:val="001F1EBF"/>
    <w:rsid w:val="001F1ED5"/>
    <w:rsid w:val="001F248D"/>
    <w:rsid w:val="001F268F"/>
    <w:rsid w:val="001F26B3"/>
    <w:rsid w:val="001F30B0"/>
    <w:rsid w:val="001F4092"/>
    <w:rsid w:val="001F5180"/>
    <w:rsid w:val="001F53D6"/>
    <w:rsid w:val="001F5BF3"/>
    <w:rsid w:val="001F71B7"/>
    <w:rsid w:val="00200D44"/>
    <w:rsid w:val="00201D4A"/>
    <w:rsid w:val="002020C8"/>
    <w:rsid w:val="00202BFD"/>
    <w:rsid w:val="00202F57"/>
    <w:rsid w:val="0020371F"/>
    <w:rsid w:val="00204AD3"/>
    <w:rsid w:val="002069C2"/>
    <w:rsid w:val="00207543"/>
    <w:rsid w:val="00210585"/>
    <w:rsid w:val="00213003"/>
    <w:rsid w:val="002134D9"/>
    <w:rsid w:val="00213DF8"/>
    <w:rsid w:val="002142BF"/>
    <w:rsid w:val="00215199"/>
    <w:rsid w:val="00215225"/>
    <w:rsid w:val="0021558F"/>
    <w:rsid w:val="00215900"/>
    <w:rsid w:val="00216BE6"/>
    <w:rsid w:val="00220306"/>
    <w:rsid w:val="00220D09"/>
    <w:rsid w:val="002210C2"/>
    <w:rsid w:val="002213BB"/>
    <w:rsid w:val="002216AD"/>
    <w:rsid w:val="002222BE"/>
    <w:rsid w:val="00222FD0"/>
    <w:rsid w:val="00223475"/>
    <w:rsid w:val="002236D4"/>
    <w:rsid w:val="00223C07"/>
    <w:rsid w:val="002242EB"/>
    <w:rsid w:val="00224B9F"/>
    <w:rsid w:val="002256F9"/>
    <w:rsid w:val="00226146"/>
    <w:rsid w:val="002268C8"/>
    <w:rsid w:val="002318C4"/>
    <w:rsid w:val="002335D0"/>
    <w:rsid w:val="00233D87"/>
    <w:rsid w:val="002344CC"/>
    <w:rsid w:val="00234CB0"/>
    <w:rsid w:val="00237C39"/>
    <w:rsid w:val="002404A5"/>
    <w:rsid w:val="0024150D"/>
    <w:rsid w:val="002420E6"/>
    <w:rsid w:val="00242E2C"/>
    <w:rsid w:val="00243A1A"/>
    <w:rsid w:val="00243F9A"/>
    <w:rsid w:val="002442C0"/>
    <w:rsid w:val="002460F1"/>
    <w:rsid w:val="002465F7"/>
    <w:rsid w:val="00247A7E"/>
    <w:rsid w:val="00247E23"/>
    <w:rsid w:val="00253015"/>
    <w:rsid w:val="0025361F"/>
    <w:rsid w:val="002553AF"/>
    <w:rsid w:val="00255476"/>
    <w:rsid w:val="002558A1"/>
    <w:rsid w:val="00255E3B"/>
    <w:rsid w:val="0025611D"/>
    <w:rsid w:val="002568E0"/>
    <w:rsid w:val="00260E02"/>
    <w:rsid w:val="00260E1B"/>
    <w:rsid w:val="00260FCA"/>
    <w:rsid w:val="00265319"/>
    <w:rsid w:val="00265E9F"/>
    <w:rsid w:val="00265F4D"/>
    <w:rsid w:val="00267E14"/>
    <w:rsid w:val="00270CE9"/>
    <w:rsid w:val="0027338F"/>
    <w:rsid w:val="002733C3"/>
    <w:rsid w:val="0027352E"/>
    <w:rsid w:val="002771FD"/>
    <w:rsid w:val="00280071"/>
    <w:rsid w:val="00280619"/>
    <w:rsid w:val="00281EB6"/>
    <w:rsid w:val="00281F59"/>
    <w:rsid w:val="002825B0"/>
    <w:rsid w:val="002827A5"/>
    <w:rsid w:val="002828BA"/>
    <w:rsid w:val="00282BB0"/>
    <w:rsid w:val="002835EB"/>
    <w:rsid w:val="0028472F"/>
    <w:rsid w:val="00285EAC"/>
    <w:rsid w:val="00290B0B"/>
    <w:rsid w:val="002916FA"/>
    <w:rsid w:val="0029425B"/>
    <w:rsid w:val="0029532C"/>
    <w:rsid w:val="002957AB"/>
    <w:rsid w:val="002A096A"/>
    <w:rsid w:val="002A34D1"/>
    <w:rsid w:val="002A4B44"/>
    <w:rsid w:val="002A4DBF"/>
    <w:rsid w:val="002A5212"/>
    <w:rsid w:val="002A542C"/>
    <w:rsid w:val="002A55BF"/>
    <w:rsid w:val="002A5D2A"/>
    <w:rsid w:val="002A6C52"/>
    <w:rsid w:val="002A77DE"/>
    <w:rsid w:val="002B075E"/>
    <w:rsid w:val="002B11D8"/>
    <w:rsid w:val="002B12DC"/>
    <w:rsid w:val="002B1DCD"/>
    <w:rsid w:val="002B23C3"/>
    <w:rsid w:val="002B23ED"/>
    <w:rsid w:val="002B34C9"/>
    <w:rsid w:val="002B4233"/>
    <w:rsid w:val="002B5F62"/>
    <w:rsid w:val="002B7643"/>
    <w:rsid w:val="002B7F0D"/>
    <w:rsid w:val="002C0746"/>
    <w:rsid w:val="002C0FDB"/>
    <w:rsid w:val="002C1DB8"/>
    <w:rsid w:val="002C5703"/>
    <w:rsid w:val="002C6114"/>
    <w:rsid w:val="002C6627"/>
    <w:rsid w:val="002C6A72"/>
    <w:rsid w:val="002C7251"/>
    <w:rsid w:val="002D1D63"/>
    <w:rsid w:val="002D2480"/>
    <w:rsid w:val="002D327E"/>
    <w:rsid w:val="002D369C"/>
    <w:rsid w:val="002D3A65"/>
    <w:rsid w:val="002D4038"/>
    <w:rsid w:val="002D44C9"/>
    <w:rsid w:val="002D4807"/>
    <w:rsid w:val="002D51A6"/>
    <w:rsid w:val="002D560E"/>
    <w:rsid w:val="002D583A"/>
    <w:rsid w:val="002D6475"/>
    <w:rsid w:val="002D65A3"/>
    <w:rsid w:val="002D6F39"/>
    <w:rsid w:val="002D7323"/>
    <w:rsid w:val="002E097D"/>
    <w:rsid w:val="002E09D4"/>
    <w:rsid w:val="002E1EF4"/>
    <w:rsid w:val="002E20AC"/>
    <w:rsid w:val="002E2975"/>
    <w:rsid w:val="002E33F5"/>
    <w:rsid w:val="002E4CA2"/>
    <w:rsid w:val="002E5BF5"/>
    <w:rsid w:val="002E6657"/>
    <w:rsid w:val="002E69F5"/>
    <w:rsid w:val="002E6F01"/>
    <w:rsid w:val="002E722F"/>
    <w:rsid w:val="002E76C0"/>
    <w:rsid w:val="002F0227"/>
    <w:rsid w:val="002F1846"/>
    <w:rsid w:val="002F215D"/>
    <w:rsid w:val="002F5600"/>
    <w:rsid w:val="002F5B31"/>
    <w:rsid w:val="002F61B6"/>
    <w:rsid w:val="002F6547"/>
    <w:rsid w:val="002F7336"/>
    <w:rsid w:val="003001C6"/>
    <w:rsid w:val="00300ECC"/>
    <w:rsid w:val="0030167F"/>
    <w:rsid w:val="003016B7"/>
    <w:rsid w:val="0030196D"/>
    <w:rsid w:val="00302785"/>
    <w:rsid w:val="003044C6"/>
    <w:rsid w:val="00304833"/>
    <w:rsid w:val="003059BF"/>
    <w:rsid w:val="003062B5"/>
    <w:rsid w:val="00306860"/>
    <w:rsid w:val="00306F51"/>
    <w:rsid w:val="003078AE"/>
    <w:rsid w:val="0031092B"/>
    <w:rsid w:val="00310BB0"/>
    <w:rsid w:val="0031156C"/>
    <w:rsid w:val="00311CAD"/>
    <w:rsid w:val="003127EC"/>
    <w:rsid w:val="00312E62"/>
    <w:rsid w:val="003138E0"/>
    <w:rsid w:val="00313AED"/>
    <w:rsid w:val="00314407"/>
    <w:rsid w:val="003152B8"/>
    <w:rsid w:val="00315847"/>
    <w:rsid w:val="00316569"/>
    <w:rsid w:val="0032108A"/>
    <w:rsid w:val="00321ADE"/>
    <w:rsid w:val="00321E3F"/>
    <w:rsid w:val="00322D0F"/>
    <w:rsid w:val="0032301F"/>
    <w:rsid w:val="00323225"/>
    <w:rsid w:val="00323C24"/>
    <w:rsid w:val="00323FA0"/>
    <w:rsid w:val="003241F2"/>
    <w:rsid w:val="00330372"/>
    <w:rsid w:val="00333054"/>
    <w:rsid w:val="00333DF7"/>
    <w:rsid w:val="00333FF0"/>
    <w:rsid w:val="00335759"/>
    <w:rsid w:val="003365C0"/>
    <w:rsid w:val="00336C7A"/>
    <w:rsid w:val="00337634"/>
    <w:rsid w:val="0034098E"/>
    <w:rsid w:val="0034277E"/>
    <w:rsid w:val="00345E4D"/>
    <w:rsid w:val="0034740C"/>
    <w:rsid w:val="00347A88"/>
    <w:rsid w:val="00350BB2"/>
    <w:rsid w:val="00351AA1"/>
    <w:rsid w:val="0035454B"/>
    <w:rsid w:val="00355724"/>
    <w:rsid w:val="00357A8F"/>
    <w:rsid w:val="00357BE9"/>
    <w:rsid w:val="00360648"/>
    <w:rsid w:val="003606AB"/>
    <w:rsid w:val="00360B53"/>
    <w:rsid w:val="0036299B"/>
    <w:rsid w:val="00362E15"/>
    <w:rsid w:val="00362FF4"/>
    <w:rsid w:val="00363D84"/>
    <w:rsid w:val="00364844"/>
    <w:rsid w:val="00364D55"/>
    <w:rsid w:val="00365AAE"/>
    <w:rsid w:val="00365B37"/>
    <w:rsid w:val="0036670A"/>
    <w:rsid w:val="00366BA7"/>
    <w:rsid w:val="00367583"/>
    <w:rsid w:val="0037022C"/>
    <w:rsid w:val="00370436"/>
    <w:rsid w:val="0037043F"/>
    <w:rsid w:val="003708B9"/>
    <w:rsid w:val="0037281E"/>
    <w:rsid w:val="00373121"/>
    <w:rsid w:val="003736BA"/>
    <w:rsid w:val="00375400"/>
    <w:rsid w:val="00375CF6"/>
    <w:rsid w:val="00375D42"/>
    <w:rsid w:val="003771F2"/>
    <w:rsid w:val="003774AB"/>
    <w:rsid w:val="0037766C"/>
    <w:rsid w:val="00381680"/>
    <w:rsid w:val="003840C8"/>
    <w:rsid w:val="003854B5"/>
    <w:rsid w:val="00385D49"/>
    <w:rsid w:val="00386695"/>
    <w:rsid w:val="003871D2"/>
    <w:rsid w:val="00387CAF"/>
    <w:rsid w:val="00390088"/>
    <w:rsid w:val="003901CF"/>
    <w:rsid w:val="00390837"/>
    <w:rsid w:val="003924D8"/>
    <w:rsid w:val="00397BB3"/>
    <w:rsid w:val="003A1F65"/>
    <w:rsid w:val="003A32D2"/>
    <w:rsid w:val="003A3EFF"/>
    <w:rsid w:val="003A41F8"/>
    <w:rsid w:val="003A583E"/>
    <w:rsid w:val="003A58DF"/>
    <w:rsid w:val="003A591E"/>
    <w:rsid w:val="003A630E"/>
    <w:rsid w:val="003A72F4"/>
    <w:rsid w:val="003B0749"/>
    <w:rsid w:val="003B1063"/>
    <w:rsid w:val="003B1470"/>
    <w:rsid w:val="003B23E7"/>
    <w:rsid w:val="003B26BE"/>
    <w:rsid w:val="003B2C2E"/>
    <w:rsid w:val="003B6904"/>
    <w:rsid w:val="003C025C"/>
    <w:rsid w:val="003C243B"/>
    <w:rsid w:val="003C4B1D"/>
    <w:rsid w:val="003C4C97"/>
    <w:rsid w:val="003C5206"/>
    <w:rsid w:val="003C6995"/>
    <w:rsid w:val="003C6C8B"/>
    <w:rsid w:val="003C6F60"/>
    <w:rsid w:val="003C7951"/>
    <w:rsid w:val="003D02DB"/>
    <w:rsid w:val="003D0FA8"/>
    <w:rsid w:val="003D1106"/>
    <w:rsid w:val="003D27B0"/>
    <w:rsid w:val="003D2A39"/>
    <w:rsid w:val="003D2A97"/>
    <w:rsid w:val="003D2AF3"/>
    <w:rsid w:val="003D2BCE"/>
    <w:rsid w:val="003D3646"/>
    <w:rsid w:val="003D3A3F"/>
    <w:rsid w:val="003D3F15"/>
    <w:rsid w:val="003D4DF9"/>
    <w:rsid w:val="003D5166"/>
    <w:rsid w:val="003D5F39"/>
    <w:rsid w:val="003D63A9"/>
    <w:rsid w:val="003D65E8"/>
    <w:rsid w:val="003E08BA"/>
    <w:rsid w:val="003E15C3"/>
    <w:rsid w:val="003E2FFC"/>
    <w:rsid w:val="003E357D"/>
    <w:rsid w:val="003E3783"/>
    <w:rsid w:val="003E3BF6"/>
    <w:rsid w:val="003E5FA2"/>
    <w:rsid w:val="003E63D9"/>
    <w:rsid w:val="003E68E0"/>
    <w:rsid w:val="003E6A26"/>
    <w:rsid w:val="003F0083"/>
    <w:rsid w:val="003F03BA"/>
    <w:rsid w:val="003F2398"/>
    <w:rsid w:val="003F33AD"/>
    <w:rsid w:val="003F6BB8"/>
    <w:rsid w:val="00401791"/>
    <w:rsid w:val="00401C0A"/>
    <w:rsid w:val="00401D2C"/>
    <w:rsid w:val="00402332"/>
    <w:rsid w:val="004026E8"/>
    <w:rsid w:val="00402F3B"/>
    <w:rsid w:val="004035BD"/>
    <w:rsid w:val="00403791"/>
    <w:rsid w:val="00403C6F"/>
    <w:rsid w:val="0040493B"/>
    <w:rsid w:val="004054ED"/>
    <w:rsid w:val="0040590E"/>
    <w:rsid w:val="0040748B"/>
    <w:rsid w:val="00410734"/>
    <w:rsid w:val="00410AA3"/>
    <w:rsid w:val="0041118C"/>
    <w:rsid w:val="004116F7"/>
    <w:rsid w:val="004128FC"/>
    <w:rsid w:val="00413600"/>
    <w:rsid w:val="004139BB"/>
    <w:rsid w:val="00414CA2"/>
    <w:rsid w:val="00414E8B"/>
    <w:rsid w:val="004156C4"/>
    <w:rsid w:val="00417EA7"/>
    <w:rsid w:val="00421498"/>
    <w:rsid w:val="00421608"/>
    <w:rsid w:val="00421B29"/>
    <w:rsid w:val="00422581"/>
    <w:rsid w:val="00423F96"/>
    <w:rsid w:val="00424463"/>
    <w:rsid w:val="00425CE3"/>
    <w:rsid w:val="0042607E"/>
    <w:rsid w:val="00430002"/>
    <w:rsid w:val="004322AA"/>
    <w:rsid w:val="004335D4"/>
    <w:rsid w:val="00434158"/>
    <w:rsid w:val="00434925"/>
    <w:rsid w:val="004350D4"/>
    <w:rsid w:val="004355C5"/>
    <w:rsid w:val="00435D99"/>
    <w:rsid w:val="00436AF0"/>
    <w:rsid w:val="00436F3C"/>
    <w:rsid w:val="00436FCD"/>
    <w:rsid w:val="00437780"/>
    <w:rsid w:val="00437BBD"/>
    <w:rsid w:val="00440B29"/>
    <w:rsid w:val="004426F7"/>
    <w:rsid w:val="00442EAF"/>
    <w:rsid w:val="004435D1"/>
    <w:rsid w:val="00443998"/>
    <w:rsid w:val="004459CF"/>
    <w:rsid w:val="00446EA1"/>
    <w:rsid w:val="00447238"/>
    <w:rsid w:val="00450019"/>
    <w:rsid w:val="0045107C"/>
    <w:rsid w:val="004514AE"/>
    <w:rsid w:val="00451FBE"/>
    <w:rsid w:val="00453E77"/>
    <w:rsid w:val="00454855"/>
    <w:rsid w:val="0045485A"/>
    <w:rsid w:val="004553A9"/>
    <w:rsid w:val="00455F36"/>
    <w:rsid w:val="00456F5E"/>
    <w:rsid w:val="004572AC"/>
    <w:rsid w:val="004573E7"/>
    <w:rsid w:val="004601CE"/>
    <w:rsid w:val="004604B0"/>
    <w:rsid w:val="0046143C"/>
    <w:rsid w:val="00465469"/>
    <w:rsid w:val="00465E77"/>
    <w:rsid w:val="00465EA5"/>
    <w:rsid w:val="00466134"/>
    <w:rsid w:val="00467888"/>
    <w:rsid w:val="004725E2"/>
    <w:rsid w:val="00472746"/>
    <w:rsid w:val="00473C7F"/>
    <w:rsid w:val="00473DEE"/>
    <w:rsid w:val="004746E4"/>
    <w:rsid w:val="004754EF"/>
    <w:rsid w:val="0047553E"/>
    <w:rsid w:val="00476D37"/>
    <w:rsid w:val="004771C4"/>
    <w:rsid w:val="00477B5A"/>
    <w:rsid w:val="004804C4"/>
    <w:rsid w:val="0048119E"/>
    <w:rsid w:val="00482C65"/>
    <w:rsid w:val="00482F04"/>
    <w:rsid w:val="00484AAD"/>
    <w:rsid w:val="00485559"/>
    <w:rsid w:val="00485B25"/>
    <w:rsid w:val="00485F38"/>
    <w:rsid w:val="0048687E"/>
    <w:rsid w:val="00487284"/>
    <w:rsid w:val="00487644"/>
    <w:rsid w:val="00487C4A"/>
    <w:rsid w:val="0049003A"/>
    <w:rsid w:val="00491B2B"/>
    <w:rsid w:val="00493ACF"/>
    <w:rsid w:val="00494875"/>
    <w:rsid w:val="00495353"/>
    <w:rsid w:val="00497449"/>
    <w:rsid w:val="004A06DA"/>
    <w:rsid w:val="004A0D71"/>
    <w:rsid w:val="004A1FB7"/>
    <w:rsid w:val="004A27BC"/>
    <w:rsid w:val="004A365F"/>
    <w:rsid w:val="004A5518"/>
    <w:rsid w:val="004A5C98"/>
    <w:rsid w:val="004B0247"/>
    <w:rsid w:val="004B0CDD"/>
    <w:rsid w:val="004B28BD"/>
    <w:rsid w:val="004B2DFF"/>
    <w:rsid w:val="004B3316"/>
    <w:rsid w:val="004B33AC"/>
    <w:rsid w:val="004B3927"/>
    <w:rsid w:val="004B3FCE"/>
    <w:rsid w:val="004B4ADA"/>
    <w:rsid w:val="004B5319"/>
    <w:rsid w:val="004B7103"/>
    <w:rsid w:val="004C0072"/>
    <w:rsid w:val="004C05CA"/>
    <w:rsid w:val="004C0D9A"/>
    <w:rsid w:val="004C2DDB"/>
    <w:rsid w:val="004C2F85"/>
    <w:rsid w:val="004C3B03"/>
    <w:rsid w:val="004C3C85"/>
    <w:rsid w:val="004C3CE3"/>
    <w:rsid w:val="004C43EA"/>
    <w:rsid w:val="004C623A"/>
    <w:rsid w:val="004C6492"/>
    <w:rsid w:val="004C67EE"/>
    <w:rsid w:val="004D2F33"/>
    <w:rsid w:val="004D362B"/>
    <w:rsid w:val="004D50AF"/>
    <w:rsid w:val="004D7145"/>
    <w:rsid w:val="004E13A9"/>
    <w:rsid w:val="004E1417"/>
    <w:rsid w:val="004E249F"/>
    <w:rsid w:val="004E2C25"/>
    <w:rsid w:val="004E329F"/>
    <w:rsid w:val="004E3891"/>
    <w:rsid w:val="004E3C1D"/>
    <w:rsid w:val="004E4782"/>
    <w:rsid w:val="004E541D"/>
    <w:rsid w:val="004E5F5E"/>
    <w:rsid w:val="004E6F33"/>
    <w:rsid w:val="004E7866"/>
    <w:rsid w:val="004F01F5"/>
    <w:rsid w:val="004F0FA8"/>
    <w:rsid w:val="004F265D"/>
    <w:rsid w:val="004F2AD8"/>
    <w:rsid w:val="004F2BB1"/>
    <w:rsid w:val="004F3079"/>
    <w:rsid w:val="004F3486"/>
    <w:rsid w:val="004F4869"/>
    <w:rsid w:val="004F4AB8"/>
    <w:rsid w:val="004F663C"/>
    <w:rsid w:val="004F7153"/>
    <w:rsid w:val="004F7999"/>
    <w:rsid w:val="00500320"/>
    <w:rsid w:val="005003AE"/>
    <w:rsid w:val="00500442"/>
    <w:rsid w:val="00500562"/>
    <w:rsid w:val="00500AFB"/>
    <w:rsid w:val="00500AFC"/>
    <w:rsid w:val="00500EB8"/>
    <w:rsid w:val="00500ED3"/>
    <w:rsid w:val="00501B0F"/>
    <w:rsid w:val="00502012"/>
    <w:rsid w:val="005025DB"/>
    <w:rsid w:val="005028EE"/>
    <w:rsid w:val="00502F71"/>
    <w:rsid w:val="00503C9D"/>
    <w:rsid w:val="005057A7"/>
    <w:rsid w:val="00506FEA"/>
    <w:rsid w:val="00507D1E"/>
    <w:rsid w:val="00507F5A"/>
    <w:rsid w:val="00510B8B"/>
    <w:rsid w:val="00510C9D"/>
    <w:rsid w:val="005116D5"/>
    <w:rsid w:val="005123DC"/>
    <w:rsid w:val="0051247D"/>
    <w:rsid w:val="00512861"/>
    <w:rsid w:val="0051288C"/>
    <w:rsid w:val="00512E98"/>
    <w:rsid w:val="005135B7"/>
    <w:rsid w:val="0051399B"/>
    <w:rsid w:val="0051496E"/>
    <w:rsid w:val="00514F18"/>
    <w:rsid w:val="0051513F"/>
    <w:rsid w:val="00517308"/>
    <w:rsid w:val="00517441"/>
    <w:rsid w:val="00517F63"/>
    <w:rsid w:val="00522989"/>
    <w:rsid w:val="00523DD2"/>
    <w:rsid w:val="00524C3E"/>
    <w:rsid w:val="0052530C"/>
    <w:rsid w:val="00525529"/>
    <w:rsid w:val="005256A6"/>
    <w:rsid w:val="00525731"/>
    <w:rsid w:val="00525EFA"/>
    <w:rsid w:val="00530646"/>
    <w:rsid w:val="005309FF"/>
    <w:rsid w:val="00530AF3"/>
    <w:rsid w:val="005323B6"/>
    <w:rsid w:val="005325FB"/>
    <w:rsid w:val="005337D7"/>
    <w:rsid w:val="00533C5D"/>
    <w:rsid w:val="00534547"/>
    <w:rsid w:val="005345A1"/>
    <w:rsid w:val="00534DD3"/>
    <w:rsid w:val="0053572B"/>
    <w:rsid w:val="00535B97"/>
    <w:rsid w:val="00535C6D"/>
    <w:rsid w:val="00535CD1"/>
    <w:rsid w:val="00536923"/>
    <w:rsid w:val="00537009"/>
    <w:rsid w:val="00537CA7"/>
    <w:rsid w:val="00540546"/>
    <w:rsid w:val="00542015"/>
    <w:rsid w:val="005426B5"/>
    <w:rsid w:val="005427E2"/>
    <w:rsid w:val="00542F86"/>
    <w:rsid w:val="005430A0"/>
    <w:rsid w:val="005435E2"/>
    <w:rsid w:val="0054375C"/>
    <w:rsid w:val="00544854"/>
    <w:rsid w:val="00545379"/>
    <w:rsid w:val="005470DA"/>
    <w:rsid w:val="005506AB"/>
    <w:rsid w:val="00551891"/>
    <w:rsid w:val="00551E26"/>
    <w:rsid w:val="005550FE"/>
    <w:rsid w:val="00555867"/>
    <w:rsid w:val="00555A5B"/>
    <w:rsid w:val="00555B30"/>
    <w:rsid w:val="00555B58"/>
    <w:rsid w:val="00557260"/>
    <w:rsid w:val="00557462"/>
    <w:rsid w:val="00557574"/>
    <w:rsid w:val="005612B2"/>
    <w:rsid w:val="00561912"/>
    <w:rsid w:val="005620AF"/>
    <w:rsid w:val="00562419"/>
    <w:rsid w:val="00562543"/>
    <w:rsid w:val="005626E6"/>
    <w:rsid w:val="00562DE4"/>
    <w:rsid w:val="0056316A"/>
    <w:rsid w:val="00563B09"/>
    <w:rsid w:val="00565E5F"/>
    <w:rsid w:val="00565F19"/>
    <w:rsid w:val="00565F57"/>
    <w:rsid w:val="0056614B"/>
    <w:rsid w:val="00566A92"/>
    <w:rsid w:val="005705E6"/>
    <w:rsid w:val="0057187E"/>
    <w:rsid w:val="005736E3"/>
    <w:rsid w:val="00573C89"/>
    <w:rsid w:val="0057436B"/>
    <w:rsid w:val="00574572"/>
    <w:rsid w:val="00574AD3"/>
    <w:rsid w:val="0057507A"/>
    <w:rsid w:val="0057566A"/>
    <w:rsid w:val="005758D5"/>
    <w:rsid w:val="00575B8B"/>
    <w:rsid w:val="00575BDA"/>
    <w:rsid w:val="00575DB2"/>
    <w:rsid w:val="00575EB6"/>
    <w:rsid w:val="0057613D"/>
    <w:rsid w:val="0057638E"/>
    <w:rsid w:val="0058011F"/>
    <w:rsid w:val="005801CD"/>
    <w:rsid w:val="005811C3"/>
    <w:rsid w:val="00581A17"/>
    <w:rsid w:val="005822E3"/>
    <w:rsid w:val="00582B3A"/>
    <w:rsid w:val="005833E5"/>
    <w:rsid w:val="00583D84"/>
    <w:rsid w:val="00584DAB"/>
    <w:rsid w:val="005868EC"/>
    <w:rsid w:val="00586BAA"/>
    <w:rsid w:val="00587415"/>
    <w:rsid w:val="005924F7"/>
    <w:rsid w:val="005932F0"/>
    <w:rsid w:val="00593BBC"/>
    <w:rsid w:val="00594A1D"/>
    <w:rsid w:val="005A0775"/>
    <w:rsid w:val="005A1068"/>
    <w:rsid w:val="005A1AD4"/>
    <w:rsid w:val="005A1E81"/>
    <w:rsid w:val="005A29B4"/>
    <w:rsid w:val="005A2CDA"/>
    <w:rsid w:val="005A6DCB"/>
    <w:rsid w:val="005A7364"/>
    <w:rsid w:val="005A789A"/>
    <w:rsid w:val="005B01F2"/>
    <w:rsid w:val="005B228E"/>
    <w:rsid w:val="005B237C"/>
    <w:rsid w:val="005B249E"/>
    <w:rsid w:val="005B3C68"/>
    <w:rsid w:val="005B3DFB"/>
    <w:rsid w:val="005B3EC8"/>
    <w:rsid w:val="005B44C0"/>
    <w:rsid w:val="005B4932"/>
    <w:rsid w:val="005B4FEA"/>
    <w:rsid w:val="005B5258"/>
    <w:rsid w:val="005B540B"/>
    <w:rsid w:val="005B5EF7"/>
    <w:rsid w:val="005B6418"/>
    <w:rsid w:val="005B6805"/>
    <w:rsid w:val="005B6BF0"/>
    <w:rsid w:val="005B7CA5"/>
    <w:rsid w:val="005C0D5D"/>
    <w:rsid w:val="005C181C"/>
    <w:rsid w:val="005C1A0C"/>
    <w:rsid w:val="005C2C6F"/>
    <w:rsid w:val="005C3416"/>
    <w:rsid w:val="005C4264"/>
    <w:rsid w:val="005C5FFF"/>
    <w:rsid w:val="005C6C18"/>
    <w:rsid w:val="005D0DC5"/>
    <w:rsid w:val="005D234E"/>
    <w:rsid w:val="005D24BC"/>
    <w:rsid w:val="005D26C4"/>
    <w:rsid w:val="005D291E"/>
    <w:rsid w:val="005D332F"/>
    <w:rsid w:val="005D6260"/>
    <w:rsid w:val="005D6ADF"/>
    <w:rsid w:val="005D7033"/>
    <w:rsid w:val="005E060C"/>
    <w:rsid w:val="005E093C"/>
    <w:rsid w:val="005E1A2E"/>
    <w:rsid w:val="005E2396"/>
    <w:rsid w:val="005E2995"/>
    <w:rsid w:val="005E3ECA"/>
    <w:rsid w:val="005E4D17"/>
    <w:rsid w:val="005E5DDB"/>
    <w:rsid w:val="005E607C"/>
    <w:rsid w:val="005E627E"/>
    <w:rsid w:val="005E69E9"/>
    <w:rsid w:val="005E7B46"/>
    <w:rsid w:val="005F01B7"/>
    <w:rsid w:val="005F03B5"/>
    <w:rsid w:val="005F047B"/>
    <w:rsid w:val="005F0F5C"/>
    <w:rsid w:val="005F1F20"/>
    <w:rsid w:val="005F2006"/>
    <w:rsid w:val="005F2D1C"/>
    <w:rsid w:val="005F4515"/>
    <w:rsid w:val="005F49A9"/>
    <w:rsid w:val="005F49FD"/>
    <w:rsid w:val="005F4B3A"/>
    <w:rsid w:val="005F5371"/>
    <w:rsid w:val="005F6367"/>
    <w:rsid w:val="00601548"/>
    <w:rsid w:val="00601883"/>
    <w:rsid w:val="00601C34"/>
    <w:rsid w:val="00601CA6"/>
    <w:rsid w:val="00602A04"/>
    <w:rsid w:val="00604314"/>
    <w:rsid w:val="006047EF"/>
    <w:rsid w:val="00604C95"/>
    <w:rsid w:val="006050F3"/>
    <w:rsid w:val="00605926"/>
    <w:rsid w:val="00606355"/>
    <w:rsid w:val="006065AA"/>
    <w:rsid w:val="00607502"/>
    <w:rsid w:val="00607CED"/>
    <w:rsid w:val="0061418A"/>
    <w:rsid w:val="00614671"/>
    <w:rsid w:val="0061514B"/>
    <w:rsid w:val="00615633"/>
    <w:rsid w:val="00615849"/>
    <w:rsid w:val="00616441"/>
    <w:rsid w:val="006168E3"/>
    <w:rsid w:val="00617333"/>
    <w:rsid w:val="00617441"/>
    <w:rsid w:val="00617674"/>
    <w:rsid w:val="006179F3"/>
    <w:rsid w:val="00617D4A"/>
    <w:rsid w:val="00620161"/>
    <w:rsid w:val="00620BEC"/>
    <w:rsid w:val="00621E2B"/>
    <w:rsid w:val="0062507A"/>
    <w:rsid w:val="00625188"/>
    <w:rsid w:val="00625A92"/>
    <w:rsid w:val="0062607F"/>
    <w:rsid w:val="00627321"/>
    <w:rsid w:val="006276B7"/>
    <w:rsid w:val="00627C1C"/>
    <w:rsid w:val="00627E7C"/>
    <w:rsid w:val="00631CB3"/>
    <w:rsid w:val="006328A7"/>
    <w:rsid w:val="00633481"/>
    <w:rsid w:val="00633837"/>
    <w:rsid w:val="00633B41"/>
    <w:rsid w:val="00633F6B"/>
    <w:rsid w:val="00636856"/>
    <w:rsid w:val="0063737D"/>
    <w:rsid w:val="00641465"/>
    <w:rsid w:val="00641E80"/>
    <w:rsid w:val="00642018"/>
    <w:rsid w:val="0064233E"/>
    <w:rsid w:val="00642758"/>
    <w:rsid w:val="0064275C"/>
    <w:rsid w:val="0064344C"/>
    <w:rsid w:val="00643C9E"/>
    <w:rsid w:val="00644237"/>
    <w:rsid w:val="00644C91"/>
    <w:rsid w:val="0064568A"/>
    <w:rsid w:val="00645B88"/>
    <w:rsid w:val="00646807"/>
    <w:rsid w:val="00646A41"/>
    <w:rsid w:val="00651DB4"/>
    <w:rsid w:val="00652503"/>
    <w:rsid w:val="0065282E"/>
    <w:rsid w:val="00652D3E"/>
    <w:rsid w:val="00652FB1"/>
    <w:rsid w:val="006535D3"/>
    <w:rsid w:val="00653D89"/>
    <w:rsid w:val="0065524E"/>
    <w:rsid w:val="00655EC2"/>
    <w:rsid w:val="0065698A"/>
    <w:rsid w:val="00661D0D"/>
    <w:rsid w:val="0066266A"/>
    <w:rsid w:val="00662E64"/>
    <w:rsid w:val="00665252"/>
    <w:rsid w:val="006665F4"/>
    <w:rsid w:val="0066729F"/>
    <w:rsid w:val="006712E0"/>
    <w:rsid w:val="00671FF2"/>
    <w:rsid w:val="006726C5"/>
    <w:rsid w:val="00672BFB"/>
    <w:rsid w:val="00673AD1"/>
    <w:rsid w:val="00674C8E"/>
    <w:rsid w:val="00674C92"/>
    <w:rsid w:val="00675A75"/>
    <w:rsid w:val="00675B00"/>
    <w:rsid w:val="006764C7"/>
    <w:rsid w:val="006774B2"/>
    <w:rsid w:val="006774CE"/>
    <w:rsid w:val="00677BC5"/>
    <w:rsid w:val="00680083"/>
    <w:rsid w:val="006800E6"/>
    <w:rsid w:val="00680304"/>
    <w:rsid w:val="0068085D"/>
    <w:rsid w:val="0068104C"/>
    <w:rsid w:val="00681DA3"/>
    <w:rsid w:val="00682709"/>
    <w:rsid w:val="00682BCC"/>
    <w:rsid w:val="00685289"/>
    <w:rsid w:val="00686A81"/>
    <w:rsid w:val="00686F52"/>
    <w:rsid w:val="00687062"/>
    <w:rsid w:val="00690573"/>
    <w:rsid w:val="00690846"/>
    <w:rsid w:val="0069089A"/>
    <w:rsid w:val="006929E6"/>
    <w:rsid w:val="006944B9"/>
    <w:rsid w:val="0069520F"/>
    <w:rsid w:val="00695D13"/>
    <w:rsid w:val="006A02E6"/>
    <w:rsid w:val="006A1B3C"/>
    <w:rsid w:val="006A20D8"/>
    <w:rsid w:val="006A5CA3"/>
    <w:rsid w:val="006A6B41"/>
    <w:rsid w:val="006A6D5D"/>
    <w:rsid w:val="006A6F39"/>
    <w:rsid w:val="006A7384"/>
    <w:rsid w:val="006A77D6"/>
    <w:rsid w:val="006A787D"/>
    <w:rsid w:val="006A7B73"/>
    <w:rsid w:val="006B0C3C"/>
    <w:rsid w:val="006B13E4"/>
    <w:rsid w:val="006B1AE3"/>
    <w:rsid w:val="006B1BA1"/>
    <w:rsid w:val="006B20E3"/>
    <w:rsid w:val="006B21AE"/>
    <w:rsid w:val="006B260E"/>
    <w:rsid w:val="006B2982"/>
    <w:rsid w:val="006B2BB8"/>
    <w:rsid w:val="006B3964"/>
    <w:rsid w:val="006B6714"/>
    <w:rsid w:val="006B6BB9"/>
    <w:rsid w:val="006B7871"/>
    <w:rsid w:val="006C043D"/>
    <w:rsid w:val="006C24AC"/>
    <w:rsid w:val="006C2E3B"/>
    <w:rsid w:val="006C3502"/>
    <w:rsid w:val="006C36F7"/>
    <w:rsid w:val="006C3F09"/>
    <w:rsid w:val="006C4154"/>
    <w:rsid w:val="006C43B8"/>
    <w:rsid w:val="006C4BAE"/>
    <w:rsid w:val="006C58C9"/>
    <w:rsid w:val="006C5936"/>
    <w:rsid w:val="006C5F7A"/>
    <w:rsid w:val="006C6007"/>
    <w:rsid w:val="006C639C"/>
    <w:rsid w:val="006C660F"/>
    <w:rsid w:val="006C6901"/>
    <w:rsid w:val="006D17D1"/>
    <w:rsid w:val="006D1CF3"/>
    <w:rsid w:val="006D20E1"/>
    <w:rsid w:val="006D2691"/>
    <w:rsid w:val="006D338D"/>
    <w:rsid w:val="006D3EBA"/>
    <w:rsid w:val="006D4088"/>
    <w:rsid w:val="006D51CA"/>
    <w:rsid w:val="006D554C"/>
    <w:rsid w:val="006D595E"/>
    <w:rsid w:val="006D6145"/>
    <w:rsid w:val="006D6361"/>
    <w:rsid w:val="006D70CA"/>
    <w:rsid w:val="006D7237"/>
    <w:rsid w:val="006D7389"/>
    <w:rsid w:val="006E10A7"/>
    <w:rsid w:val="006E1619"/>
    <w:rsid w:val="006E1DC1"/>
    <w:rsid w:val="006E2A4E"/>
    <w:rsid w:val="006E3004"/>
    <w:rsid w:val="006E330B"/>
    <w:rsid w:val="006E3A04"/>
    <w:rsid w:val="006E51E0"/>
    <w:rsid w:val="006E5F4F"/>
    <w:rsid w:val="006E6B92"/>
    <w:rsid w:val="006F03BC"/>
    <w:rsid w:val="006F0FA5"/>
    <w:rsid w:val="006F13D6"/>
    <w:rsid w:val="006F26CB"/>
    <w:rsid w:val="006F2CB3"/>
    <w:rsid w:val="006F2F18"/>
    <w:rsid w:val="006F38B9"/>
    <w:rsid w:val="006F3DBF"/>
    <w:rsid w:val="006F4440"/>
    <w:rsid w:val="006F4AB9"/>
    <w:rsid w:val="006F5FB1"/>
    <w:rsid w:val="006F721C"/>
    <w:rsid w:val="00700018"/>
    <w:rsid w:val="00700AE5"/>
    <w:rsid w:val="0070158A"/>
    <w:rsid w:val="00702ACD"/>
    <w:rsid w:val="00702C85"/>
    <w:rsid w:val="00702DCD"/>
    <w:rsid w:val="00702F42"/>
    <w:rsid w:val="00703F2C"/>
    <w:rsid w:val="00704106"/>
    <w:rsid w:val="00704A97"/>
    <w:rsid w:val="007073D4"/>
    <w:rsid w:val="0071102E"/>
    <w:rsid w:val="00711792"/>
    <w:rsid w:val="00711836"/>
    <w:rsid w:val="00711CB9"/>
    <w:rsid w:val="00711CBF"/>
    <w:rsid w:val="00711F4E"/>
    <w:rsid w:val="007120C5"/>
    <w:rsid w:val="00712575"/>
    <w:rsid w:val="0071282A"/>
    <w:rsid w:val="00712E53"/>
    <w:rsid w:val="00713161"/>
    <w:rsid w:val="007133C4"/>
    <w:rsid w:val="00713963"/>
    <w:rsid w:val="00713E5E"/>
    <w:rsid w:val="00714C70"/>
    <w:rsid w:val="0071622E"/>
    <w:rsid w:val="00721791"/>
    <w:rsid w:val="00722A6A"/>
    <w:rsid w:val="0072486A"/>
    <w:rsid w:val="00724EF7"/>
    <w:rsid w:val="00725B2F"/>
    <w:rsid w:val="00726DBD"/>
    <w:rsid w:val="007303B6"/>
    <w:rsid w:val="00730E91"/>
    <w:rsid w:val="00731AD9"/>
    <w:rsid w:val="00731E31"/>
    <w:rsid w:val="00731F5D"/>
    <w:rsid w:val="00732362"/>
    <w:rsid w:val="007323E3"/>
    <w:rsid w:val="00733459"/>
    <w:rsid w:val="007337BD"/>
    <w:rsid w:val="00734597"/>
    <w:rsid w:val="00736743"/>
    <w:rsid w:val="00736E58"/>
    <w:rsid w:val="0074014E"/>
    <w:rsid w:val="007403E0"/>
    <w:rsid w:val="007407AE"/>
    <w:rsid w:val="007409D9"/>
    <w:rsid w:val="00740C8F"/>
    <w:rsid w:val="00741867"/>
    <w:rsid w:val="00741BB4"/>
    <w:rsid w:val="00743AE3"/>
    <w:rsid w:val="007440FC"/>
    <w:rsid w:val="00745F75"/>
    <w:rsid w:val="00747391"/>
    <w:rsid w:val="00747E34"/>
    <w:rsid w:val="0075049C"/>
    <w:rsid w:val="00751619"/>
    <w:rsid w:val="007517B5"/>
    <w:rsid w:val="00751A17"/>
    <w:rsid w:val="00751E99"/>
    <w:rsid w:val="007523C3"/>
    <w:rsid w:val="00752BBC"/>
    <w:rsid w:val="0075345F"/>
    <w:rsid w:val="00753F79"/>
    <w:rsid w:val="00754A1F"/>
    <w:rsid w:val="00754F16"/>
    <w:rsid w:val="007558AD"/>
    <w:rsid w:val="007565AE"/>
    <w:rsid w:val="00757AC1"/>
    <w:rsid w:val="00760843"/>
    <w:rsid w:val="00761319"/>
    <w:rsid w:val="00761D0E"/>
    <w:rsid w:val="00763675"/>
    <w:rsid w:val="0076407A"/>
    <w:rsid w:val="00764456"/>
    <w:rsid w:val="00765637"/>
    <w:rsid w:val="00765746"/>
    <w:rsid w:val="00765886"/>
    <w:rsid w:val="00765C89"/>
    <w:rsid w:val="00766089"/>
    <w:rsid w:val="0076674B"/>
    <w:rsid w:val="0076683A"/>
    <w:rsid w:val="00766A41"/>
    <w:rsid w:val="00773169"/>
    <w:rsid w:val="00773566"/>
    <w:rsid w:val="007740BE"/>
    <w:rsid w:val="0077495B"/>
    <w:rsid w:val="00777F31"/>
    <w:rsid w:val="00777F78"/>
    <w:rsid w:val="007811C8"/>
    <w:rsid w:val="00781395"/>
    <w:rsid w:val="00781EED"/>
    <w:rsid w:val="007826FD"/>
    <w:rsid w:val="00782D7A"/>
    <w:rsid w:val="0078381D"/>
    <w:rsid w:val="00783881"/>
    <w:rsid w:val="00783E71"/>
    <w:rsid w:val="00785122"/>
    <w:rsid w:val="00785DBF"/>
    <w:rsid w:val="007868D9"/>
    <w:rsid w:val="00786EA0"/>
    <w:rsid w:val="00787313"/>
    <w:rsid w:val="007876E5"/>
    <w:rsid w:val="0079006C"/>
    <w:rsid w:val="00790438"/>
    <w:rsid w:val="007917B3"/>
    <w:rsid w:val="0079209F"/>
    <w:rsid w:val="00792242"/>
    <w:rsid w:val="007926B8"/>
    <w:rsid w:val="007955B1"/>
    <w:rsid w:val="007964C6"/>
    <w:rsid w:val="00796803"/>
    <w:rsid w:val="007968CC"/>
    <w:rsid w:val="0079752C"/>
    <w:rsid w:val="00797A30"/>
    <w:rsid w:val="00797ABE"/>
    <w:rsid w:val="007A0A31"/>
    <w:rsid w:val="007A0BAC"/>
    <w:rsid w:val="007A1CF2"/>
    <w:rsid w:val="007A212F"/>
    <w:rsid w:val="007A2168"/>
    <w:rsid w:val="007A21A1"/>
    <w:rsid w:val="007A227E"/>
    <w:rsid w:val="007A4BEA"/>
    <w:rsid w:val="007A4E5A"/>
    <w:rsid w:val="007A4E87"/>
    <w:rsid w:val="007A5447"/>
    <w:rsid w:val="007A65F7"/>
    <w:rsid w:val="007A6FA4"/>
    <w:rsid w:val="007A73E9"/>
    <w:rsid w:val="007A77A3"/>
    <w:rsid w:val="007B012C"/>
    <w:rsid w:val="007B038A"/>
    <w:rsid w:val="007B04CB"/>
    <w:rsid w:val="007B1394"/>
    <w:rsid w:val="007B1BA2"/>
    <w:rsid w:val="007B1E40"/>
    <w:rsid w:val="007B2B79"/>
    <w:rsid w:val="007B2DE4"/>
    <w:rsid w:val="007B333F"/>
    <w:rsid w:val="007B3512"/>
    <w:rsid w:val="007B384A"/>
    <w:rsid w:val="007B6710"/>
    <w:rsid w:val="007C3364"/>
    <w:rsid w:val="007C3B92"/>
    <w:rsid w:val="007C3CF2"/>
    <w:rsid w:val="007C3EF8"/>
    <w:rsid w:val="007C4C33"/>
    <w:rsid w:val="007C4C93"/>
    <w:rsid w:val="007C50D1"/>
    <w:rsid w:val="007C51C9"/>
    <w:rsid w:val="007C5A47"/>
    <w:rsid w:val="007C5B3D"/>
    <w:rsid w:val="007C6083"/>
    <w:rsid w:val="007C6151"/>
    <w:rsid w:val="007D12BC"/>
    <w:rsid w:val="007D1406"/>
    <w:rsid w:val="007D14C3"/>
    <w:rsid w:val="007D1AF9"/>
    <w:rsid w:val="007D201F"/>
    <w:rsid w:val="007D2A36"/>
    <w:rsid w:val="007D3357"/>
    <w:rsid w:val="007D3B09"/>
    <w:rsid w:val="007D41A5"/>
    <w:rsid w:val="007D46B2"/>
    <w:rsid w:val="007D5F99"/>
    <w:rsid w:val="007D650E"/>
    <w:rsid w:val="007D67D1"/>
    <w:rsid w:val="007D6809"/>
    <w:rsid w:val="007D686D"/>
    <w:rsid w:val="007D6D5B"/>
    <w:rsid w:val="007D708B"/>
    <w:rsid w:val="007D7895"/>
    <w:rsid w:val="007E0B99"/>
    <w:rsid w:val="007E0CC6"/>
    <w:rsid w:val="007E1B27"/>
    <w:rsid w:val="007E2530"/>
    <w:rsid w:val="007E30B7"/>
    <w:rsid w:val="007E46E0"/>
    <w:rsid w:val="007E4A79"/>
    <w:rsid w:val="007E4BCC"/>
    <w:rsid w:val="007E762B"/>
    <w:rsid w:val="007F0DCC"/>
    <w:rsid w:val="007F16D8"/>
    <w:rsid w:val="007F1DC4"/>
    <w:rsid w:val="007F2B3E"/>
    <w:rsid w:val="007F320F"/>
    <w:rsid w:val="007F3BAA"/>
    <w:rsid w:val="007F3FF3"/>
    <w:rsid w:val="007F4258"/>
    <w:rsid w:val="007F43A7"/>
    <w:rsid w:val="007F5AF3"/>
    <w:rsid w:val="007F5CBC"/>
    <w:rsid w:val="007F66CF"/>
    <w:rsid w:val="007F6ADB"/>
    <w:rsid w:val="00800D29"/>
    <w:rsid w:val="008015A0"/>
    <w:rsid w:val="00801752"/>
    <w:rsid w:val="00801E01"/>
    <w:rsid w:val="0080319E"/>
    <w:rsid w:val="008049CA"/>
    <w:rsid w:val="0080615E"/>
    <w:rsid w:val="00806602"/>
    <w:rsid w:val="008079F4"/>
    <w:rsid w:val="00810E1B"/>
    <w:rsid w:val="00811351"/>
    <w:rsid w:val="008115CF"/>
    <w:rsid w:val="00811A8A"/>
    <w:rsid w:val="008127FE"/>
    <w:rsid w:val="008153DA"/>
    <w:rsid w:val="008158FF"/>
    <w:rsid w:val="00815B1E"/>
    <w:rsid w:val="00816778"/>
    <w:rsid w:val="008167B9"/>
    <w:rsid w:val="008209A9"/>
    <w:rsid w:val="00821C75"/>
    <w:rsid w:val="00822581"/>
    <w:rsid w:val="0082528D"/>
    <w:rsid w:val="00825E44"/>
    <w:rsid w:val="00825FAE"/>
    <w:rsid w:val="00826E6A"/>
    <w:rsid w:val="00830F8D"/>
    <w:rsid w:val="00831AC4"/>
    <w:rsid w:val="00832308"/>
    <w:rsid w:val="008328DA"/>
    <w:rsid w:val="0083291C"/>
    <w:rsid w:val="008348DE"/>
    <w:rsid w:val="00835A05"/>
    <w:rsid w:val="0083660D"/>
    <w:rsid w:val="00837BDE"/>
    <w:rsid w:val="00840458"/>
    <w:rsid w:val="00840B27"/>
    <w:rsid w:val="00840E04"/>
    <w:rsid w:val="0084109D"/>
    <w:rsid w:val="00841A21"/>
    <w:rsid w:val="00841FFB"/>
    <w:rsid w:val="008428F2"/>
    <w:rsid w:val="00842B90"/>
    <w:rsid w:val="00842E02"/>
    <w:rsid w:val="0084485E"/>
    <w:rsid w:val="00844F47"/>
    <w:rsid w:val="008450DD"/>
    <w:rsid w:val="00845D63"/>
    <w:rsid w:val="00845D95"/>
    <w:rsid w:val="008503A2"/>
    <w:rsid w:val="00852453"/>
    <w:rsid w:val="00852458"/>
    <w:rsid w:val="0085302D"/>
    <w:rsid w:val="008533A2"/>
    <w:rsid w:val="00854119"/>
    <w:rsid w:val="0085433B"/>
    <w:rsid w:val="00854456"/>
    <w:rsid w:val="00854BD5"/>
    <w:rsid w:val="00854FCA"/>
    <w:rsid w:val="008552CB"/>
    <w:rsid w:val="00855C4A"/>
    <w:rsid w:val="008568C3"/>
    <w:rsid w:val="00862040"/>
    <w:rsid w:val="0086295C"/>
    <w:rsid w:val="0086376C"/>
    <w:rsid w:val="00863B99"/>
    <w:rsid w:val="00863F3C"/>
    <w:rsid w:val="00864366"/>
    <w:rsid w:val="00864B31"/>
    <w:rsid w:val="0086503E"/>
    <w:rsid w:val="0086534A"/>
    <w:rsid w:val="008656A1"/>
    <w:rsid w:val="00865ADC"/>
    <w:rsid w:val="00865E98"/>
    <w:rsid w:val="00870C85"/>
    <w:rsid w:val="00871C7E"/>
    <w:rsid w:val="00872211"/>
    <w:rsid w:val="008728CC"/>
    <w:rsid w:val="008735F1"/>
    <w:rsid w:val="00873890"/>
    <w:rsid w:val="008738F8"/>
    <w:rsid w:val="00873DF9"/>
    <w:rsid w:val="00875216"/>
    <w:rsid w:val="00875479"/>
    <w:rsid w:val="00876438"/>
    <w:rsid w:val="008774E0"/>
    <w:rsid w:val="00880001"/>
    <w:rsid w:val="0088051F"/>
    <w:rsid w:val="00880F4C"/>
    <w:rsid w:val="00881509"/>
    <w:rsid w:val="00882853"/>
    <w:rsid w:val="00883D5E"/>
    <w:rsid w:val="00884A79"/>
    <w:rsid w:val="00885832"/>
    <w:rsid w:val="00885CE1"/>
    <w:rsid w:val="00886A95"/>
    <w:rsid w:val="00887FF3"/>
    <w:rsid w:val="00890160"/>
    <w:rsid w:val="008911AA"/>
    <w:rsid w:val="008915C2"/>
    <w:rsid w:val="008917AD"/>
    <w:rsid w:val="0089226F"/>
    <w:rsid w:val="00892B50"/>
    <w:rsid w:val="00893098"/>
    <w:rsid w:val="008930BE"/>
    <w:rsid w:val="008936D7"/>
    <w:rsid w:val="008940CE"/>
    <w:rsid w:val="00895A88"/>
    <w:rsid w:val="00895DFD"/>
    <w:rsid w:val="00896ECB"/>
    <w:rsid w:val="00896FDD"/>
    <w:rsid w:val="0089712B"/>
    <w:rsid w:val="00897528"/>
    <w:rsid w:val="00897D38"/>
    <w:rsid w:val="008A11E7"/>
    <w:rsid w:val="008A19D3"/>
    <w:rsid w:val="008A21A1"/>
    <w:rsid w:val="008A2903"/>
    <w:rsid w:val="008A3611"/>
    <w:rsid w:val="008A365C"/>
    <w:rsid w:val="008A406F"/>
    <w:rsid w:val="008A4573"/>
    <w:rsid w:val="008A5112"/>
    <w:rsid w:val="008A5ECD"/>
    <w:rsid w:val="008A623A"/>
    <w:rsid w:val="008A7A05"/>
    <w:rsid w:val="008A7D38"/>
    <w:rsid w:val="008B0199"/>
    <w:rsid w:val="008B1B1C"/>
    <w:rsid w:val="008B3D00"/>
    <w:rsid w:val="008B602E"/>
    <w:rsid w:val="008B62C4"/>
    <w:rsid w:val="008B77E7"/>
    <w:rsid w:val="008B7D79"/>
    <w:rsid w:val="008C062D"/>
    <w:rsid w:val="008C0D47"/>
    <w:rsid w:val="008C10D2"/>
    <w:rsid w:val="008C131F"/>
    <w:rsid w:val="008C1520"/>
    <w:rsid w:val="008C1833"/>
    <w:rsid w:val="008C211A"/>
    <w:rsid w:val="008C25B5"/>
    <w:rsid w:val="008C28C7"/>
    <w:rsid w:val="008C2B14"/>
    <w:rsid w:val="008C4410"/>
    <w:rsid w:val="008C5420"/>
    <w:rsid w:val="008C62D7"/>
    <w:rsid w:val="008C68FE"/>
    <w:rsid w:val="008C6A26"/>
    <w:rsid w:val="008C70F6"/>
    <w:rsid w:val="008C71FF"/>
    <w:rsid w:val="008C7C5C"/>
    <w:rsid w:val="008C7D82"/>
    <w:rsid w:val="008D16AE"/>
    <w:rsid w:val="008D19F2"/>
    <w:rsid w:val="008D1E09"/>
    <w:rsid w:val="008D38BB"/>
    <w:rsid w:val="008D4EFC"/>
    <w:rsid w:val="008D59B9"/>
    <w:rsid w:val="008D5AF6"/>
    <w:rsid w:val="008D5F00"/>
    <w:rsid w:val="008D6DE7"/>
    <w:rsid w:val="008D70D8"/>
    <w:rsid w:val="008D7401"/>
    <w:rsid w:val="008D7AC5"/>
    <w:rsid w:val="008E076B"/>
    <w:rsid w:val="008E0A70"/>
    <w:rsid w:val="008E13DD"/>
    <w:rsid w:val="008E19C2"/>
    <w:rsid w:val="008E2319"/>
    <w:rsid w:val="008E2494"/>
    <w:rsid w:val="008E43BD"/>
    <w:rsid w:val="008E4D5C"/>
    <w:rsid w:val="008E677A"/>
    <w:rsid w:val="008E6E95"/>
    <w:rsid w:val="008E7DB8"/>
    <w:rsid w:val="008F01DB"/>
    <w:rsid w:val="008F0F53"/>
    <w:rsid w:val="008F1AD0"/>
    <w:rsid w:val="008F2144"/>
    <w:rsid w:val="008F2454"/>
    <w:rsid w:val="008F4237"/>
    <w:rsid w:val="008F4628"/>
    <w:rsid w:val="008F7392"/>
    <w:rsid w:val="008F785D"/>
    <w:rsid w:val="008F793D"/>
    <w:rsid w:val="008F7D22"/>
    <w:rsid w:val="009005E4"/>
    <w:rsid w:val="00902605"/>
    <w:rsid w:val="00902691"/>
    <w:rsid w:val="00903CC8"/>
    <w:rsid w:val="0090680C"/>
    <w:rsid w:val="00910FE2"/>
    <w:rsid w:val="00911A99"/>
    <w:rsid w:val="0092089D"/>
    <w:rsid w:val="00920D19"/>
    <w:rsid w:val="009212B8"/>
    <w:rsid w:val="00921534"/>
    <w:rsid w:val="009237C0"/>
    <w:rsid w:val="00927A49"/>
    <w:rsid w:val="009305B4"/>
    <w:rsid w:val="009313F6"/>
    <w:rsid w:val="00932413"/>
    <w:rsid w:val="00932DC8"/>
    <w:rsid w:val="00934AA5"/>
    <w:rsid w:val="00934EF6"/>
    <w:rsid w:val="00935086"/>
    <w:rsid w:val="0093580B"/>
    <w:rsid w:val="00935B12"/>
    <w:rsid w:val="00936D45"/>
    <w:rsid w:val="00936EBB"/>
    <w:rsid w:val="00936FB8"/>
    <w:rsid w:val="009400D0"/>
    <w:rsid w:val="0094011A"/>
    <w:rsid w:val="00941C5D"/>
    <w:rsid w:val="009421DA"/>
    <w:rsid w:val="0094240B"/>
    <w:rsid w:val="00942B32"/>
    <w:rsid w:val="00945176"/>
    <w:rsid w:val="009460E8"/>
    <w:rsid w:val="00946B72"/>
    <w:rsid w:val="0094709A"/>
    <w:rsid w:val="00950A12"/>
    <w:rsid w:val="0095185A"/>
    <w:rsid w:val="009529F2"/>
    <w:rsid w:val="00954789"/>
    <w:rsid w:val="00955C46"/>
    <w:rsid w:val="00956F6C"/>
    <w:rsid w:val="00957A2B"/>
    <w:rsid w:val="00960F3F"/>
    <w:rsid w:val="00960FB4"/>
    <w:rsid w:val="009612C7"/>
    <w:rsid w:val="00961B22"/>
    <w:rsid w:val="00962587"/>
    <w:rsid w:val="00963433"/>
    <w:rsid w:val="009637B3"/>
    <w:rsid w:val="00963A9A"/>
    <w:rsid w:val="00963AF3"/>
    <w:rsid w:val="00964DEF"/>
    <w:rsid w:val="009657B8"/>
    <w:rsid w:val="009669D7"/>
    <w:rsid w:val="00967639"/>
    <w:rsid w:val="0096775B"/>
    <w:rsid w:val="009709F6"/>
    <w:rsid w:val="00970E68"/>
    <w:rsid w:val="00972168"/>
    <w:rsid w:val="00973452"/>
    <w:rsid w:val="009759A4"/>
    <w:rsid w:val="00977212"/>
    <w:rsid w:val="00977B45"/>
    <w:rsid w:val="00977DCF"/>
    <w:rsid w:val="00980569"/>
    <w:rsid w:val="00980F40"/>
    <w:rsid w:val="00981BEB"/>
    <w:rsid w:val="00982BA4"/>
    <w:rsid w:val="00983C07"/>
    <w:rsid w:val="0098520F"/>
    <w:rsid w:val="009854EA"/>
    <w:rsid w:val="009859EE"/>
    <w:rsid w:val="009906BC"/>
    <w:rsid w:val="009914E9"/>
    <w:rsid w:val="00991D8E"/>
    <w:rsid w:val="009923DB"/>
    <w:rsid w:val="00993415"/>
    <w:rsid w:val="00993A40"/>
    <w:rsid w:val="00995709"/>
    <w:rsid w:val="0099578C"/>
    <w:rsid w:val="00996521"/>
    <w:rsid w:val="00996F43"/>
    <w:rsid w:val="009A0424"/>
    <w:rsid w:val="009A0CC0"/>
    <w:rsid w:val="009A1CA9"/>
    <w:rsid w:val="009A2ACC"/>
    <w:rsid w:val="009A35AE"/>
    <w:rsid w:val="009A379E"/>
    <w:rsid w:val="009A44B5"/>
    <w:rsid w:val="009A48E1"/>
    <w:rsid w:val="009A4F36"/>
    <w:rsid w:val="009A508B"/>
    <w:rsid w:val="009A56CC"/>
    <w:rsid w:val="009A6160"/>
    <w:rsid w:val="009A63AC"/>
    <w:rsid w:val="009A6660"/>
    <w:rsid w:val="009A66A4"/>
    <w:rsid w:val="009A6CC8"/>
    <w:rsid w:val="009A739C"/>
    <w:rsid w:val="009A7734"/>
    <w:rsid w:val="009B2CE1"/>
    <w:rsid w:val="009B389E"/>
    <w:rsid w:val="009B38DE"/>
    <w:rsid w:val="009B3A23"/>
    <w:rsid w:val="009B70AE"/>
    <w:rsid w:val="009C0331"/>
    <w:rsid w:val="009C08E0"/>
    <w:rsid w:val="009C0CC2"/>
    <w:rsid w:val="009C2219"/>
    <w:rsid w:val="009C2BC3"/>
    <w:rsid w:val="009C464D"/>
    <w:rsid w:val="009C580E"/>
    <w:rsid w:val="009C638E"/>
    <w:rsid w:val="009C7894"/>
    <w:rsid w:val="009C7C7F"/>
    <w:rsid w:val="009D0246"/>
    <w:rsid w:val="009D102E"/>
    <w:rsid w:val="009D1986"/>
    <w:rsid w:val="009D1CA4"/>
    <w:rsid w:val="009D28FF"/>
    <w:rsid w:val="009D37DD"/>
    <w:rsid w:val="009D49C4"/>
    <w:rsid w:val="009D4E52"/>
    <w:rsid w:val="009D58C5"/>
    <w:rsid w:val="009D6562"/>
    <w:rsid w:val="009D6B5E"/>
    <w:rsid w:val="009D6D81"/>
    <w:rsid w:val="009D7596"/>
    <w:rsid w:val="009E023C"/>
    <w:rsid w:val="009E08F0"/>
    <w:rsid w:val="009E0C24"/>
    <w:rsid w:val="009E0D7D"/>
    <w:rsid w:val="009E16FF"/>
    <w:rsid w:val="009E2808"/>
    <w:rsid w:val="009E294D"/>
    <w:rsid w:val="009E375B"/>
    <w:rsid w:val="009E5D80"/>
    <w:rsid w:val="009E6182"/>
    <w:rsid w:val="009E65F1"/>
    <w:rsid w:val="009E7C4F"/>
    <w:rsid w:val="009F08FB"/>
    <w:rsid w:val="009F10EE"/>
    <w:rsid w:val="009F2B1E"/>
    <w:rsid w:val="009F423E"/>
    <w:rsid w:val="009F43E8"/>
    <w:rsid w:val="009F46CF"/>
    <w:rsid w:val="009F46F0"/>
    <w:rsid w:val="009F4C6B"/>
    <w:rsid w:val="009F56D9"/>
    <w:rsid w:val="009F6F09"/>
    <w:rsid w:val="009F7C43"/>
    <w:rsid w:val="009F7EFC"/>
    <w:rsid w:val="00A00503"/>
    <w:rsid w:val="00A01CDA"/>
    <w:rsid w:val="00A02176"/>
    <w:rsid w:val="00A02B14"/>
    <w:rsid w:val="00A03BC9"/>
    <w:rsid w:val="00A04673"/>
    <w:rsid w:val="00A05078"/>
    <w:rsid w:val="00A050F8"/>
    <w:rsid w:val="00A05142"/>
    <w:rsid w:val="00A0766B"/>
    <w:rsid w:val="00A07E72"/>
    <w:rsid w:val="00A108A4"/>
    <w:rsid w:val="00A11FE0"/>
    <w:rsid w:val="00A12961"/>
    <w:rsid w:val="00A12A05"/>
    <w:rsid w:val="00A13AE9"/>
    <w:rsid w:val="00A13D1E"/>
    <w:rsid w:val="00A1432F"/>
    <w:rsid w:val="00A14E2A"/>
    <w:rsid w:val="00A155A3"/>
    <w:rsid w:val="00A16D7E"/>
    <w:rsid w:val="00A201CF"/>
    <w:rsid w:val="00A21325"/>
    <w:rsid w:val="00A215A9"/>
    <w:rsid w:val="00A21B90"/>
    <w:rsid w:val="00A22528"/>
    <w:rsid w:val="00A236BB"/>
    <w:rsid w:val="00A24779"/>
    <w:rsid w:val="00A24FFE"/>
    <w:rsid w:val="00A258E5"/>
    <w:rsid w:val="00A25B7C"/>
    <w:rsid w:val="00A26461"/>
    <w:rsid w:val="00A264FF"/>
    <w:rsid w:val="00A26C52"/>
    <w:rsid w:val="00A30A46"/>
    <w:rsid w:val="00A312FB"/>
    <w:rsid w:val="00A3198B"/>
    <w:rsid w:val="00A334D2"/>
    <w:rsid w:val="00A334E6"/>
    <w:rsid w:val="00A33899"/>
    <w:rsid w:val="00A34FDE"/>
    <w:rsid w:val="00A37B37"/>
    <w:rsid w:val="00A4185C"/>
    <w:rsid w:val="00A4265B"/>
    <w:rsid w:val="00A42D25"/>
    <w:rsid w:val="00A43855"/>
    <w:rsid w:val="00A43D10"/>
    <w:rsid w:val="00A4454B"/>
    <w:rsid w:val="00A45C63"/>
    <w:rsid w:val="00A472CF"/>
    <w:rsid w:val="00A4754B"/>
    <w:rsid w:val="00A50DB2"/>
    <w:rsid w:val="00A513EF"/>
    <w:rsid w:val="00A51997"/>
    <w:rsid w:val="00A521F6"/>
    <w:rsid w:val="00A53876"/>
    <w:rsid w:val="00A55FD2"/>
    <w:rsid w:val="00A563B3"/>
    <w:rsid w:val="00A5671F"/>
    <w:rsid w:val="00A567F5"/>
    <w:rsid w:val="00A56C88"/>
    <w:rsid w:val="00A57C0E"/>
    <w:rsid w:val="00A6029B"/>
    <w:rsid w:val="00A61776"/>
    <w:rsid w:val="00A618EA"/>
    <w:rsid w:val="00A61AF0"/>
    <w:rsid w:val="00A62421"/>
    <w:rsid w:val="00A633FF"/>
    <w:rsid w:val="00A635C2"/>
    <w:rsid w:val="00A63A3B"/>
    <w:rsid w:val="00A648D0"/>
    <w:rsid w:val="00A66114"/>
    <w:rsid w:val="00A665FA"/>
    <w:rsid w:val="00A67CE7"/>
    <w:rsid w:val="00A7044F"/>
    <w:rsid w:val="00A7211B"/>
    <w:rsid w:val="00A72BDE"/>
    <w:rsid w:val="00A72EC6"/>
    <w:rsid w:val="00A7437A"/>
    <w:rsid w:val="00A74EB0"/>
    <w:rsid w:val="00A760F2"/>
    <w:rsid w:val="00A76196"/>
    <w:rsid w:val="00A81613"/>
    <w:rsid w:val="00A81937"/>
    <w:rsid w:val="00A81CFC"/>
    <w:rsid w:val="00A824FE"/>
    <w:rsid w:val="00A84392"/>
    <w:rsid w:val="00A84D14"/>
    <w:rsid w:val="00A85301"/>
    <w:rsid w:val="00A8700E"/>
    <w:rsid w:val="00A87473"/>
    <w:rsid w:val="00A92313"/>
    <w:rsid w:val="00A9347F"/>
    <w:rsid w:val="00A93BAC"/>
    <w:rsid w:val="00A94C79"/>
    <w:rsid w:val="00A95350"/>
    <w:rsid w:val="00A95D39"/>
    <w:rsid w:val="00A960C7"/>
    <w:rsid w:val="00A966A7"/>
    <w:rsid w:val="00A96D0E"/>
    <w:rsid w:val="00A972CA"/>
    <w:rsid w:val="00A978C9"/>
    <w:rsid w:val="00AA1302"/>
    <w:rsid w:val="00AA15E9"/>
    <w:rsid w:val="00AA322D"/>
    <w:rsid w:val="00AA4E5A"/>
    <w:rsid w:val="00AA5C3D"/>
    <w:rsid w:val="00AA607A"/>
    <w:rsid w:val="00AA74A9"/>
    <w:rsid w:val="00AB01C7"/>
    <w:rsid w:val="00AB098D"/>
    <w:rsid w:val="00AB131D"/>
    <w:rsid w:val="00AB52C7"/>
    <w:rsid w:val="00AB5547"/>
    <w:rsid w:val="00AB6BE2"/>
    <w:rsid w:val="00AB6C25"/>
    <w:rsid w:val="00AB6D82"/>
    <w:rsid w:val="00AB7255"/>
    <w:rsid w:val="00AB7918"/>
    <w:rsid w:val="00AC01BD"/>
    <w:rsid w:val="00AC22C3"/>
    <w:rsid w:val="00AC2409"/>
    <w:rsid w:val="00AC26B0"/>
    <w:rsid w:val="00AC49BC"/>
    <w:rsid w:val="00AC4ECF"/>
    <w:rsid w:val="00AC53A8"/>
    <w:rsid w:val="00AC6130"/>
    <w:rsid w:val="00AC6A6D"/>
    <w:rsid w:val="00AC6D38"/>
    <w:rsid w:val="00AC716C"/>
    <w:rsid w:val="00AC7961"/>
    <w:rsid w:val="00AC796C"/>
    <w:rsid w:val="00AC7EB5"/>
    <w:rsid w:val="00AC7FCE"/>
    <w:rsid w:val="00AD0DF7"/>
    <w:rsid w:val="00AD1D22"/>
    <w:rsid w:val="00AD3F5A"/>
    <w:rsid w:val="00AD523B"/>
    <w:rsid w:val="00AD52C6"/>
    <w:rsid w:val="00AD7BBC"/>
    <w:rsid w:val="00AE2BB3"/>
    <w:rsid w:val="00AE3967"/>
    <w:rsid w:val="00AE3FEA"/>
    <w:rsid w:val="00AE4144"/>
    <w:rsid w:val="00AE43A6"/>
    <w:rsid w:val="00AE454F"/>
    <w:rsid w:val="00AE47BC"/>
    <w:rsid w:val="00AE51F6"/>
    <w:rsid w:val="00AE5535"/>
    <w:rsid w:val="00AE6099"/>
    <w:rsid w:val="00AE6BCF"/>
    <w:rsid w:val="00AF042E"/>
    <w:rsid w:val="00AF04D2"/>
    <w:rsid w:val="00AF17C6"/>
    <w:rsid w:val="00AF1CA2"/>
    <w:rsid w:val="00AF4EDD"/>
    <w:rsid w:val="00AF5C93"/>
    <w:rsid w:val="00AF7B92"/>
    <w:rsid w:val="00B01603"/>
    <w:rsid w:val="00B01CC5"/>
    <w:rsid w:val="00B032B2"/>
    <w:rsid w:val="00B0574B"/>
    <w:rsid w:val="00B06058"/>
    <w:rsid w:val="00B107BC"/>
    <w:rsid w:val="00B109D4"/>
    <w:rsid w:val="00B11EC0"/>
    <w:rsid w:val="00B125DB"/>
    <w:rsid w:val="00B12B18"/>
    <w:rsid w:val="00B14014"/>
    <w:rsid w:val="00B146A1"/>
    <w:rsid w:val="00B14724"/>
    <w:rsid w:val="00B15A1C"/>
    <w:rsid w:val="00B162F7"/>
    <w:rsid w:val="00B16D96"/>
    <w:rsid w:val="00B17B84"/>
    <w:rsid w:val="00B17CDA"/>
    <w:rsid w:val="00B21ACD"/>
    <w:rsid w:val="00B21B8F"/>
    <w:rsid w:val="00B227F2"/>
    <w:rsid w:val="00B25AD9"/>
    <w:rsid w:val="00B274CB"/>
    <w:rsid w:val="00B278F4"/>
    <w:rsid w:val="00B309C8"/>
    <w:rsid w:val="00B30D22"/>
    <w:rsid w:val="00B314EA"/>
    <w:rsid w:val="00B31620"/>
    <w:rsid w:val="00B31780"/>
    <w:rsid w:val="00B325A5"/>
    <w:rsid w:val="00B32932"/>
    <w:rsid w:val="00B34623"/>
    <w:rsid w:val="00B351C4"/>
    <w:rsid w:val="00B35365"/>
    <w:rsid w:val="00B357F0"/>
    <w:rsid w:val="00B37327"/>
    <w:rsid w:val="00B41D93"/>
    <w:rsid w:val="00B428E7"/>
    <w:rsid w:val="00B42C9E"/>
    <w:rsid w:val="00B4310F"/>
    <w:rsid w:val="00B4344A"/>
    <w:rsid w:val="00B44B77"/>
    <w:rsid w:val="00B4503F"/>
    <w:rsid w:val="00B4530A"/>
    <w:rsid w:val="00B45D0C"/>
    <w:rsid w:val="00B4637F"/>
    <w:rsid w:val="00B467DC"/>
    <w:rsid w:val="00B47E37"/>
    <w:rsid w:val="00B50394"/>
    <w:rsid w:val="00B51E4B"/>
    <w:rsid w:val="00B520EF"/>
    <w:rsid w:val="00B544DB"/>
    <w:rsid w:val="00B54F83"/>
    <w:rsid w:val="00B558A5"/>
    <w:rsid w:val="00B568DD"/>
    <w:rsid w:val="00B57F01"/>
    <w:rsid w:val="00B60B1C"/>
    <w:rsid w:val="00B60D29"/>
    <w:rsid w:val="00B617A8"/>
    <w:rsid w:val="00B617D9"/>
    <w:rsid w:val="00B6290F"/>
    <w:rsid w:val="00B6391E"/>
    <w:rsid w:val="00B63F11"/>
    <w:rsid w:val="00B6473C"/>
    <w:rsid w:val="00B64F06"/>
    <w:rsid w:val="00B65093"/>
    <w:rsid w:val="00B65332"/>
    <w:rsid w:val="00B65A2C"/>
    <w:rsid w:val="00B7054D"/>
    <w:rsid w:val="00B71701"/>
    <w:rsid w:val="00B719B7"/>
    <w:rsid w:val="00B71FFE"/>
    <w:rsid w:val="00B72C40"/>
    <w:rsid w:val="00B73E62"/>
    <w:rsid w:val="00B74146"/>
    <w:rsid w:val="00B74389"/>
    <w:rsid w:val="00B7443E"/>
    <w:rsid w:val="00B74E9A"/>
    <w:rsid w:val="00B7509B"/>
    <w:rsid w:val="00B76BA1"/>
    <w:rsid w:val="00B77527"/>
    <w:rsid w:val="00B77857"/>
    <w:rsid w:val="00B77C14"/>
    <w:rsid w:val="00B809A8"/>
    <w:rsid w:val="00B80FD8"/>
    <w:rsid w:val="00B817B3"/>
    <w:rsid w:val="00B81872"/>
    <w:rsid w:val="00B81E7E"/>
    <w:rsid w:val="00B832B3"/>
    <w:rsid w:val="00B83647"/>
    <w:rsid w:val="00B869E6"/>
    <w:rsid w:val="00B87494"/>
    <w:rsid w:val="00B9121B"/>
    <w:rsid w:val="00B936AD"/>
    <w:rsid w:val="00B94296"/>
    <w:rsid w:val="00B94879"/>
    <w:rsid w:val="00B95746"/>
    <w:rsid w:val="00B95BF6"/>
    <w:rsid w:val="00B96F2D"/>
    <w:rsid w:val="00B97495"/>
    <w:rsid w:val="00B97737"/>
    <w:rsid w:val="00BA02F7"/>
    <w:rsid w:val="00BA11F5"/>
    <w:rsid w:val="00BA1364"/>
    <w:rsid w:val="00BA22D4"/>
    <w:rsid w:val="00BA2722"/>
    <w:rsid w:val="00BA5C77"/>
    <w:rsid w:val="00BA5F38"/>
    <w:rsid w:val="00BA667E"/>
    <w:rsid w:val="00BA7CB8"/>
    <w:rsid w:val="00BB02C3"/>
    <w:rsid w:val="00BB05C3"/>
    <w:rsid w:val="00BB0727"/>
    <w:rsid w:val="00BB0DBA"/>
    <w:rsid w:val="00BB0E78"/>
    <w:rsid w:val="00BB11CA"/>
    <w:rsid w:val="00BB1AD5"/>
    <w:rsid w:val="00BB1D72"/>
    <w:rsid w:val="00BB40BF"/>
    <w:rsid w:val="00BB43F9"/>
    <w:rsid w:val="00BB4698"/>
    <w:rsid w:val="00BB495D"/>
    <w:rsid w:val="00BB515F"/>
    <w:rsid w:val="00BB521A"/>
    <w:rsid w:val="00BB5535"/>
    <w:rsid w:val="00BB560F"/>
    <w:rsid w:val="00BB5EE2"/>
    <w:rsid w:val="00BB61C3"/>
    <w:rsid w:val="00BB69F9"/>
    <w:rsid w:val="00BB6EE5"/>
    <w:rsid w:val="00BB7BEF"/>
    <w:rsid w:val="00BC0144"/>
    <w:rsid w:val="00BC19D5"/>
    <w:rsid w:val="00BC3A28"/>
    <w:rsid w:val="00BC4C20"/>
    <w:rsid w:val="00BC4DDB"/>
    <w:rsid w:val="00BC6DDA"/>
    <w:rsid w:val="00BC723E"/>
    <w:rsid w:val="00BC755B"/>
    <w:rsid w:val="00BC7CE4"/>
    <w:rsid w:val="00BD0008"/>
    <w:rsid w:val="00BD040C"/>
    <w:rsid w:val="00BD0A14"/>
    <w:rsid w:val="00BD0C01"/>
    <w:rsid w:val="00BD0CC5"/>
    <w:rsid w:val="00BD1215"/>
    <w:rsid w:val="00BD2184"/>
    <w:rsid w:val="00BD2631"/>
    <w:rsid w:val="00BD2E8E"/>
    <w:rsid w:val="00BD344A"/>
    <w:rsid w:val="00BD4E47"/>
    <w:rsid w:val="00BD503A"/>
    <w:rsid w:val="00BD6A1E"/>
    <w:rsid w:val="00BD6FCA"/>
    <w:rsid w:val="00BD76C7"/>
    <w:rsid w:val="00BE0232"/>
    <w:rsid w:val="00BE0C2B"/>
    <w:rsid w:val="00BE1549"/>
    <w:rsid w:val="00BE1775"/>
    <w:rsid w:val="00BE1E7D"/>
    <w:rsid w:val="00BE2538"/>
    <w:rsid w:val="00BE291A"/>
    <w:rsid w:val="00BE2A56"/>
    <w:rsid w:val="00BE2B86"/>
    <w:rsid w:val="00BE3A2E"/>
    <w:rsid w:val="00BE3B20"/>
    <w:rsid w:val="00BE508A"/>
    <w:rsid w:val="00BE50D0"/>
    <w:rsid w:val="00BE5295"/>
    <w:rsid w:val="00BE5879"/>
    <w:rsid w:val="00BE612A"/>
    <w:rsid w:val="00BF050F"/>
    <w:rsid w:val="00BF05D1"/>
    <w:rsid w:val="00BF1210"/>
    <w:rsid w:val="00BF178A"/>
    <w:rsid w:val="00BF180B"/>
    <w:rsid w:val="00BF1C9D"/>
    <w:rsid w:val="00BF24C1"/>
    <w:rsid w:val="00BF286E"/>
    <w:rsid w:val="00BF2F2E"/>
    <w:rsid w:val="00BF5D07"/>
    <w:rsid w:val="00C002D1"/>
    <w:rsid w:val="00C0058E"/>
    <w:rsid w:val="00C00B98"/>
    <w:rsid w:val="00C00E83"/>
    <w:rsid w:val="00C0304B"/>
    <w:rsid w:val="00C0346A"/>
    <w:rsid w:val="00C04355"/>
    <w:rsid w:val="00C043F1"/>
    <w:rsid w:val="00C05423"/>
    <w:rsid w:val="00C061E1"/>
    <w:rsid w:val="00C063BF"/>
    <w:rsid w:val="00C075DD"/>
    <w:rsid w:val="00C107B1"/>
    <w:rsid w:val="00C10C07"/>
    <w:rsid w:val="00C12489"/>
    <w:rsid w:val="00C128D4"/>
    <w:rsid w:val="00C131F5"/>
    <w:rsid w:val="00C13F7A"/>
    <w:rsid w:val="00C1422F"/>
    <w:rsid w:val="00C14D08"/>
    <w:rsid w:val="00C15521"/>
    <w:rsid w:val="00C16540"/>
    <w:rsid w:val="00C167C2"/>
    <w:rsid w:val="00C16DFD"/>
    <w:rsid w:val="00C172CE"/>
    <w:rsid w:val="00C23DE4"/>
    <w:rsid w:val="00C244E0"/>
    <w:rsid w:val="00C25427"/>
    <w:rsid w:val="00C2553F"/>
    <w:rsid w:val="00C26785"/>
    <w:rsid w:val="00C26979"/>
    <w:rsid w:val="00C26EE8"/>
    <w:rsid w:val="00C3121F"/>
    <w:rsid w:val="00C313D8"/>
    <w:rsid w:val="00C31DEF"/>
    <w:rsid w:val="00C32479"/>
    <w:rsid w:val="00C32B6A"/>
    <w:rsid w:val="00C32F3D"/>
    <w:rsid w:val="00C34220"/>
    <w:rsid w:val="00C3443E"/>
    <w:rsid w:val="00C34721"/>
    <w:rsid w:val="00C34953"/>
    <w:rsid w:val="00C34B53"/>
    <w:rsid w:val="00C35261"/>
    <w:rsid w:val="00C35E10"/>
    <w:rsid w:val="00C36517"/>
    <w:rsid w:val="00C36CEF"/>
    <w:rsid w:val="00C40A68"/>
    <w:rsid w:val="00C40ACC"/>
    <w:rsid w:val="00C40E38"/>
    <w:rsid w:val="00C415FD"/>
    <w:rsid w:val="00C417B3"/>
    <w:rsid w:val="00C4226E"/>
    <w:rsid w:val="00C43E2A"/>
    <w:rsid w:val="00C45498"/>
    <w:rsid w:val="00C4647E"/>
    <w:rsid w:val="00C46CFA"/>
    <w:rsid w:val="00C47D43"/>
    <w:rsid w:val="00C50ABD"/>
    <w:rsid w:val="00C50FA9"/>
    <w:rsid w:val="00C51480"/>
    <w:rsid w:val="00C51B0D"/>
    <w:rsid w:val="00C51F13"/>
    <w:rsid w:val="00C541F6"/>
    <w:rsid w:val="00C54677"/>
    <w:rsid w:val="00C548E7"/>
    <w:rsid w:val="00C551E7"/>
    <w:rsid w:val="00C555C9"/>
    <w:rsid w:val="00C5621E"/>
    <w:rsid w:val="00C5678E"/>
    <w:rsid w:val="00C567D2"/>
    <w:rsid w:val="00C57258"/>
    <w:rsid w:val="00C577D8"/>
    <w:rsid w:val="00C626C7"/>
    <w:rsid w:val="00C62CE1"/>
    <w:rsid w:val="00C6743B"/>
    <w:rsid w:val="00C70D63"/>
    <w:rsid w:val="00C71B4C"/>
    <w:rsid w:val="00C73479"/>
    <w:rsid w:val="00C73FC3"/>
    <w:rsid w:val="00C74DFC"/>
    <w:rsid w:val="00C76D1C"/>
    <w:rsid w:val="00C77FC7"/>
    <w:rsid w:val="00C80674"/>
    <w:rsid w:val="00C80EEF"/>
    <w:rsid w:val="00C815FD"/>
    <w:rsid w:val="00C8392F"/>
    <w:rsid w:val="00C840F5"/>
    <w:rsid w:val="00C848B4"/>
    <w:rsid w:val="00C850DB"/>
    <w:rsid w:val="00C86077"/>
    <w:rsid w:val="00C867C6"/>
    <w:rsid w:val="00C87419"/>
    <w:rsid w:val="00C87D0F"/>
    <w:rsid w:val="00C906C8"/>
    <w:rsid w:val="00C90F47"/>
    <w:rsid w:val="00C92F99"/>
    <w:rsid w:val="00C944CC"/>
    <w:rsid w:val="00C956ED"/>
    <w:rsid w:val="00C95D5F"/>
    <w:rsid w:val="00C96D82"/>
    <w:rsid w:val="00C96F44"/>
    <w:rsid w:val="00C96FDC"/>
    <w:rsid w:val="00C973E0"/>
    <w:rsid w:val="00CA0258"/>
    <w:rsid w:val="00CA0402"/>
    <w:rsid w:val="00CA0EFD"/>
    <w:rsid w:val="00CA1746"/>
    <w:rsid w:val="00CA2E4A"/>
    <w:rsid w:val="00CA4802"/>
    <w:rsid w:val="00CA5566"/>
    <w:rsid w:val="00CA7E20"/>
    <w:rsid w:val="00CB0501"/>
    <w:rsid w:val="00CB0E47"/>
    <w:rsid w:val="00CB163F"/>
    <w:rsid w:val="00CB1BB4"/>
    <w:rsid w:val="00CB2AAE"/>
    <w:rsid w:val="00CB329D"/>
    <w:rsid w:val="00CB383E"/>
    <w:rsid w:val="00CB5D83"/>
    <w:rsid w:val="00CB66F8"/>
    <w:rsid w:val="00CB7EE4"/>
    <w:rsid w:val="00CB7FF3"/>
    <w:rsid w:val="00CC141D"/>
    <w:rsid w:val="00CC343F"/>
    <w:rsid w:val="00CC42B5"/>
    <w:rsid w:val="00CC432A"/>
    <w:rsid w:val="00CC462E"/>
    <w:rsid w:val="00CC4DB1"/>
    <w:rsid w:val="00CC52C5"/>
    <w:rsid w:val="00CC7EE9"/>
    <w:rsid w:val="00CD10FB"/>
    <w:rsid w:val="00CD11A2"/>
    <w:rsid w:val="00CD1300"/>
    <w:rsid w:val="00CD1A82"/>
    <w:rsid w:val="00CD2452"/>
    <w:rsid w:val="00CD2EB6"/>
    <w:rsid w:val="00CD33D3"/>
    <w:rsid w:val="00CD3D21"/>
    <w:rsid w:val="00CD516B"/>
    <w:rsid w:val="00CD571B"/>
    <w:rsid w:val="00CD5773"/>
    <w:rsid w:val="00CD622A"/>
    <w:rsid w:val="00CD65C8"/>
    <w:rsid w:val="00CD781A"/>
    <w:rsid w:val="00CE0EF8"/>
    <w:rsid w:val="00CE12E3"/>
    <w:rsid w:val="00CE2439"/>
    <w:rsid w:val="00CE5D58"/>
    <w:rsid w:val="00CE6996"/>
    <w:rsid w:val="00CE6F46"/>
    <w:rsid w:val="00CE77AF"/>
    <w:rsid w:val="00CE7B00"/>
    <w:rsid w:val="00CF0216"/>
    <w:rsid w:val="00CF03E6"/>
    <w:rsid w:val="00CF06E6"/>
    <w:rsid w:val="00CF086D"/>
    <w:rsid w:val="00CF0DE6"/>
    <w:rsid w:val="00CF19E5"/>
    <w:rsid w:val="00CF24BC"/>
    <w:rsid w:val="00CF2659"/>
    <w:rsid w:val="00CF280D"/>
    <w:rsid w:val="00CF378B"/>
    <w:rsid w:val="00CF4989"/>
    <w:rsid w:val="00CF4D24"/>
    <w:rsid w:val="00CF5525"/>
    <w:rsid w:val="00CF6EF9"/>
    <w:rsid w:val="00CF7600"/>
    <w:rsid w:val="00CF76FD"/>
    <w:rsid w:val="00CF7E1F"/>
    <w:rsid w:val="00D00A8D"/>
    <w:rsid w:val="00D00F2A"/>
    <w:rsid w:val="00D01169"/>
    <w:rsid w:val="00D012B8"/>
    <w:rsid w:val="00D02208"/>
    <w:rsid w:val="00D03619"/>
    <w:rsid w:val="00D037D7"/>
    <w:rsid w:val="00D03F65"/>
    <w:rsid w:val="00D04302"/>
    <w:rsid w:val="00D04A63"/>
    <w:rsid w:val="00D04A6B"/>
    <w:rsid w:val="00D05B71"/>
    <w:rsid w:val="00D06504"/>
    <w:rsid w:val="00D079B9"/>
    <w:rsid w:val="00D07C16"/>
    <w:rsid w:val="00D07FB8"/>
    <w:rsid w:val="00D1009D"/>
    <w:rsid w:val="00D128EF"/>
    <w:rsid w:val="00D1294A"/>
    <w:rsid w:val="00D12A0E"/>
    <w:rsid w:val="00D12B50"/>
    <w:rsid w:val="00D1477D"/>
    <w:rsid w:val="00D14EB6"/>
    <w:rsid w:val="00D153EA"/>
    <w:rsid w:val="00D15733"/>
    <w:rsid w:val="00D15A8A"/>
    <w:rsid w:val="00D15F75"/>
    <w:rsid w:val="00D163BC"/>
    <w:rsid w:val="00D16602"/>
    <w:rsid w:val="00D174B8"/>
    <w:rsid w:val="00D2006D"/>
    <w:rsid w:val="00D202C5"/>
    <w:rsid w:val="00D20874"/>
    <w:rsid w:val="00D20956"/>
    <w:rsid w:val="00D20B39"/>
    <w:rsid w:val="00D20E29"/>
    <w:rsid w:val="00D21080"/>
    <w:rsid w:val="00D21D6B"/>
    <w:rsid w:val="00D22B38"/>
    <w:rsid w:val="00D23EB5"/>
    <w:rsid w:val="00D2546C"/>
    <w:rsid w:val="00D260D7"/>
    <w:rsid w:val="00D26D99"/>
    <w:rsid w:val="00D27027"/>
    <w:rsid w:val="00D27B4C"/>
    <w:rsid w:val="00D27C5D"/>
    <w:rsid w:val="00D30921"/>
    <w:rsid w:val="00D30B61"/>
    <w:rsid w:val="00D30ED2"/>
    <w:rsid w:val="00D31001"/>
    <w:rsid w:val="00D31019"/>
    <w:rsid w:val="00D32BB2"/>
    <w:rsid w:val="00D32DD3"/>
    <w:rsid w:val="00D33332"/>
    <w:rsid w:val="00D3349D"/>
    <w:rsid w:val="00D33A9B"/>
    <w:rsid w:val="00D33B5E"/>
    <w:rsid w:val="00D36340"/>
    <w:rsid w:val="00D3695C"/>
    <w:rsid w:val="00D41875"/>
    <w:rsid w:val="00D452E7"/>
    <w:rsid w:val="00D4582C"/>
    <w:rsid w:val="00D459D1"/>
    <w:rsid w:val="00D4774D"/>
    <w:rsid w:val="00D51149"/>
    <w:rsid w:val="00D51B9E"/>
    <w:rsid w:val="00D51C6F"/>
    <w:rsid w:val="00D51EDB"/>
    <w:rsid w:val="00D51FBA"/>
    <w:rsid w:val="00D51FDB"/>
    <w:rsid w:val="00D528E2"/>
    <w:rsid w:val="00D52AE7"/>
    <w:rsid w:val="00D52B96"/>
    <w:rsid w:val="00D55708"/>
    <w:rsid w:val="00D57FE4"/>
    <w:rsid w:val="00D60D0E"/>
    <w:rsid w:val="00D6124C"/>
    <w:rsid w:val="00D61C54"/>
    <w:rsid w:val="00D6204C"/>
    <w:rsid w:val="00D63B30"/>
    <w:rsid w:val="00D640D3"/>
    <w:rsid w:val="00D654B8"/>
    <w:rsid w:val="00D65838"/>
    <w:rsid w:val="00D65D63"/>
    <w:rsid w:val="00D666E1"/>
    <w:rsid w:val="00D675B3"/>
    <w:rsid w:val="00D7186D"/>
    <w:rsid w:val="00D720C0"/>
    <w:rsid w:val="00D72FA6"/>
    <w:rsid w:val="00D73A2B"/>
    <w:rsid w:val="00D744B9"/>
    <w:rsid w:val="00D748DB"/>
    <w:rsid w:val="00D74DD7"/>
    <w:rsid w:val="00D754F9"/>
    <w:rsid w:val="00D76090"/>
    <w:rsid w:val="00D7667B"/>
    <w:rsid w:val="00D76E15"/>
    <w:rsid w:val="00D76F90"/>
    <w:rsid w:val="00D77F51"/>
    <w:rsid w:val="00D80711"/>
    <w:rsid w:val="00D80882"/>
    <w:rsid w:val="00D81420"/>
    <w:rsid w:val="00D817A1"/>
    <w:rsid w:val="00D82D04"/>
    <w:rsid w:val="00D83D0F"/>
    <w:rsid w:val="00D84646"/>
    <w:rsid w:val="00D84AA2"/>
    <w:rsid w:val="00D84F4D"/>
    <w:rsid w:val="00D85015"/>
    <w:rsid w:val="00D8597A"/>
    <w:rsid w:val="00D866CD"/>
    <w:rsid w:val="00D90046"/>
    <w:rsid w:val="00D914BB"/>
    <w:rsid w:val="00D91FF6"/>
    <w:rsid w:val="00D92395"/>
    <w:rsid w:val="00D926B8"/>
    <w:rsid w:val="00D9419E"/>
    <w:rsid w:val="00D942B1"/>
    <w:rsid w:val="00D94F52"/>
    <w:rsid w:val="00D95315"/>
    <w:rsid w:val="00D967BE"/>
    <w:rsid w:val="00D96F18"/>
    <w:rsid w:val="00D96F2B"/>
    <w:rsid w:val="00D97086"/>
    <w:rsid w:val="00D9733A"/>
    <w:rsid w:val="00D97513"/>
    <w:rsid w:val="00D976AC"/>
    <w:rsid w:val="00DA047F"/>
    <w:rsid w:val="00DA0EF2"/>
    <w:rsid w:val="00DA292D"/>
    <w:rsid w:val="00DA314B"/>
    <w:rsid w:val="00DA3942"/>
    <w:rsid w:val="00DA4960"/>
    <w:rsid w:val="00DA49F5"/>
    <w:rsid w:val="00DA4D43"/>
    <w:rsid w:val="00DA4D74"/>
    <w:rsid w:val="00DA5355"/>
    <w:rsid w:val="00DA73D4"/>
    <w:rsid w:val="00DB1B9F"/>
    <w:rsid w:val="00DB6133"/>
    <w:rsid w:val="00DB7753"/>
    <w:rsid w:val="00DC025D"/>
    <w:rsid w:val="00DC037B"/>
    <w:rsid w:val="00DC299B"/>
    <w:rsid w:val="00DC2FEB"/>
    <w:rsid w:val="00DC3BD5"/>
    <w:rsid w:val="00DC4B1C"/>
    <w:rsid w:val="00DC5A26"/>
    <w:rsid w:val="00DC5B27"/>
    <w:rsid w:val="00DC6AB1"/>
    <w:rsid w:val="00DC740C"/>
    <w:rsid w:val="00DC7536"/>
    <w:rsid w:val="00DC78F7"/>
    <w:rsid w:val="00DD272F"/>
    <w:rsid w:val="00DD2B58"/>
    <w:rsid w:val="00DD3E51"/>
    <w:rsid w:val="00DD4636"/>
    <w:rsid w:val="00DD55ED"/>
    <w:rsid w:val="00DD6657"/>
    <w:rsid w:val="00DD673A"/>
    <w:rsid w:val="00DD7AB5"/>
    <w:rsid w:val="00DD7D26"/>
    <w:rsid w:val="00DE01D1"/>
    <w:rsid w:val="00DE0871"/>
    <w:rsid w:val="00DE1066"/>
    <w:rsid w:val="00DE55F0"/>
    <w:rsid w:val="00DE7A25"/>
    <w:rsid w:val="00DE7D21"/>
    <w:rsid w:val="00DF25A1"/>
    <w:rsid w:val="00DF2B46"/>
    <w:rsid w:val="00DF38A0"/>
    <w:rsid w:val="00DF55A7"/>
    <w:rsid w:val="00DF71F1"/>
    <w:rsid w:val="00E006E9"/>
    <w:rsid w:val="00E009D8"/>
    <w:rsid w:val="00E012DC"/>
    <w:rsid w:val="00E0207D"/>
    <w:rsid w:val="00E0320E"/>
    <w:rsid w:val="00E0405B"/>
    <w:rsid w:val="00E047E0"/>
    <w:rsid w:val="00E049FE"/>
    <w:rsid w:val="00E04C24"/>
    <w:rsid w:val="00E04D18"/>
    <w:rsid w:val="00E06299"/>
    <w:rsid w:val="00E06444"/>
    <w:rsid w:val="00E07D54"/>
    <w:rsid w:val="00E106D1"/>
    <w:rsid w:val="00E11F76"/>
    <w:rsid w:val="00E12E18"/>
    <w:rsid w:val="00E13B8E"/>
    <w:rsid w:val="00E14172"/>
    <w:rsid w:val="00E14242"/>
    <w:rsid w:val="00E1582D"/>
    <w:rsid w:val="00E169AC"/>
    <w:rsid w:val="00E17124"/>
    <w:rsid w:val="00E17C46"/>
    <w:rsid w:val="00E17C8A"/>
    <w:rsid w:val="00E17D79"/>
    <w:rsid w:val="00E2014B"/>
    <w:rsid w:val="00E2063E"/>
    <w:rsid w:val="00E20B92"/>
    <w:rsid w:val="00E22288"/>
    <w:rsid w:val="00E2347E"/>
    <w:rsid w:val="00E238F9"/>
    <w:rsid w:val="00E23999"/>
    <w:rsid w:val="00E239EC"/>
    <w:rsid w:val="00E24EFB"/>
    <w:rsid w:val="00E25981"/>
    <w:rsid w:val="00E261D0"/>
    <w:rsid w:val="00E264D6"/>
    <w:rsid w:val="00E27A28"/>
    <w:rsid w:val="00E27F35"/>
    <w:rsid w:val="00E30CAE"/>
    <w:rsid w:val="00E32E25"/>
    <w:rsid w:val="00E33F47"/>
    <w:rsid w:val="00E34166"/>
    <w:rsid w:val="00E35C57"/>
    <w:rsid w:val="00E35D2D"/>
    <w:rsid w:val="00E361BC"/>
    <w:rsid w:val="00E368B2"/>
    <w:rsid w:val="00E36DCE"/>
    <w:rsid w:val="00E37332"/>
    <w:rsid w:val="00E37664"/>
    <w:rsid w:val="00E37801"/>
    <w:rsid w:val="00E42218"/>
    <w:rsid w:val="00E4229A"/>
    <w:rsid w:val="00E424B2"/>
    <w:rsid w:val="00E42F27"/>
    <w:rsid w:val="00E443B7"/>
    <w:rsid w:val="00E44D39"/>
    <w:rsid w:val="00E455BA"/>
    <w:rsid w:val="00E45CEB"/>
    <w:rsid w:val="00E46212"/>
    <w:rsid w:val="00E4745D"/>
    <w:rsid w:val="00E475A0"/>
    <w:rsid w:val="00E4786B"/>
    <w:rsid w:val="00E5021A"/>
    <w:rsid w:val="00E51944"/>
    <w:rsid w:val="00E52BFA"/>
    <w:rsid w:val="00E52DEB"/>
    <w:rsid w:val="00E53307"/>
    <w:rsid w:val="00E53AA6"/>
    <w:rsid w:val="00E53F96"/>
    <w:rsid w:val="00E5492B"/>
    <w:rsid w:val="00E54E50"/>
    <w:rsid w:val="00E5574F"/>
    <w:rsid w:val="00E56253"/>
    <w:rsid w:val="00E5755D"/>
    <w:rsid w:val="00E6078D"/>
    <w:rsid w:val="00E61D6A"/>
    <w:rsid w:val="00E62B32"/>
    <w:rsid w:val="00E633C9"/>
    <w:rsid w:val="00E6361D"/>
    <w:rsid w:val="00E6390C"/>
    <w:rsid w:val="00E639C4"/>
    <w:rsid w:val="00E64F3F"/>
    <w:rsid w:val="00E66D66"/>
    <w:rsid w:val="00E676A6"/>
    <w:rsid w:val="00E70793"/>
    <w:rsid w:val="00E71133"/>
    <w:rsid w:val="00E73ECE"/>
    <w:rsid w:val="00E7400A"/>
    <w:rsid w:val="00E74053"/>
    <w:rsid w:val="00E7492B"/>
    <w:rsid w:val="00E762E1"/>
    <w:rsid w:val="00E770B7"/>
    <w:rsid w:val="00E77464"/>
    <w:rsid w:val="00E80F98"/>
    <w:rsid w:val="00E81226"/>
    <w:rsid w:val="00E81DD5"/>
    <w:rsid w:val="00E827FA"/>
    <w:rsid w:val="00E8338F"/>
    <w:rsid w:val="00E838BC"/>
    <w:rsid w:val="00E84613"/>
    <w:rsid w:val="00E8536A"/>
    <w:rsid w:val="00E85892"/>
    <w:rsid w:val="00E872D2"/>
    <w:rsid w:val="00E872E2"/>
    <w:rsid w:val="00E873CD"/>
    <w:rsid w:val="00E875D3"/>
    <w:rsid w:val="00E879BD"/>
    <w:rsid w:val="00E87C65"/>
    <w:rsid w:val="00E9062D"/>
    <w:rsid w:val="00E90F37"/>
    <w:rsid w:val="00E91DFD"/>
    <w:rsid w:val="00E943EB"/>
    <w:rsid w:val="00E94688"/>
    <w:rsid w:val="00E947AE"/>
    <w:rsid w:val="00E95515"/>
    <w:rsid w:val="00E95BB4"/>
    <w:rsid w:val="00E96351"/>
    <w:rsid w:val="00E9716F"/>
    <w:rsid w:val="00EA1D88"/>
    <w:rsid w:val="00EA246B"/>
    <w:rsid w:val="00EA2FBD"/>
    <w:rsid w:val="00EA39E3"/>
    <w:rsid w:val="00EA3FE5"/>
    <w:rsid w:val="00EA41B8"/>
    <w:rsid w:val="00EA5083"/>
    <w:rsid w:val="00EA520A"/>
    <w:rsid w:val="00EA7FD8"/>
    <w:rsid w:val="00EB0CA6"/>
    <w:rsid w:val="00EB1632"/>
    <w:rsid w:val="00EB2563"/>
    <w:rsid w:val="00EB2F2B"/>
    <w:rsid w:val="00EB3991"/>
    <w:rsid w:val="00EB3B9D"/>
    <w:rsid w:val="00EB41F5"/>
    <w:rsid w:val="00EB4940"/>
    <w:rsid w:val="00EB589E"/>
    <w:rsid w:val="00EB5DAC"/>
    <w:rsid w:val="00EB6FBD"/>
    <w:rsid w:val="00EC1495"/>
    <w:rsid w:val="00EC1A40"/>
    <w:rsid w:val="00EC23D0"/>
    <w:rsid w:val="00EC2D36"/>
    <w:rsid w:val="00EC2DE0"/>
    <w:rsid w:val="00EC349C"/>
    <w:rsid w:val="00EC57FB"/>
    <w:rsid w:val="00EC7715"/>
    <w:rsid w:val="00ED13C1"/>
    <w:rsid w:val="00ED21B0"/>
    <w:rsid w:val="00ED2B59"/>
    <w:rsid w:val="00ED3910"/>
    <w:rsid w:val="00ED42DA"/>
    <w:rsid w:val="00ED5BA6"/>
    <w:rsid w:val="00ED5DD1"/>
    <w:rsid w:val="00ED6121"/>
    <w:rsid w:val="00ED6503"/>
    <w:rsid w:val="00ED6EA9"/>
    <w:rsid w:val="00ED75F2"/>
    <w:rsid w:val="00ED7AF3"/>
    <w:rsid w:val="00ED7EC5"/>
    <w:rsid w:val="00EE1CB3"/>
    <w:rsid w:val="00EE25AE"/>
    <w:rsid w:val="00EE2B72"/>
    <w:rsid w:val="00EE3CD1"/>
    <w:rsid w:val="00EE3F93"/>
    <w:rsid w:val="00EE4E57"/>
    <w:rsid w:val="00EE5186"/>
    <w:rsid w:val="00EE5E96"/>
    <w:rsid w:val="00EE60C5"/>
    <w:rsid w:val="00EE64D6"/>
    <w:rsid w:val="00EE7A85"/>
    <w:rsid w:val="00EE7ECD"/>
    <w:rsid w:val="00EF0113"/>
    <w:rsid w:val="00EF1120"/>
    <w:rsid w:val="00EF212E"/>
    <w:rsid w:val="00EF22A9"/>
    <w:rsid w:val="00EF2E61"/>
    <w:rsid w:val="00EF3934"/>
    <w:rsid w:val="00EF40B3"/>
    <w:rsid w:val="00EF4170"/>
    <w:rsid w:val="00EF54C2"/>
    <w:rsid w:val="00EF581E"/>
    <w:rsid w:val="00EF5B63"/>
    <w:rsid w:val="00EF6A9E"/>
    <w:rsid w:val="00EF78F1"/>
    <w:rsid w:val="00EF7CA1"/>
    <w:rsid w:val="00F00071"/>
    <w:rsid w:val="00F01FDD"/>
    <w:rsid w:val="00F02375"/>
    <w:rsid w:val="00F02BD3"/>
    <w:rsid w:val="00F02F76"/>
    <w:rsid w:val="00F034FD"/>
    <w:rsid w:val="00F049A8"/>
    <w:rsid w:val="00F07653"/>
    <w:rsid w:val="00F078C9"/>
    <w:rsid w:val="00F11A9B"/>
    <w:rsid w:val="00F11FDB"/>
    <w:rsid w:val="00F13D03"/>
    <w:rsid w:val="00F13E99"/>
    <w:rsid w:val="00F14E22"/>
    <w:rsid w:val="00F14F03"/>
    <w:rsid w:val="00F152E1"/>
    <w:rsid w:val="00F157BB"/>
    <w:rsid w:val="00F16B3D"/>
    <w:rsid w:val="00F1728A"/>
    <w:rsid w:val="00F17A77"/>
    <w:rsid w:val="00F213DA"/>
    <w:rsid w:val="00F25672"/>
    <w:rsid w:val="00F264D2"/>
    <w:rsid w:val="00F26A26"/>
    <w:rsid w:val="00F27713"/>
    <w:rsid w:val="00F27F32"/>
    <w:rsid w:val="00F30B10"/>
    <w:rsid w:val="00F31D5D"/>
    <w:rsid w:val="00F3223B"/>
    <w:rsid w:val="00F350DA"/>
    <w:rsid w:val="00F359C0"/>
    <w:rsid w:val="00F3678D"/>
    <w:rsid w:val="00F36BDD"/>
    <w:rsid w:val="00F36E46"/>
    <w:rsid w:val="00F36F0C"/>
    <w:rsid w:val="00F3752D"/>
    <w:rsid w:val="00F379EA"/>
    <w:rsid w:val="00F42345"/>
    <w:rsid w:val="00F442A5"/>
    <w:rsid w:val="00F446A4"/>
    <w:rsid w:val="00F450BF"/>
    <w:rsid w:val="00F458CF"/>
    <w:rsid w:val="00F47B92"/>
    <w:rsid w:val="00F501D9"/>
    <w:rsid w:val="00F50538"/>
    <w:rsid w:val="00F52BB6"/>
    <w:rsid w:val="00F534DC"/>
    <w:rsid w:val="00F53CB5"/>
    <w:rsid w:val="00F5617D"/>
    <w:rsid w:val="00F562A9"/>
    <w:rsid w:val="00F56998"/>
    <w:rsid w:val="00F57668"/>
    <w:rsid w:val="00F6153C"/>
    <w:rsid w:val="00F616F2"/>
    <w:rsid w:val="00F61818"/>
    <w:rsid w:val="00F62567"/>
    <w:rsid w:val="00F6269E"/>
    <w:rsid w:val="00F62D0C"/>
    <w:rsid w:val="00F64CE6"/>
    <w:rsid w:val="00F70F6D"/>
    <w:rsid w:val="00F7126F"/>
    <w:rsid w:val="00F71355"/>
    <w:rsid w:val="00F71D2B"/>
    <w:rsid w:val="00F72D75"/>
    <w:rsid w:val="00F72F2D"/>
    <w:rsid w:val="00F741FE"/>
    <w:rsid w:val="00F757EA"/>
    <w:rsid w:val="00F759CE"/>
    <w:rsid w:val="00F77493"/>
    <w:rsid w:val="00F775E4"/>
    <w:rsid w:val="00F80857"/>
    <w:rsid w:val="00F80ACD"/>
    <w:rsid w:val="00F810BA"/>
    <w:rsid w:val="00F81E2A"/>
    <w:rsid w:val="00F827DF"/>
    <w:rsid w:val="00F82859"/>
    <w:rsid w:val="00F82F79"/>
    <w:rsid w:val="00F8317C"/>
    <w:rsid w:val="00F83D1A"/>
    <w:rsid w:val="00F842B2"/>
    <w:rsid w:val="00F857EA"/>
    <w:rsid w:val="00F86D03"/>
    <w:rsid w:val="00F87283"/>
    <w:rsid w:val="00F875F7"/>
    <w:rsid w:val="00F90B1D"/>
    <w:rsid w:val="00F90F1E"/>
    <w:rsid w:val="00F91079"/>
    <w:rsid w:val="00F91263"/>
    <w:rsid w:val="00F91474"/>
    <w:rsid w:val="00F91764"/>
    <w:rsid w:val="00F9377F"/>
    <w:rsid w:val="00F9419D"/>
    <w:rsid w:val="00F96708"/>
    <w:rsid w:val="00F96ED9"/>
    <w:rsid w:val="00F97450"/>
    <w:rsid w:val="00FA16C7"/>
    <w:rsid w:val="00FA20CE"/>
    <w:rsid w:val="00FA316F"/>
    <w:rsid w:val="00FA3FF1"/>
    <w:rsid w:val="00FB091B"/>
    <w:rsid w:val="00FB1495"/>
    <w:rsid w:val="00FB2D47"/>
    <w:rsid w:val="00FB3D1A"/>
    <w:rsid w:val="00FB43C6"/>
    <w:rsid w:val="00FB4C4F"/>
    <w:rsid w:val="00FB5148"/>
    <w:rsid w:val="00FB57FE"/>
    <w:rsid w:val="00FB6081"/>
    <w:rsid w:val="00FB662C"/>
    <w:rsid w:val="00FB7464"/>
    <w:rsid w:val="00FB74EB"/>
    <w:rsid w:val="00FC3CED"/>
    <w:rsid w:val="00FC4BD0"/>
    <w:rsid w:val="00FC56ED"/>
    <w:rsid w:val="00FC5709"/>
    <w:rsid w:val="00FC66AD"/>
    <w:rsid w:val="00FD1E3E"/>
    <w:rsid w:val="00FD2D15"/>
    <w:rsid w:val="00FD3054"/>
    <w:rsid w:val="00FD30CC"/>
    <w:rsid w:val="00FD347A"/>
    <w:rsid w:val="00FD3938"/>
    <w:rsid w:val="00FD4047"/>
    <w:rsid w:val="00FD4721"/>
    <w:rsid w:val="00FD77B4"/>
    <w:rsid w:val="00FD7E83"/>
    <w:rsid w:val="00FD7F2C"/>
    <w:rsid w:val="00FE1FF5"/>
    <w:rsid w:val="00FE28D2"/>
    <w:rsid w:val="00FE3335"/>
    <w:rsid w:val="00FE54B5"/>
    <w:rsid w:val="00FE7FD2"/>
    <w:rsid w:val="00FF18EA"/>
    <w:rsid w:val="00FF1FB3"/>
    <w:rsid w:val="00FF2688"/>
    <w:rsid w:val="00FF3A5D"/>
    <w:rsid w:val="00FF57CE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31C2C1"/>
  <w15:docId w15:val="{4EEB7EF6-7224-412E-BE40-848777CC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3998"/>
    <w:pPr>
      <w:spacing w:line="360" w:lineRule="auto"/>
      <w:jc w:val="both"/>
    </w:pPr>
    <w:rPr>
      <w:rFonts w:ascii="Bookman Old Style" w:eastAsia="Batang" w:hAnsi="Bookman Old Style"/>
      <w:sz w:val="24"/>
      <w:szCs w:val="24"/>
      <w:lang w:val="sk-SK" w:eastAsia="ko-KR"/>
    </w:rPr>
  </w:style>
  <w:style w:type="paragraph" w:styleId="Heading1">
    <w:name w:val="heading 1"/>
    <w:basedOn w:val="Normal"/>
    <w:next w:val="Normal"/>
    <w:link w:val="Heading1Char"/>
    <w:qFormat/>
    <w:rsid w:val="007C3B9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F51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,Caracter"/>
    <w:basedOn w:val="Normal"/>
    <w:link w:val="HeaderChar"/>
    <w:uiPriority w:val="99"/>
    <w:rsid w:val="00FB5148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aracter Char,Caracter Char"/>
    <w:link w:val="Header"/>
    <w:uiPriority w:val="99"/>
    <w:semiHidden/>
    <w:rsid w:val="00FB5148"/>
    <w:rPr>
      <w:rFonts w:ascii="Bookman Old Style" w:eastAsia="Batang" w:hAnsi="Bookman Old Style"/>
      <w:sz w:val="24"/>
      <w:szCs w:val="24"/>
      <w:lang w:val="ro-RO" w:eastAsia="ko-KR" w:bidi="ar-SA"/>
    </w:rPr>
  </w:style>
  <w:style w:type="paragraph" w:styleId="Footer">
    <w:name w:val="footer"/>
    <w:basedOn w:val="Normal"/>
    <w:link w:val="FooterChar"/>
    <w:uiPriority w:val="99"/>
    <w:rsid w:val="00FB514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B5148"/>
  </w:style>
  <w:style w:type="paragraph" w:styleId="NoSpacing">
    <w:name w:val="No Spacing"/>
    <w:uiPriority w:val="1"/>
    <w:qFormat/>
    <w:rsid w:val="00702C85"/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B12D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B12DC"/>
    <w:rPr>
      <w:rFonts w:ascii="Tahoma" w:eastAsia="Batang" w:hAnsi="Tahoma" w:cs="Tahoma"/>
      <w:sz w:val="16"/>
      <w:szCs w:val="16"/>
      <w:lang w:val="ro-RO" w:eastAsia="ko-KR"/>
    </w:rPr>
  </w:style>
  <w:style w:type="character" w:customStyle="1" w:styleId="FooterChar">
    <w:name w:val="Footer Char"/>
    <w:link w:val="Footer"/>
    <w:uiPriority w:val="99"/>
    <w:rsid w:val="003901CF"/>
    <w:rPr>
      <w:rFonts w:ascii="Bookman Old Style" w:eastAsia="Batang" w:hAnsi="Bookman Old Style"/>
      <w:sz w:val="24"/>
      <w:szCs w:val="24"/>
      <w:lang w:eastAsia="ko-KR"/>
    </w:rPr>
  </w:style>
  <w:style w:type="character" w:customStyle="1" w:styleId="apple-converted-space">
    <w:name w:val="apple-converted-space"/>
    <w:rsid w:val="00F3752D"/>
  </w:style>
  <w:style w:type="character" w:styleId="Hyperlink">
    <w:name w:val="Hyperlink"/>
    <w:uiPriority w:val="99"/>
    <w:unhideWhenUsed/>
    <w:rsid w:val="00F3752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025C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1Char">
    <w:name w:val="Heading 1 Char"/>
    <w:link w:val="Heading1"/>
    <w:rsid w:val="007C3B92"/>
    <w:rPr>
      <w:rFonts w:ascii="Cambria" w:eastAsia="Times New Roman" w:hAnsi="Cambria" w:cs="Times New Roman"/>
      <w:b/>
      <w:bCs/>
      <w:kern w:val="32"/>
      <w:sz w:val="32"/>
      <w:szCs w:val="32"/>
      <w:lang w:eastAsia="ko-KR"/>
    </w:rPr>
  </w:style>
  <w:style w:type="table" w:styleId="TableGrid">
    <w:name w:val="Table Grid"/>
    <w:basedOn w:val="TableNormal"/>
    <w:uiPriority w:val="39"/>
    <w:rsid w:val="00E846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rsid w:val="00451FBE"/>
  </w:style>
  <w:style w:type="paragraph" w:customStyle="1" w:styleId="Pa54">
    <w:name w:val="Pa54"/>
    <w:basedOn w:val="Normal"/>
    <w:next w:val="Normal"/>
    <w:uiPriority w:val="99"/>
    <w:rsid w:val="00700AE5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paragraph" w:customStyle="1" w:styleId="Pa69">
    <w:name w:val="Pa69"/>
    <w:basedOn w:val="Normal"/>
    <w:next w:val="Normal"/>
    <w:uiPriority w:val="99"/>
    <w:rsid w:val="00700AE5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character" w:customStyle="1" w:styleId="A91">
    <w:name w:val="A9+1"/>
    <w:uiPriority w:val="99"/>
    <w:rsid w:val="00700AE5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paragraph" w:customStyle="1" w:styleId="Pa332">
    <w:name w:val="Pa33+2"/>
    <w:basedOn w:val="Normal"/>
    <w:next w:val="Normal"/>
    <w:uiPriority w:val="99"/>
    <w:rsid w:val="00A155A3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paragraph" w:customStyle="1" w:styleId="Pa351">
    <w:name w:val="Pa35+1"/>
    <w:basedOn w:val="Normal"/>
    <w:next w:val="Normal"/>
    <w:uiPriority w:val="99"/>
    <w:rsid w:val="00A155A3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character" w:customStyle="1" w:styleId="A92">
    <w:name w:val="A9+2"/>
    <w:uiPriority w:val="99"/>
    <w:rsid w:val="00A155A3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paragraph" w:customStyle="1" w:styleId="Default">
    <w:name w:val="Default"/>
    <w:rsid w:val="000A2230"/>
    <w:pPr>
      <w:autoSpaceDE w:val="0"/>
      <w:autoSpaceDN w:val="0"/>
      <w:adjustRightInd w:val="0"/>
    </w:pPr>
    <w:rPr>
      <w:rFonts w:ascii="IBM Plex Sans" w:hAnsi="IBM Plex Sans" w:cs="IBM Plex Sans"/>
      <w:color w:val="000000"/>
      <w:sz w:val="24"/>
      <w:szCs w:val="24"/>
    </w:rPr>
  </w:style>
  <w:style w:type="paragraph" w:customStyle="1" w:styleId="Pa372">
    <w:name w:val="Pa37+2"/>
    <w:basedOn w:val="Default"/>
    <w:next w:val="Default"/>
    <w:uiPriority w:val="99"/>
    <w:rsid w:val="00BB61C3"/>
    <w:pPr>
      <w:spacing w:line="197" w:lineRule="atLeast"/>
    </w:pPr>
    <w:rPr>
      <w:rFonts w:cs="Times New Roman"/>
      <w:color w:val="auto"/>
    </w:rPr>
  </w:style>
  <w:style w:type="character" w:customStyle="1" w:styleId="A102">
    <w:name w:val="A10+2"/>
    <w:uiPriority w:val="99"/>
    <w:rsid w:val="00BB61C3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paragraph" w:customStyle="1" w:styleId="Pa313">
    <w:name w:val="Pa31+3"/>
    <w:basedOn w:val="Default"/>
    <w:next w:val="Default"/>
    <w:uiPriority w:val="99"/>
    <w:rsid w:val="004D362B"/>
    <w:pPr>
      <w:spacing w:line="197" w:lineRule="atLeast"/>
    </w:pPr>
    <w:rPr>
      <w:rFonts w:cs="Times New Roman"/>
      <w:color w:val="auto"/>
    </w:rPr>
  </w:style>
  <w:style w:type="character" w:customStyle="1" w:styleId="A34">
    <w:name w:val="A3+4"/>
    <w:uiPriority w:val="99"/>
    <w:rsid w:val="004D362B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F501D9"/>
    <w:rPr>
      <w:color w:val="605E5C"/>
      <w:shd w:val="clear" w:color="auto" w:fill="E1DFDD"/>
    </w:rPr>
  </w:style>
  <w:style w:type="table" w:styleId="ListTable1Light-Accent1">
    <w:name w:val="List Table 1 Light Accent 1"/>
    <w:basedOn w:val="TableNormal"/>
    <w:uiPriority w:val="46"/>
    <w:rsid w:val="001A599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1F518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1F51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k-SK" w:eastAsia="ko-KR"/>
    </w:rPr>
  </w:style>
  <w:style w:type="paragraph" w:styleId="Title">
    <w:name w:val="Title"/>
    <w:basedOn w:val="Normal"/>
    <w:link w:val="TitleChar"/>
    <w:qFormat/>
    <w:rsid w:val="00777F78"/>
    <w:pPr>
      <w:spacing w:line="240" w:lineRule="auto"/>
      <w:jc w:val="center"/>
    </w:pPr>
    <w:rPr>
      <w:rFonts w:ascii="Times New Roman" w:eastAsia="Times New Roman" w:hAnsi="Times New Roman"/>
      <w:b/>
      <w:bCs/>
      <w:sz w:val="28"/>
      <w:lang w:val="uk-UA" w:eastAsia="en-US"/>
    </w:rPr>
  </w:style>
  <w:style w:type="character" w:customStyle="1" w:styleId="TitleChar">
    <w:name w:val="Title Char"/>
    <w:basedOn w:val="DefaultParagraphFont"/>
    <w:link w:val="Title"/>
    <w:rsid w:val="00777F78"/>
    <w:rPr>
      <w:b/>
      <w:bCs/>
      <w:sz w:val="28"/>
      <w:szCs w:val="24"/>
      <w:lang w:val="uk-UA" w:eastAsia="en-US"/>
    </w:rPr>
  </w:style>
  <w:style w:type="table" w:styleId="PlainTable4">
    <w:name w:val="Plain Table 4"/>
    <w:basedOn w:val="TableNormal"/>
    <w:uiPriority w:val="44"/>
    <w:rsid w:val="00ED42D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1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3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96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634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90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\Desktop\Template_2016\Templates_EN_VIII_2016_format_dot\EN_limba_romana_2016_var_xx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FE55A-4315-4CB8-9905-CDAFEA5A5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EN_limba_romana_2016_var_xx</Template>
  <TotalTime>13</TotalTime>
  <Pages>10</Pages>
  <Words>2951</Words>
  <Characters>16821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DM</dc:creator>
  <cp:lastModifiedBy>Mariana Bilici</cp:lastModifiedBy>
  <cp:revision>8</cp:revision>
  <cp:lastPrinted>2026-03-05T02:55:00Z</cp:lastPrinted>
  <dcterms:created xsi:type="dcterms:W3CDTF">2026-03-17T10:26:00Z</dcterms:created>
  <dcterms:modified xsi:type="dcterms:W3CDTF">2026-04-01T09:10:00Z</dcterms:modified>
</cp:coreProperties>
</file>